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f2ed" w14:paraId="acdf2ed" w:rsidRDefault="0074773B" w:rsidP="00573318" w:rsidR="00C42B73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9A0C25">
        <w:rPr>
          <w:rFonts w:hAnsi="Times New Roman" w:ascii="Times New Roman"/>
        </w:rPr>
        <w:t>4</w:t>
      </w:r>
      <w:r w:rsidR="00507D4E">
        <w:rPr>
          <w:rFonts w:hAnsi="Times New Roman" w:ascii="Times New Roman"/>
        </w:rPr>
        <w:t>681</w:t>
      </w:r>
      <w:r w:rsidR="00495B0B">
        <w:rPr>
          <w:rFonts w:hAnsi="Times New Roman" w:ascii="Times New Roman"/>
        </w:rPr>
        <w:t>/16</w:t>
      </w:r>
    </w:p>
    <w:p w:rsidRDefault="00C42B73" w:rsidP="000045DB" w:rsidR="0020317A" w:rsidRPr="00D01A86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573318" w:rsidRPr="00573318">
        <w:rPr>
          <w:rFonts w:hAnsi="Times New Roman" w:ascii="Times New Roman"/>
        </w:rPr>
        <w:t xml:space="preserve">Trgovački sud u Zagrebu, Stalna služba, po stečajnom sucu Vesni Fundurulić Perišin,  odlučujući o  prijedlogu predlagatelja Financijske agencije, za otvaranje </w:t>
      </w:r>
      <w:r w:rsidR="00402EBF">
        <w:rPr>
          <w:rFonts w:hAnsi="Times New Roman" w:ascii="Times New Roman"/>
        </w:rPr>
        <w:t xml:space="preserve">stečajnog postupka nad dužnikom </w:t>
      </w:r>
      <w:r w:rsidR="00986529" w:rsidRPr="00986529">
        <w:rPr>
          <w:rFonts w:hAnsi="Times New Roman" w:ascii="Times New Roman"/>
        </w:rPr>
        <w:t>RAGUSA PROJEKT d.o.o., Zagreb, Preradovićeva ulica 8, OIB: 58824457196</w:t>
      </w:r>
      <w:r w:rsidR="00573318" w:rsidRPr="00573318">
        <w:rPr>
          <w:rFonts w:hAnsi="Times New Roman" w:ascii="Times New Roman"/>
        </w:rPr>
        <w:t xml:space="preserve">, </w:t>
      </w:r>
      <w:r w:rsidR="003E3B36">
        <w:rPr>
          <w:rFonts w:hAnsi="Times New Roman" w:ascii="Times New Roman"/>
        </w:rPr>
        <w:t>1</w:t>
      </w:r>
      <w:r w:rsidR="00E47E44">
        <w:rPr>
          <w:rFonts w:hAnsi="Times New Roman" w:ascii="Times New Roman"/>
        </w:rPr>
        <w:t>6</w:t>
      </w:r>
      <w:r w:rsidR="00573318" w:rsidRPr="00573318">
        <w:rPr>
          <w:rFonts w:hAnsi="Times New Roman" w:ascii="Times New Roman"/>
        </w:rPr>
        <w:t xml:space="preserve">. </w:t>
      </w:r>
      <w:r w:rsidR="00BE61B8">
        <w:rPr>
          <w:rFonts w:hAnsi="Times New Roman" w:ascii="Times New Roman"/>
        </w:rPr>
        <w:t>veljače</w:t>
      </w:r>
      <w:r w:rsidR="00573318" w:rsidRPr="00573318">
        <w:rPr>
          <w:rFonts w:hAnsi="Times New Roman" w:ascii="Times New Roman"/>
        </w:rPr>
        <w:t xml:space="preserve"> 201</w:t>
      </w:r>
      <w:r w:rsidR="000140B6">
        <w:rPr>
          <w:rFonts w:hAnsi="Times New Roman" w:ascii="Times New Roman"/>
        </w:rPr>
        <w:t>7</w:t>
      </w:r>
      <w:r w:rsidR="00573318" w:rsidRPr="00573318">
        <w:rPr>
          <w:rFonts w:hAnsi="Times New Roman" w:ascii="Times New Roman"/>
        </w:rPr>
        <w:t xml:space="preserve">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A726CA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>Nalaže se oso</w:t>
      </w:r>
      <w:r w:rsidR="00CC11D3">
        <w:rPr>
          <w:rFonts w:hAnsi="Times New Roman" w:ascii="Times New Roman"/>
        </w:rPr>
        <w:t>b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ovlašten</w:t>
      </w:r>
      <w:r w:rsidR="004149B6">
        <w:rPr>
          <w:rFonts w:hAnsi="Times New Roman" w:ascii="Times New Roman"/>
        </w:rPr>
        <w:t>oj</w:t>
      </w:r>
      <w:r w:rsidRPr="00573318">
        <w:rPr>
          <w:rFonts w:hAnsi="Times New Roman" w:ascii="Times New Roman"/>
        </w:rPr>
        <w:t xml:space="preserve"> za zastupanje dužnika </w:t>
      </w:r>
      <w:r w:rsidR="00402EBF" w:rsidRPr="00402EBF">
        <w:rPr>
          <w:rFonts w:hAnsi="Times New Roman" w:ascii="Times New Roman"/>
        </w:rPr>
        <w:t>RAGUSA PROJEKT d.o.o., Zagreb, Preradovićeva ulica 8, OIB: 58824457196</w:t>
      </w:r>
      <w:r w:rsidRPr="00573318">
        <w:rPr>
          <w:rFonts w:hAnsi="Times New Roman" w:ascii="Times New Roman"/>
        </w:rPr>
        <w:t xml:space="preserve">, </w:t>
      </w:r>
      <w:r w:rsidR="00402EBF" w:rsidRPr="00402EBF">
        <w:rPr>
          <w:rFonts w:hAnsi="Times New Roman" w:ascii="Times New Roman"/>
        </w:rPr>
        <w:t>Danijelu Bojić, Bosna i Hercegovina, Bijeljina, Starine Novaka bb,  OIB:52068097353</w:t>
      </w:r>
      <w:r w:rsidRPr="00573318">
        <w:rPr>
          <w:rFonts w:hAnsi="Times New Roman" w:ascii="Times New Roman"/>
        </w:rPr>
        <w:t>, da u roku od 8 dana od d</w:t>
      </w:r>
      <w:r w:rsidR="00CC11D3">
        <w:rPr>
          <w:rFonts w:hAnsi="Times New Roman" w:ascii="Times New Roman"/>
        </w:rPr>
        <w:t>ana primitka ovog rješenja plat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iznos predujma od 5.000,00 kuna za namirenje troškova stečajnoga postupka, i to na račun Trgovačkog suda u</w:t>
      </w:r>
      <w:r w:rsidR="004146FF">
        <w:rPr>
          <w:rFonts w:hAnsi="Times New Roman" w:ascii="Times New Roman"/>
        </w:rPr>
        <w:t xml:space="preserve"> Zagrebu otvorenog kod Hrvatske </w:t>
      </w:r>
      <w:r w:rsidRPr="00573318">
        <w:rPr>
          <w:rFonts w:hAnsi="Times New Roman" w:ascii="Times New Roman"/>
        </w:rPr>
        <w:t xml:space="preserve">poštanske banke d.d. Zagreb, broj IBAN: HR9223900011300000460 s pozivom na broj </w:t>
      </w:r>
      <w:r w:rsidR="009A0C25">
        <w:rPr>
          <w:rFonts w:hAnsi="Times New Roman" w:ascii="Times New Roman"/>
        </w:rPr>
        <w:t>4</w:t>
      </w:r>
      <w:r w:rsidR="00F3544E">
        <w:rPr>
          <w:rFonts w:hAnsi="Times New Roman" w:ascii="Times New Roman"/>
        </w:rPr>
        <w:t>681</w:t>
      </w:r>
      <w:r w:rsidR="00CC11D3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</w:t>
      </w:r>
      <w:r w:rsidR="00CC11D3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iz točke I. izreke ovog rješenja ne uplat</w:t>
      </w:r>
      <w:r w:rsidR="00A766A7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 xml:space="preserve">prenese s računa pristojbenog obveznika i oročenih novčanih sredstava pristojbenog obveznika na račun Trgovačkog suda u Zagrebu otvorenog kod Hrvatske poštanske banke d.d. Zagreb, broj IBAN: HR9223900011300000460 s pozivom na broj </w:t>
      </w:r>
      <w:r w:rsidR="004149B6">
        <w:rPr>
          <w:rFonts w:hAnsi="Times New Roman" w:ascii="Times New Roman"/>
        </w:rPr>
        <w:t>4</w:t>
      </w:r>
      <w:r w:rsidR="00F220E7">
        <w:rPr>
          <w:rFonts w:hAnsi="Times New Roman" w:ascii="Times New Roman"/>
        </w:rPr>
        <w:t>681</w:t>
      </w:r>
      <w:r w:rsidR="00A766A7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Zagreb, Trg svibanjskih žrtva 1995. 1 (u daljnjem tekstu FINA), a temeljem čl. </w:t>
      </w:r>
      <w:r w:rsidR="003D7FCF">
        <w:rPr>
          <w:rFonts w:hAnsi="Times New Roman" w:ascii="Times New Roman"/>
        </w:rPr>
        <w:t>444</w:t>
      </w:r>
      <w:r w:rsidRPr="00573318">
        <w:rPr>
          <w:rFonts w:hAnsi="Times New Roman" w:ascii="Times New Roman"/>
        </w:rPr>
        <w:t xml:space="preserve">. st. </w:t>
      </w:r>
      <w:r w:rsidR="003D7FCF">
        <w:rPr>
          <w:rFonts w:hAnsi="Times New Roman" w:ascii="Times New Roman"/>
        </w:rPr>
        <w:t>2</w:t>
      </w:r>
      <w:r w:rsidRPr="00573318">
        <w:rPr>
          <w:rFonts w:hAnsi="Times New Roman" w:ascii="Times New Roman"/>
        </w:rPr>
        <w:t xml:space="preserve">. Stečajnog zakona (NN 71/15, dalje:SZ).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lastRenderedPageBreak/>
        <w:tab/>
        <w:t>FINA je u smislu čl. 114. st. 3. SZ-a oslobođena od plaćanja troškova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Temeljem čl. 113. st. 1. SZ-a ako osobe iz čl. 110. st. 2. SZ-a ne podnesu prijedlog za otvaranje stečajnog postupka u  propisanom roku, sud će im po službenoj dužnosti u slučajevima iz čl. 114. st. 3. ovog zakona naložiti plaćanje predujma za namirenje troškova stečajnog postupka u roku od 8 dana.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 može biti viši od 20.000,00 kn.</w:t>
      </w:r>
    </w:p>
    <w:p w:rsidRDefault="00C6593E" w:rsidP="00573318" w:rsidR="00C6593E">
      <w:pPr>
        <w:jc w:val="both"/>
        <w:rPr>
          <w:rFonts w:hAnsi="Times New Roman" w:ascii="Times New Roman"/>
        </w:rPr>
      </w:pPr>
    </w:p>
    <w:p w:rsidRDefault="00C6593E" w:rsidP="00C6593E" w:rsidR="00C6593E" w:rsidRPr="00573318">
      <w:pPr>
        <w:ind w:firstLine="708"/>
        <w:jc w:val="both"/>
        <w:rPr>
          <w:rFonts w:hAnsi="Times New Roman" w:ascii="Times New Roman"/>
        </w:rPr>
      </w:pPr>
      <w:r w:rsidRPr="00C6593E">
        <w:rPr>
          <w:rFonts w:hAnsi="Times New Roman" w:ascii="Times New Roman"/>
        </w:rPr>
        <w:t>Zatraženi iznos predujma odnosi se na nužne troškove vođenja prethodnog postupka, a odnosi se na troškove nagrade privremenom stečajnom upravitelju, materijalne i druge troškove vezane uz nalaz i mišljenje privremenog stečajnog upravitelja, kao i troškove pristojbe na izdavanje potvrda potrebnih za utvrđivanje imovine i sl.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Slijedom navedenog odlučeno je kao izreci rješenja.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8C13AE">
        <w:rPr>
          <w:rFonts w:hAnsi="Times New Roman" w:ascii="Times New Roman"/>
        </w:rPr>
        <w:t>1</w:t>
      </w:r>
      <w:r w:rsidR="00BC2BAC">
        <w:rPr>
          <w:rFonts w:hAnsi="Times New Roman" w:ascii="Times New Roman"/>
        </w:rPr>
        <w:t>6</w:t>
      </w:r>
      <w:r w:rsidR="003B0DF9">
        <w:rPr>
          <w:rFonts w:hAnsi="Times New Roman" w:ascii="Times New Roman"/>
        </w:rPr>
        <w:t xml:space="preserve">. </w:t>
      </w:r>
      <w:r w:rsidR="00442BE9">
        <w:rPr>
          <w:rFonts w:hAnsi="Times New Roman" w:ascii="Times New Roman"/>
        </w:rPr>
        <w:t>veljače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1C7A6E">
        <w:rPr>
          <w:rFonts w:hAnsi="Times New Roman" w:ascii="Times New Roman"/>
        </w:rPr>
        <w:t>, v.r.</w:t>
      </w:r>
    </w:p>
    <w:p w:rsidRDefault="001C7A6E" w:rsidP="00A726CA" w:rsidR="001C7A6E">
      <w:pPr>
        <w:jc w:val="right"/>
        <w:rPr>
          <w:rFonts w:hAnsi="Times New Roman" w:ascii="Times New Roman"/>
        </w:rPr>
      </w:pPr>
    </w:p>
    <w:p w:rsidRDefault="001C7A6E" w:rsidP="00A726CA" w:rsidR="001C7A6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C7A6E" w:rsidP="00A726CA" w:rsidR="001C7A6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C7A6E" w:rsidP="00A726CA" w:rsidR="001C7A6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1C7A6E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F23B3B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8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4149B6">
      <w:rPr>
        <w:rFonts w:hAnsi="Times New Roman" w:ascii="Times New Roman"/>
      </w:rPr>
      <w:t>4</w:t>
    </w:r>
    <w:r w:rsidR="006173D8">
      <w:rPr>
        <w:rFonts w:hAnsi="Times New Roman" w:ascii="Times New Roman"/>
      </w:rPr>
      <w:t>681</w:t>
    </w:r>
    <w:r w:rsidR="00A766A7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8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3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140B6"/>
    <w:rsid w:val="00014729"/>
    <w:rsid w:val="00035E40"/>
    <w:rsid w:val="000366B9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6F64"/>
    <w:rsid w:val="00097C9E"/>
    <w:rsid w:val="000A026C"/>
    <w:rsid w:val="000A6CB6"/>
    <w:rsid w:val="000B2C17"/>
    <w:rsid w:val="000C3810"/>
    <w:rsid w:val="000C6BD5"/>
    <w:rsid w:val="000E5051"/>
    <w:rsid w:val="000F0806"/>
    <w:rsid w:val="000F3F9C"/>
    <w:rsid w:val="000F6101"/>
    <w:rsid w:val="00100633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C7A6E"/>
    <w:rsid w:val="001D5646"/>
    <w:rsid w:val="001E1EF3"/>
    <w:rsid w:val="001F076A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46A59"/>
    <w:rsid w:val="00256D03"/>
    <w:rsid w:val="00265B36"/>
    <w:rsid w:val="002808FE"/>
    <w:rsid w:val="00294462"/>
    <w:rsid w:val="00297B81"/>
    <w:rsid w:val="002A16B3"/>
    <w:rsid w:val="002A612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52947"/>
    <w:rsid w:val="00360A37"/>
    <w:rsid w:val="00360B44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D4505"/>
    <w:rsid w:val="003D59B6"/>
    <w:rsid w:val="003D7FCF"/>
    <w:rsid w:val="003E01D0"/>
    <w:rsid w:val="003E3B36"/>
    <w:rsid w:val="003E52C2"/>
    <w:rsid w:val="003E774C"/>
    <w:rsid w:val="003F014D"/>
    <w:rsid w:val="003F6B23"/>
    <w:rsid w:val="003F6D15"/>
    <w:rsid w:val="00402EBF"/>
    <w:rsid w:val="00404150"/>
    <w:rsid w:val="004106A1"/>
    <w:rsid w:val="004107D4"/>
    <w:rsid w:val="004113D6"/>
    <w:rsid w:val="004146FF"/>
    <w:rsid w:val="004149B6"/>
    <w:rsid w:val="00422376"/>
    <w:rsid w:val="004320D5"/>
    <w:rsid w:val="004333B9"/>
    <w:rsid w:val="004346F3"/>
    <w:rsid w:val="00435007"/>
    <w:rsid w:val="00442BE9"/>
    <w:rsid w:val="00451EBE"/>
    <w:rsid w:val="00455C18"/>
    <w:rsid w:val="00463FD7"/>
    <w:rsid w:val="00464ECE"/>
    <w:rsid w:val="004708C3"/>
    <w:rsid w:val="004811C9"/>
    <w:rsid w:val="0048235F"/>
    <w:rsid w:val="00483396"/>
    <w:rsid w:val="004902A8"/>
    <w:rsid w:val="0049226D"/>
    <w:rsid w:val="00493BC0"/>
    <w:rsid w:val="00495399"/>
    <w:rsid w:val="00495B0B"/>
    <w:rsid w:val="00496371"/>
    <w:rsid w:val="004977D6"/>
    <w:rsid w:val="004A2589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5D96"/>
    <w:rsid w:val="004E7FE8"/>
    <w:rsid w:val="004F0BED"/>
    <w:rsid w:val="004F334E"/>
    <w:rsid w:val="004F40B4"/>
    <w:rsid w:val="004F5F89"/>
    <w:rsid w:val="00503B74"/>
    <w:rsid w:val="00504EB4"/>
    <w:rsid w:val="00507D4E"/>
    <w:rsid w:val="005106E3"/>
    <w:rsid w:val="00511632"/>
    <w:rsid w:val="0051712B"/>
    <w:rsid w:val="0051758A"/>
    <w:rsid w:val="00526654"/>
    <w:rsid w:val="00544EE1"/>
    <w:rsid w:val="00546FD4"/>
    <w:rsid w:val="00550291"/>
    <w:rsid w:val="005503C0"/>
    <w:rsid w:val="00550B89"/>
    <w:rsid w:val="005527EA"/>
    <w:rsid w:val="0055765F"/>
    <w:rsid w:val="00561BD2"/>
    <w:rsid w:val="00561C8A"/>
    <w:rsid w:val="00571F73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A71"/>
    <w:rsid w:val="005C3F72"/>
    <w:rsid w:val="005D22F4"/>
    <w:rsid w:val="005E480E"/>
    <w:rsid w:val="005E6C39"/>
    <w:rsid w:val="005E7825"/>
    <w:rsid w:val="005F396F"/>
    <w:rsid w:val="005F5D2C"/>
    <w:rsid w:val="005F6089"/>
    <w:rsid w:val="005F692E"/>
    <w:rsid w:val="00613EEA"/>
    <w:rsid w:val="0061654D"/>
    <w:rsid w:val="006173D8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80304"/>
    <w:rsid w:val="00790E31"/>
    <w:rsid w:val="00790E34"/>
    <w:rsid w:val="007B3664"/>
    <w:rsid w:val="007B4553"/>
    <w:rsid w:val="007B6E9F"/>
    <w:rsid w:val="007B7D08"/>
    <w:rsid w:val="007C242A"/>
    <w:rsid w:val="007E0657"/>
    <w:rsid w:val="007E1291"/>
    <w:rsid w:val="007E1F4E"/>
    <w:rsid w:val="007F2197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6847"/>
    <w:rsid w:val="00853D87"/>
    <w:rsid w:val="00854A18"/>
    <w:rsid w:val="008606AE"/>
    <w:rsid w:val="00864778"/>
    <w:rsid w:val="00864A4A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C13AE"/>
    <w:rsid w:val="008D0B4A"/>
    <w:rsid w:val="008D653E"/>
    <w:rsid w:val="008D7217"/>
    <w:rsid w:val="008E0D0B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E27"/>
    <w:rsid w:val="00943FAF"/>
    <w:rsid w:val="0094504A"/>
    <w:rsid w:val="00946BE4"/>
    <w:rsid w:val="00946D93"/>
    <w:rsid w:val="00946E48"/>
    <w:rsid w:val="00954270"/>
    <w:rsid w:val="00963361"/>
    <w:rsid w:val="009651B0"/>
    <w:rsid w:val="00973F00"/>
    <w:rsid w:val="00986529"/>
    <w:rsid w:val="0099174F"/>
    <w:rsid w:val="00992C32"/>
    <w:rsid w:val="009962B0"/>
    <w:rsid w:val="009A0C25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D720B"/>
    <w:rsid w:val="009F2CE1"/>
    <w:rsid w:val="009F6127"/>
    <w:rsid w:val="00A00404"/>
    <w:rsid w:val="00A02FA0"/>
    <w:rsid w:val="00A06D6D"/>
    <w:rsid w:val="00A13EDA"/>
    <w:rsid w:val="00A25BF3"/>
    <w:rsid w:val="00A31159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766A7"/>
    <w:rsid w:val="00A8217C"/>
    <w:rsid w:val="00A8287F"/>
    <w:rsid w:val="00A833E2"/>
    <w:rsid w:val="00A85DDF"/>
    <w:rsid w:val="00A912CD"/>
    <w:rsid w:val="00A91A78"/>
    <w:rsid w:val="00A94D9B"/>
    <w:rsid w:val="00AA5BC1"/>
    <w:rsid w:val="00AC151A"/>
    <w:rsid w:val="00AC1B2C"/>
    <w:rsid w:val="00AD09B1"/>
    <w:rsid w:val="00AE0181"/>
    <w:rsid w:val="00AE3CB6"/>
    <w:rsid w:val="00AF092E"/>
    <w:rsid w:val="00AF0B22"/>
    <w:rsid w:val="00AF10E5"/>
    <w:rsid w:val="00AF4453"/>
    <w:rsid w:val="00B01AC5"/>
    <w:rsid w:val="00B0455B"/>
    <w:rsid w:val="00B07D0A"/>
    <w:rsid w:val="00B13F87"/>
    <w:rsid w:val="00B202F4"/>
    <w:rsid w:val="00B26090"/>
    <w:rsid w:val="00B2797D"/>
    <w:rsid w:val="00B36831"/>
    <w:rsid w:val="00B420A6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6F99"/>
    <w:rsid w:val="00BC2BAC"/>
    <w:rsid w:val="00BC3AB6"/>
    <w:rsid w:val="00BC466B"/>
    <w:rsid w:val="00BC53D9"/>
    <w:rsid w:val="00BD30F0"/>
    <w:rsid w:val="00BE03FA"/>
    <w:rsid w:val="00BE1F8B"/>
    <w:rsid w:val="00BE61B8"/>
    <w:rsid w:val="00BF39D3"/>
    <w:rsid w:val="00BF3C33"/>
    <w:rsid w:val="00BF3E2D"/>
    <w:rsid w:val="00BF6408"/>
    <w:rsid w:val="00C02911"/>
    <w:rsid w:val="00C040F8"/>
    <w:rsid w:val="00C260FF"/>
    <w:rsid w:val="00C26D16"/>
    <w:rsid w:val="00C32E49"/>
    <w:rsid w:val="00C3463F"/>
    <w:rsid w:val="00C3495B"/>
    <w:rsid w:val="00C4134F"/>
    <w:rsid w:val="00C42B73"/>
    <w:rsid w:val="00C454A3"/>
    <w:rsid w:val="00C55FDB"/>
    <w:rsid w:val="00C6593E"/>
    <w:rsid w:val="00C713B3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1D3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D00D88"/>
    <w:rsid w:val="00D01A86"/>
    <w:rsid w:val="00D063B4"/>
    <w:rsid w:val="00D146E1"/>
    <w:rsid w:val="00D162A1"/>
    <w:rsid w:val="00D17DFC"/>
    <w:rsid w:val="00D27ABC"/>
    <w:rsid w:val="00D34BEA"/>
    <w:rsid w:val="00D34D71"/>
    <w:rsid w:val="00D36051"/>
    <w:rsid w:val="00D41879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EE2"/>
    <w:rsid w:val="00D9152A"/>
    <w:rsid w:val="00D92C36"/>
    <w:rsid w:val="00D95A88"/>
    <w:rsid w:val="00DA3328"/>
    <w:rsid w:val="00DA46A5"/>
    <w:rsid w:val="00DA731B"/>
    <w:rsid w:val="00DA7D38"/>
    <w:rsid w:val="00DC36A3"/>
    <w:rsid w:val="00DD1222"/>
    <w:rsid w:val="00DD5922"/>
    <w:rsid w:val="00DE60D5"/>
    <w:rsid w:val="00DF0185"/>
    <w:rsid w:val="00DF31CA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40775"/>
    <w:rsid w:val="00E47E44"/>
    <w:rsid w:val="00E65A5D"/>
    <w:rsid w:val="00E65F30"/>
    <w:rsid w:val="00E77E77"/>
    <w:rsid w:val="00E873B5"/>
    <w:rsid w:val="00E910BD"/>
    <w:rsid w:val="00E95E8A"/>
    <w:rsid w:val="00EA6702"/>
    <w:rsid w:val="00EB1CD8"/>
    <w:rsid w:val="00EC1E5A"/>
    <w:rsid w:val="00ED3B50"/>
    <w:rsid w:val="00ED3FA5"/>
    <w:rsid w:val="00EE1B54"/>
    <w:rsid w:val="00F078E4"/>
    <w:rsid w:val="00F10E4E"/>
    <w:rsid w:val="00F15037"/>
    <w:rsid w:val="00F220E7"/>
    <w:rsid w:val="00F22A75"/>
    <w:rsid w:val="00F23B3B"/>
    <w:rsid w:val="00F2440B"/>
    <w:rsid w:val="00F32A62"/>
    <w:rsid w:val="00F3308B"/>
    <w:rsid w:val="00F3544E"/>
    <w:rsid w:val="00F35CD4"/>
    <w:rsid w:val="00F36393"/>
    <w:rsid w:val="00F37690"/>
    <w:rsid w:val="00F448B8"/>
    <w:rsid w:val="00F567CC"/>
    <w:rsid w:val="00F67147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7A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A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A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A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A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7A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A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A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A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A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4681</izvorni_sadrzaj>
    <derivirana_varijabla naziv="DomainObject.Predmet.Broj_1">4681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St-4681/2016</izvorni_sadrzaj>
    <derivirana_varijabla naziv="DomainObject.Predmet.OznakaBroj_1">St-4681/2016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RAGUSA PROJEKT d.o.o. za graditeljstvo, trgovinu i usluge zastupanog po punomoćniku Danijel Bojić</izvorni_sadrzaj>
    <derivirana_varijabla naziv="DomainObject.Predmet.ProtustrankaFormated_1">  RAGUSA PROJEKT d.o.o. za graditeljstvo, trgovinu i usluge zastupanog po punomoćniku Danijel Bojić</derivirana_varijabla>
  </DomainObject.Predmet.ProtustrankaFormated>
  <DomainObject.Predmet.ProtustrankaFormatedOIB>
    <izvorni_sadrzaj>  RAGUSA PROJEKT d.o.o. za graditeljstvo, trgovinu i usluge, OIB 58824457196 zastupanog po punomoćniku Danijel Bojić</izvorni_sadrzaj>
    <derivirana_varijabla naziv="DomainObject.Predmet.ProtustrankaFormatedOIB_1">  RAGUSA PROJEKT d.o.o. za graditeljstvo, trgovinu i usluge, OIB 58824457196 zastupanog po punomoćniku Danijel Bojić</derivirana_varijabla>
  </DomainObject.Predmet.ProtustrankaFormatedOIB>
  <DomainObject.Predmet.ProtustrankaFormatedWithAdress>
    <izvorni_sadrzaj> RAGUSA PROJEKT d.o.o. za graditeljstvo, trgovinu i usluge, Preradovićeva ulica 8, 10000 Zagreb zastupanog po punomoćniku Danijel Bojić</izvorni_sadrzaj>
    <derivirana_varijabla naziv="DomainObject.Predmet.ProtustrankaFormatedWithAdress_1"> RAGUSA PROJEKT d.o.o. za graditeljstvo, trgovinu i usluge, Preradovićeva ulica 8, 10000 Zagreb zastupanog po punomoćniku Danijel Bojić</derivirana_varijabla>
  </DomainObject.Predmet.ProtustrankaFormatedWithAdress>
  <DomainObject.Predmet.ProtustrankaFormatedWithAdressOIB>
    <izvorni_sadrzaj> RAGUSA PROJEKT d.o.o. za graditeljstvo, trgovinu i usluge, OIB 58824457196, Preradovićeva ulica 8, 10000 Zagreb zastupanog po punomoćniku Danijel Bojić</izvorni_sadrzaj>
    <derivirana_varijabla naziv="DomainObject.Predmet.ProtustrankaFormatedWithAdressOIB_1"> RAGUSA PROJEKT d.o.o. za graditeljstvo, trgovinu i usluge, OIB 58824457196, Preradovićeva ulica 8, 10000 Zagreb zastupanog po punomoćniku Danijel Bojić</derivirana_varijabla>
  </DomainObject.Predmet.ProtustrankaFormatedWithAdressOIB>
  <DomainObject.Predmet.ProtustrankaWithAdress>
    <izvorni_sadrzaj>RAGUSA PROJEKT d.o.o. za graditeljstvo, trgovinu i usluge Preradovićeva ulica 8, 10000 Zagreb</izvorni_sadrzaj>
    <derivirana_varijabla naziv="DomainObject.Predmet.ProtustrankaWithAdress_1">RAGUSA PROJEKT d.o.o. za graditeljstvo, trgovinu i usluge Preradovićeva ulica 8, 10000 Zagreb</derivirana_varijabla>
  </DomainObject.Predmet.ProtustrankaWithAdress>
  <DomainObject.Predmet.ProtustrankaWithAdressOIB>
    <izvorni_sadrzaj>RAGUSA PROJEKT d.o.o. za graditeljstvo, trgovinu i usluge, OIB 58824457196, Preradovićeva ulica 8, 10000 Zagreb</izvorni_sadrzaj>
    <derivirana_varijabla naziv="DomainObject.Predmet.ProtustrankaWithAdressOIB_1">RAGUSA PROJEKT d.o.o. za graditeljstvo, trgovinu i usluge, OIB 58824457196, Preradovićeva ulica 8, 10000 Zagreb</derivirana_varijabla>
  </DomainObject.Predmet.ProtustrankaWithAdressOIB>
  <DomainObject.Predmet.ProtustrankaNazivFormated>
    <izvorni_sadrzaj>RAGUSA PROJEKT d.o.o. za graditeljstvo, trgovinu i usluge</izvorni_sadrzaj>
    <derivirana_varijabla naziv="DomainObject.Predmet.ProtustrankaNazivFormated_1">RAGUSA PROJEKT d.o.o. za graditeljstvo, trgovinu i usluge</derivirana_varijabla>
  </DomainObject.Predmet.ProtustrankaNazivFormated>
  <DomainObject.Predmet.ProtustrankaNazivFormatedOIB>
    <izvorni_sadrzaj>RAGUSA PROJEKT d.o.o. za graditeljstvo, trgovinu i usluge, OIB 58824457196</izvorni_sadrzaj>
    <derivirana_varijabla naziv="DomainObject.Predmet.ProtustrankaNazivFormatedOIB_1">RAGUSA PROJEKT d.o.o. za graditeljstvo, trgovinu i usluge, OIB 58824457196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RAGUSA PROJEKT d.o.o. za graditeljstvo, trgovinu i usluge zastupanog po punomoćniku Danijel Bojić</item>
    </izvorni_sadrzaj>
    <derivirana_varijabla naziv="DomainObject.Predmet.ProtuStrankaListFormated_1">
      <item>RAGUSA PROJEKT d.o.o. za graditeljstvo, trgovinu i usluge zastupanog po punomoćniku Danijel Bojić</item>
    </derivirana_varijabla>
  </DomainObject.Predmet.ProtuStrankaListFormated>
  <DomainObject.Predmet.ProtuStrankaListFormatedOIB>
    <izvorni_sadrzaj>
      <item>RAGUSA PROJEKT d.o.o. za graditeljstvo, trgovinu i usluge, OIB 58824457196 zastupanog po punomoćniku Danijel Bojić</item>
    </izvorni_sadrzaj>
    <derivirana_varijabla naziv="DomainObject.Predmet.ProtuStrankaListFormatedOIB_1">
      <item>RAGUSA PROJEKT d.o.o. za graditeljstvo, trgovinu i usluge, OIB 58824457196 zastupanog po punomoćniku Danijel Bojić</item>
    </derivirana_varijabla>
  </DomainObject.Predmet.ProtuStrankaListFormatedOIB>
  <DomainObject.Predmet.ProtuStrankaListFormatedWithAdress>
    <izvorni_sadrzaj>
      <item>RAGUSA PROJEKT d.o.o. za graditeljstvo, trgovinu i usluge, Preradovićeva ulica 8, 10000 Zagreb zastupanog po punomoćniku Danijel Bojić</item>
    </izvorni_sadrzaj>
    <derivirana_varijabla naziv="DomainObject.Predmet.ProtuStrankaListFormatedWithAdress_1">
      <item>RAGUSA PROJEKT d.o.o. za graditeljstvo, trgovinu i usluge, Preradovićeva ulica 8, 10000 Zagreb zastupanog po punomoćniku Danijel Bojić</item>
    </derivirana_varijabla>
  </DomainObject.Predmet.ProtuStrankaListFormatedWithAdress>
  <DomainObject.Predmet.ProtuStrankaListFormatedWithAdressOIB>
    <izvorni_sadrzaj>
      <item>RAGUSA PROJEKT d.o.o. za graditeljstvo, trgovinu i usluge, OIB 58824457196, Preradovićeva ulica 8, 10000 Zagreb zastupanog po punomoćniku Danijel Bojić</item>
    </izvorni_sadrzaj>
    <derivirana_varijabla naziv="DomainObject.Predmet.ProtuStrankaListFormatedWithAdressOIB_1">
      <item>RAGUSA PROJEKT d.o.o. za graditeljstvo, trgovinu i usluge, OIB 58824457196, Preradovićeva ulica 8, 10000 Zagreb zastupanog po punomoćniku Danijel Bojić</item>
    </derivirana_varijabla>
  </DomainObject.Predmet.ProtuStrankaListFormatedWithAdressOIB>
  <DomainObject.Predmet.ProtuStrankaListNazivFormated>
    <izvorni_sadrzaj>
      <item>RAGUSA PROJEKT d.o.o. za graditeljstvo, trgovinu i usluge</item>
    </izvorni_sadrzaj>
    <derivirana_varijabla naziv="DomainObject.Predmet.ProtuStrankaListNazivFormated_1">
      <item>RAGUSA PROJEKT d.o.o. za graditeljstvo, trgovinu i usluge</item>
    </derivirana_varijabla>
  </DomainObject.Predmet.ProtuStrankaListNazivFormated>
  <DomainObject.Predmet.ProtuStrankaListNazivFormatedOIB>
    <izvorni_sadrzaj>
      <item>RAGUSA PROJEKT d.o.o. za graditeljstvo, trgovinu i usluge, OIB 58824457196</item>
    </izvorni_sadrzaj>
    <derivirana_varijabla naziv="DomainObject.Predmet.ProtuStrankaListNazivFormatedOIB_1">
      <item>RAGUSA PROJEKT d.o.o. za graditeljstvo, trgovinu i usluge, OIB 58824457196</item>
    </derivirana_varijabla>
  </DomainObject.Predmet.ProtuStrankaListNazivFormatedOIB>
  <DomainObject.Predmet.OstaliListFormated>
    <izvorni_sadrzaj>
      <item>Danijel Bojić punomoćnik sudionika u postupku RAGUSA PROJEKT d.o.o. za graditeljstvo, trgovinu i usluge</item>
    </izvorni_sadrzaj>
    <derivirana_varijabla naziv="DomainObject.Predmet.OstaliListFormated_1">
      <item>Danijel Bojić punomoćnik sudionika u postupku RAGUSA PROJEKT d.o.o. za graditeljstvo, trgovinu i usluge</item>
    </derivirana_varijabla>
  </DomainObject.Predmet.OstaliListFormated>
  <DomainObject.Predmet.OstaliListFormatedOIB>
    <izvorni_sadrzaj>
      <item>Danijel Bojić, OIB 52068097353 punomoćnik sudionika u postupku RAGUSA PROJEKT d.o.o. za graditeljstvo, trgovinu i usluge</item>
    </izvorni_sadrzaj>
    <derivirana_varijabla naziv="DomainObject.Predmet.OstaliListFormatedOIB_1">
      <item>Danijel Bojić, OIB 52068097353 punomoćnik sudionika u postupku RAGUSA PROJEKT d.o.o. za graditeljstvo, trgovinu i usluge</item>
    </derivirana_varijabla>
  </DomainObject.Predmet.OstaliListFormatedOIB>
  <DomainObject.Predmet.OstaliListFormatedWithAdress>
    <izvorni_sadrzaj>
      <item>Danijel Bojić, Starine Novaka Bb, Bijeljina punomoćnik sudionika u postupku RAGUSA PROJEKT d.o.o. za graditeljstvo, trgovinu i usluge</item>
    </izvorni_sadrzaj>
    <derivirana_varijabla naziv="DomainObject.Predmet.OstaliListFormatedWithAdress_1">
      <item>Danijel Bojić, Starine Novaka Bb, Bijeljina punomoćnik sudionika u postupku RAGUSA PROJEKT d.o.o. za graditeljstvo, trgovinu i usluge</item>
    </derivirana_varijabla>
  </DomainObject.Predmet.OstaliListFormatedWithAdress>
  <DomainObject.Predmet.OstaliListFormatedWithAdressOIB>
    <izvorni_sadrzaj>
      <item>Danijel Bojić, OIB 52068097353, Starine Novaka Bb, Bijeljina punomoćnik sudionika u postupku RAGUSA PROJEKT d.o.o. za graditeljstvo, trgovinu i usluge</item>
    </izvorni_sadrzaj>
    <derivirana_varijabla naziv="DomainObject.Predmet.OstaliListFormatedWithAdressOIB_1">
      <item>Danijel Bojić, OIB 52068097353, Starine Novaka Bb, Bijeljina punomoćnik sudionika u postupku RAGUSA PROJEKT d.o.o. za graditeljstvo, trgovinu i usluge</item>
    </derivirana_varijabla>
  </DomainObject.Predmet.OstaliListFormatedWithAdressOIB>
  <DomainObject.Predmet.OstaliListNazivFormated>
    <izvorni_sadrzaj>
      <item>Danijel Bojić</item>
    </izvorni_sadrzaj>
    <derivirana_varijabla naziv="DomainObject.Predmet.OstaliListNazivFormated_1">
      <item>Danijel Bojić</item>
    </derivirana_varijabla>
  </DomainObject.Predmet.OstaliListNazivFormated>
  <DomainObject.Predmet.OstaliListNazivFormatedOIB>
    <izvorni_sadrzaj>
      <item>Danijel Bojić, OIB 52068097353</item>
    </izvorni_sadrzaj>
    <derivirana_varijabla naziv="DomainObject.Predmet.OstaliListNazivFormatedOIB_1">
      <item>Danijel Bojić, OIB 52068097353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RAGUSA PROJEKT d.o.o. za graditeljstvo, trgovinu i usluge</izvorni_sadrzaj>
    <derivirana_varijabla naziv="DomainObject.Predmet.ProtustrankaIDrugi_1">RAGUSA PROJEKT d.o.o. za graditeljstvo,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RAGUSA PROJEKT d.o.o. za graditeljstvo, trgovinu i usluge, OIB 58824457196, Preradovićeva ulica 8, 10000 Zagreb</izvorni_sadrzaj>
    <derivirana_varijabla naziv="DomainObject.Predmet.ProtustrankaIDrugiAdressOIB_1">RAGUSA PROJEKT d.o.o. za graditeljstvo, trgovinu i usluge, OIB 58824457196, Preradovićeva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RAGUSA PROJEKT d.o.o. za graditeljstvo, trgovinu i usluge</item>
      <item>Danijel Bojić</item>
    </izvorni_sadrzaj>
    <derivirana_varijabla naziv="DomainObject.Predmet.SudioniciListNaziv_1">
      <item>FINA Regionalni centar Zagreb</item>
      <item>RAGUSA PROJEKT d.o.o. za graditeljstvo, trgovinu i usluge</item>
      <item>Danijel Bojić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RAGUSA PROJEKT d.o.o. za graditeljstvo, trgovinu i usluge, OIB 58824457196, Preradovićeva ulica 8,10000 Zagreb</item>
      <item>Danijel Bojić, OIB 52068097353, Starine Novaka Bb,Bijeljina</item>
    </izvorni_sadrzaj>
    <derivirana_varijabla naziv="DomainObject.Predmet.SudioniciListAdressOIB_1">
      <item>FINA Regionalni centar Zagreb, OIB 85821130368, Trg svibanjskih žrtava 1995. br. 1,10000 Zagreb</item>
      <item>RAGUSA PROJEKT d.o.o. za graditeljstvo, trgovinu i usluge, OIB 58824457196, Preradovićeva ulica 8,10000 Zagreb</item>
      <item>Danijel Bojić, OIB 52068097353, Starine Novaka Bb,Bijeljina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58824457196</item>
      <item>, OIB 52068097353</item>
    </izvorni_sadrzaj>
    <derivirana_varijabla naziv="DomainObject.Predmet.SudioniciListNazivOIB_1">
      <item>, OIB 85821130368</item>
      <item>, OIB 58824457196</item>
      <item>, OIB 52068097353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B7F4C5-00F6-4FB4-ABDE-D5B1AE890E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3164</properties:Characters>
  <properties:Lines>81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2017-02-16T07:30:00Z</dcterms:created>
  <dc:creator>Korisnik</dc:creator>
  <cp:lastModifiedBy>Žana Livaja</cp:lastModifiedBy>
  <cp:lastPrinted>2017-02-16T07:45:00Z</cp:lastPrinted>
  <dcterms:modified xmlns:xsi="http://www.w3.org/2001/XMLSchema-instance" xsi:type="dcterms:W3CDTF">2017-02-16T07:45:00Z</dcterms:modified>
  <cp:revision>10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