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1c02" w14:paraId="fa91c02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D33BA4">
      <w:pPr>
        <w:ind w:left="5040"/>
        <w:rPr>
          <w:b/>
        </w:rPr>
      </w:pPr>
    </w:p>
    <w:p w:rsidRDefault="000E2300" w:rsidP="004F254A" w:rsidR="000E2300">
      <w:pPr>
        <w:ind w:firstLine="360"/>
        <w:jc w:val="right"/>
        <w:rPr>
          <w:b/>
        </w:rPr>
      </w:pPr>
      <w:r w:rsidRPr="000E2300">
        <w:rPr>
          <w:b/>
        </w:rPr>
        <w:t xml:space="preserve">MIHAEL RUNTIĆ, Raslina, </w:t>
      </w:r>
    </w:p>
    <w:p w:rsidRDefault="000E2300" w:rsidP="004F254A" w:rsidR="00C156FF" w:rsidRPr="000E2300">
      <w:pPr>
        <w:ind w:firstLine="360"/>
        <w:jc w:val="right"/>
        <w:rPr>
          <w:b/>
        </w:rPr>
      </w:pPr>
      <w:r w:rsidRPr="000E2300">
        <w:rPr>
          <w:b/>
        </w:rPr>
        <w:t>Put Rajića 33</w:t>
      </w:r>
    </w:p>
    <w:p w:rsidRDefault="000E2300" w:rsidP="004F254A" w:rsidR="000E2300" w:rsidRPr="00C156FF">
      <w:pPr>
        <w:ind w:firstLine="360"/>
        <w:jc w:val="right"/>
        <w:rPr>
          <w:b/>
        </w:rPr>
      </w:pPr>
    </w:p>
    <w:p w:rsidRDefault="00120463" w:rsidP="000E2300" w:rsidR="00120463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0E2300">
        <w:t>261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4F254A">
        <w:t>2</w:t>
      </w:r>
      <w:r w:rsidR="00195839">
        <w:t>9</w:t>
      </w:r>
      <w:r w:rsidR="00BE7BE4">
        <w:t>. veljače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0E2300">
        <w:t>EKO MASLINA d.o.o., Raslina, Put Rajića 33.</w:t>
      </w:r>
    </w:p>
    <w:p w:rsidRDefault="000E2300" w:rsidP="000E2300" w:rsidR="000E2300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64551A" w:rsidRPr="0064551A">
        <w:rPr>
          <w:bCs/>
        </w:rPr>
        <w:t>4. travnja 2016. u 11,30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64551A" w:rsidRPr="0064551A">
        <w:rPr>
          <w:bCs/>
        </w:rPr>
        <w:t xml:space="preserve">4. travnja 2016. u </w:t>
      </w:r>
      <w:r w:rsidR="0064551A">
        <w:rPr>
          <w:bCs/>
        </w:rPr>
        <w:t>11,40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195839">
        <w:t>29</w:t>
      </w:r>
      <w:r w:rsidR="00BE7BE4">
        <w:t>. veljače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0E2300">
      <w:t>261</w:t>
    </w:r>
    <w:r w:rsidR="00E06702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0C1C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4551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80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80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C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C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C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C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MASLINA d.o.o. za proizvodnju i trgovinu</izvorni_sadrzaj>
    <derivirana_varijabla naziv="DomainObject.Predmet.ProtustrankaFormated_1">  EKO MASLINA d.o.o. za proizvodnju i trgovinu</derivirana_varijabla>
  </DomainObject.Predmet.ProtustrankaFormated>
  <DomainObject.Predmet.ProtustrankaFormatedOIB>
    <izvorni_sadrzaj>  EKO MASLINA d.o.o. za proizvodnju i trgovinu, OIB 45810947926</izvorni_sadrzaj>
    <derivirana_varijabla naziv="DomainObject.Predmet.ProtustrankaFormatedOIB_1">  EKO MASLINA d.o.o. za proizvodnju i trgovinu, OIB 45810947926</derivirana_varijabla>
  </DomainObject.Predmet.ProtustrankaFormatedOIB>
  <DomainObject.Predmet.ProtustrankaFormatedWithAdress>
    <izvorni_sadrzaj> EKO MASLINA d.o.o. za proizvodnju i trgovinu, Put Rajića 33, 22215 Raslina</izvorni_sadrzaj>
    <derivirana_varijabla naziv="DomainObject.Predmet.ProtustrankaFormatedWithAdress_1"> EKO MASLINA d.o.o. za proizvodnju i trgovinu, Put Rajića 33, 22215 Raslina</derivirana_varijabla>
  </DomainObject.Predmet.ProtustrankaFormatedWithAdress>
  <DomainObject.Predmet.ProtustrankaFormatedWithAdressOIB>
    <izvorni_sadrzaj> EKO MASLINA d.o.o. za proizvodnju i trgovinu, OIB 45810947926, Put Rajića 33, 22215 Raslina</izvorni_sadrzaj>
    <derivirana_varijabla naziv="DomainObject.Predmet.ProtustrankaFormatedWithAdressOIB_1"> EKO MASLINA d.o.o. za proizvodnju i trgovinu, OIB 45810947926, Put Rajića 33, 22215 Raslina</derivirana_varijabla>
  </DomainObject.Predmet.ProtustrankaFormatedWithAdressOIB>
  <DomainObject.Predmet.ProtustrankaWithAdress>
    <izvorni_sadrzaj>EKO MASLINA d.o.o. za proizvodnju i trgovinu Put Rajića 33, 22215 Raslina</izvorni_sadrzaj>
    <derivirana_varijabla naziv="DomainObject.Predmet.ProtustrankaWithAdress_1">EKO MASLINA d.o.o. za proizvodnju i trgovinu Put Rajića 33, 22215 Raslina</derivirana_varijabla>
  </DomainObject.Predmet.ProtustrankaWithAdress>
  <DomainObject.Predmet.ProtustrankaWithAdressOIB>
    <izvorni_sadrzaj>EKO MASLINA d.o.o. za proizvodnju i trgovinu, OIB 45810947926, Put Rajića 33, 22215 Raslina</izvorni_sadrzaj>
    <derivirana_varijabla naziv="DomainObject.Predmet.ProtustrankaWithAdressOIB_1">EKO MASLINA d.o.o. za proizvodnju i trgovinu, OIB 45810947926, Put Rajića 33, 22215 Raslina</derivirana_varijabla>
  </DomainObject.Predmet.ProtustrankaWithAdressOIB>
  <DomainObject.Predmet.ProtustrankaNazivFormated>
    <izvorni_sadrzaj>EKO MASLINA d.o.o. za proizvodnju i trgovinu</izvorni_sadrzaj>
    <derivirana_varijabla naziv="DomainObject.Predmet.ProtustrankaNazivFormated_1">EKO MASLINA d.o.o. za proizvodnju i trgovinu</derivirana_varijabla>
  </DomainObject.Predmet.ProtustrankaNazivFormated>
  <DomainObject.Predmet.ProtustrankaNazivFormatedOIB>
    <izvorni_sadrzaj>EKO MASLINA d.o.o. za proizvodnju i trgovinu, OIB 45810947926</izvorni_sadrzaj>
    <derivirana_varijabla naziv="DomainObject.Predmet.ProtustrankaNazivFormatedOIB_1">EKO MASLINA d.o.o. za proizvodnju i trgovinu, OIB 45810947926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MASLINA d.o.o. za proizvodnju i trgovinu</item>
    </izvorni_sadrzaj>
    <derivirana_varijabla naziv="DomainObject.Predmet.ProtuStrankaListFormated_1">
      <item>EKO MASLINA d.o.o. za proizvodnju i trgovinu</item>
    </derivirana_varijabla>
  </DomainObject.Predmet.ProtuStrankaListFormated>
  <DomainObject.Predmet.ProtuStrankaListFormatedOIB>
    <izvorni_sadrzaj>
      <item>EKO MASLINA d.o.o. za proizvodnju i trgovinu, OIB 45810947926</item>
    </izvorni_sadrzaj>
    <derivirana_varijabla naziv="DomainObject.Predmet.ProtuStrankaListFormatedOIB_1">
      <item>EKO MASLINA d.o.o. za proizvodnju i trgovinu, OIB 45810947926</item>
    </derivirana_varijabla>
  </DomainObject.Predmet.ProtuStrankaListFormatedOIB>
  <DomainObject.Predmet.ProtuStrankaListFormatedWithAdress>
    <izvorni_sadrzaj>
      <item>EKO MASLINA d.o.o. za proizvodnju i trgovinu, Put Rajića 33, 22215 Raslina</item>
    </izvorni_sadrzaj>
    <derivirana_varijabla naziv="DomainObject.Predmet.ProtuStrankaListFormatedWithAdress_1">
      <item>EKO MASLINA d.o.o. za proizvodnju i trgovinu, Put Rajića 33, 22215 Raslina</item>
    </derivirana_varijabla>
  </DomainObject.Predmet.ProtuStrankaListFormatedWithAdress>
  <DomainObject.Predmet.ProtuStrankaListFormatedWithAdressOIB>
    <izvorni_sadrzaj>
      <item>EKO MASLINA d.o.o. za proizvodnju i trgovinu, OIB 45810947926, Put Rajića 33, 22215 Raslina</item>
    </izvorni_sadrzaj>
    <derivirana_varijabla naziv="DomainObject.Predmet.ProtuStrankaListFormatedWithAdressOIB_1">
      <item>EKO MASLINA d.o.o. za proizvodnju i trgovinu, OIB 45810947926, Put Rajića 33, 22215 Raslina</item>
    </derivirana_varijabla>
  </DomainObject.Predmet.ProtuStrankaListFormatedWithAdressOIB>
  <DomainObject.Predmet.ProtuStrankaListNazivFormated>
    <izvorni_sadrzaj>
      <item>EKO MASLINA d.o.o. za proizvodnju i trgovinu</item>
    </izvorni_sadrzaj>
    <derivirana_varijabla naziv="DomainObject.Predmet.ProtuStrankaListNazivFormated_1">
      <item>EKO MASLINA d.o.o. za proizvodnju i trgovinu</item>
    </derivirana_varijabla>
  </DomainObject.Predmet.ProtuStrankaListNazivFormated>
  <DomainObject.Predmet.ProtuStrankaListNazivFormatedOIB>
    <izvorni_sadrzaj>
      <item>EKO MASLINA d.o.o. za proizvodnju i trgovinu, OIB 45810947926</item>
    </izvorni_sadrzaj>
    <derivirana_varijabla naziv="DomainObject.Predmet.ProtuStrankaListNazivFormatedOIB_1">
      <item>EKO MASLINA d.o.o. za proizvodnju i trgovinu, OIB 45810947926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MASLINA d.o.o. za proizvodnju i trgovinu</izvorni_sadrzaj>
    <derivirana_varijabla naziv="DomainObject.Predmet.ProtustrankaIDrugi_1">EKO MASLINA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MASLINA d.o.o. za proizvodnju i trgovinu, OIB 45810947926, Put Rajića 33, 22215 Raslina</izvorni_sadrzaj>
    <derivirana_varijabla naziv="DomainObject.Predmet.ProtustrankaIDrugiAdressOIB_1">EKO MASLINA d.o.o. za proizvodnju i trgovinu, OIB 45810947926, Put Rajića 33,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MASLINA d.o.o. za proizvodnju i trgovinu</item>
    </izvorni_sadrzaj>
    <derivirana_varijabla naziv="DomainObject.Predmet.SudioniciListNaziv_1">
      <item>FINA - Podružnica Šibenik</item>
      <item>EKO MASLINA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EKO MASLINA d.o.o. za proizvodnju i trgovinu, OIB 45810947926, Put Rajića 33,22215 Raslina</item>
    </izvorni_sadrzaj>
    <derivirana_varijabla naziv="DomainObject.Predmet.SudioniciListAdressOIB_1">
      <item>FINA - Podružnica Šibenik, OIB 85821130368, Perivoj L. Marune 1,22000 Šibenik</item>
      <item>EKO MASLINA d.o.o. za proizvodnju i trgovinu, OIB 45810947926, Put Rajića 33,22215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45810947926</item>
    </izvorni_sadrzaj>
    <derivirana_varijabla naziv="DomainObject.Predmet.SudioniciListNazivOIB_1">
      <item>, OIB 85821130368</item>
      <item>, OIB 45810947926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E2CEC-E10C-462B-AE83-F0F7A5AD2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775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2016-02-25T08:06:00Z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2016-03-02T08:38:00Z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