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e3439" w14:paraId="00e3439" w:rsidRDefault="003758EA" w:rsidP="003758EA" w:rsidR="003758E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8EA" w:rsidP="003758EA" w:rsidR="003758E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58EA" w:rsidP="003758EA" w:rsidR="003758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58EA" w:rsidP="003758EA" w:rsidR="003758E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758EA" w:rsidP="003758EA" w:rsidR="003758E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758EA" w:rsidP="003758EA" w:rsidR="003758E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758EA" w:rsidP="003758EA" w:rsidR="003758EA" w:rsidRPr="005D578C">
      <w:pPr>
        <w:jc w:val="center"/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758EA" w:rsidP="003758EA" w:rsidR="003758EA" w:rsidRPr="005D578C">
      <w:pPr>
        <w:rPr>
          <w:rFonts w:cs="Times New Roman" w:eastAsia="Times New Roman"/>
          <w:szCs w:val="24"/>
        </w:rPr>
      </w:pPr>
    </w:p>
    <w:p w:rsidRDefault="003758EA" w:rsidP="003758EA" w:rsidR="003758E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LUX TAXI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Šišan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Montiron 41 A</w:t>
      </w:r>
      <w:r w:rsidRPr="002C2F41">
        <w:rPr>
          <w:rFonts w:cs="Times New Roman" w:eastAsia="Times New Roman"/>
        </w:rPr>
        <w:t xml:space="preserve">, OIB </w:t>
      </w:r>
      <w:r w:rsidRPr="003758EA">
        <w:rPr>
          <w:rFonts w:cs="Times New Roman" w:eastAsia="Times New Roman"/>
        </w:rPr>
        <w:t>19008023360</w:t>
      </w:r>
      <w:r w:rsidRPr="002C2F41">
        <w:rPr>
          <w:rFonts w:cs="Times New Roman" w:eastAsia="Times New Roman"/>
        </w:rPr>
        <w:t xml:space="preserve">, MBS </w:t>
      </w:r>
      <w:r w:rsidRPr="003758EA">
        <w:rPr>
          <w:rFonts w:cs="Times New Roman" w:eastAsia="Times New Roman"/>
        </w:rPr>
        <w:t>130054336</w:t>
      </w:r>
      <w:r>
        <w:rPr>
          <w:rFonts w:cs="Times New Roman" w:eastAsia="Times New Roman"/>
          <w:szCs w:val="24"/>
        </w:rPr>
        <w:t>, 2. ožujka 2017.</w:t>
      </w:r>
    </w:p>
    <w:p w:rsidRDefault="003758EA" w:rsidP="003758EA" w:rsidR="003758EA" w:rsidRPr="005D578C">
      <w:pPr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758EA" w:rsidP="003758EA" w:rsidR="003758EA" w:rsidRPr="005D578C">
      <w:pPr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LUX TAXI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Šišan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Montiron 41 A</w:t>
      </w:r>
      <w:r w:rsidRPr="002C2F41">
        <w:rPr>
          <w:rFonts w:cs="Times New Roman" w:eastAsia="Times New Roman"/>
        </w:rPr>
        <w:t xml:space="preserve">, OIB </w:t>
      </w:r>
      <w:r w:rsidRPr="003758EA">
        <w:rPr>
          <w:rFonts w:cs="Times New Roman" w:eastAsia="Times New Roman"/>
        </w:rPr>
        <w:t>19008023360</w:t>
      </w:r>
      <w:r w:rsidRPr="002C2F41">
        <w:rPr>
          <w:rFonts w:cs="Times New Roman" w:eastAsia="Times New Roman"/>
        </w:rPr>
        <w:t xml:space="preserve">, MBS </w:t>
      </w:r>
      <w:r w:rsidRPr="003758EA">
        <w:rPr>
          <w:rFonts w:cs="Times New Roman" w:eastAsia="Times New Roman"/>
        </w:rPr>
        <w:t>130054336</w:t>
      </w:r>
      <w:r>
        <w:rPr>
          <w:rFonts w:cs="Times New Roman" w:eastAsia="Times New Roman"/>
          <w:szCs w:val="24"/>
        </w:rPr>
        <w:t>.</w:t>
      </w:r>
    </w:p>
    <w:p w:rsidRDefault="003758EA" w:rsidP="003758EA" w:rsidR="003758EA" w:rsidRPr="005D578C">
      <w:pPr>
        <w:rPr>
          <w:rFonts w:cs="Times New Roman" w:eastAsia="Times New Roman"/>
          <w:szCs w:val="24"/>
        </w:rPr>
      </w:pPr>
    </w:p>
    <w:p w:rsidRDefault="003758EA" w:rsidP="003758EA" w:rsidR="003758E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Domagoj Repač iz Zagreba, Đorđićeva 24, OIB 24977406612.</w:t>
      </w:r>
    </w:p>
    <w:p w:rsidRDefault="003758EA" w:rsidP="003758EA" w:rsidR="003758EA">
      <w:pPr>
        <w:rPr>
          <w:rFonts w:cs="Times New Roman" w:eastAsia="Times New Roman"/>
          <w:szCs w:val="20"/>
        </w:rPr>
      </w:pPr>
    </w:p>
    <w:p w:rsidRDefault="003758EA" w:rsidP="003758EA" w:rsidR="003758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>LUX TAXI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Šišan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Montiron 41 A</w:t>
      </w:r>
      <w:r w:rsidRPr="002C2F41">
        <w:rPr>
          <w:rFonts w:cs="Times New Roman" w:eastAsia="Times New Roman"/>
        </w:rPr>
        <w:t xml:space="preserve">, OIB </w:t>
      </w:r>
      <w:r w:rsidRPr="003758EA">
        <w:rPr>
          <w:rFonts w:cs="Times New Roman" w:eastAsia="Times New Roman"/>
        </w:rPr>
        <w:t>19008023360</w:t>
      </w:r>
      <w:r w:rsidRPr="002C2F41">
        <w:rPr>
          <w:rFonts w:cs="Times New Roman" w:eastAsia="Times New Roman"/>
        </w:rPr>
        <w:t xml:space="preserve">, MBS </w:t>
      </w:r>
      <w:r w:rsidRPr="003758EA">
        <w:rPr>
          <w:rFonts w:cs="Times New Roman" w:eastAsia="Times New Roman"/>
        </w:rPr>
        <w:t>130054336</w:t>
      </w:r>
      <w:r>
        <w:rPr>
          <w:rFonts w:cs="Times New Roman" w:eastAsia="Times New Roman"/>
          <w:szCs w:val="24"/>
        </w:rPr>
        <w:t>.</w:t>
      </w:r>
    </w:p>
    <w:p w:rsidRDefault="003758EA" w:rsidP="003758EA" w:rsidR="003758EA">
      <w:pPr>
        <w:ind w:firstLine="709"/>
        <w:rPr>
          <w:rFonts w:cs="Times New Roman" w:eastAsia="Times New Roman"/>
          <w:szCs w:val="24"/>
        </w:rPr>
      </w:pPr>
    </w:p>
    <w:p w:rsidRDefault="003758EA" w:rsidP="003758EA" w:rsidR="003758E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>LUX TAXI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Šišan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Montiron 41 A</w:t>
      </w:r>
      <w:r w:rsidRPr="002C2F41">
        <w:rPr>
          <w:rFonts w:cs="Times New Roman" w:eastAsia="Times New Roman"/>
        </w:rPr>
        <w:t xml:space="preserve">, OIB </w:t>
      </w:r>
      <w:r w:rsidRPr="003758EA">
        <w:rPr>
          <w:rFonts w:cs="Times New Roman" w:eastAsia="Times New Roman"/>
        </w:rPr>
        <w:t>19008023360</w:t>
      </w:r>
      <w:r w:rsidRPr="002C2F41">
        <w:rPr>
          <w:rFonts w:cs="Times New Roman" w:eastAsia="Times New Roman"/>
        </w:rPr>
        <w:t xml:space="preserve">, MBS </w:t>
      </w:r>
      <w:r w:rsidRPr="003758EA">
        <w:rPr>
          <w:rFonts w:cs="Times New Roman" w:eastAsia="Times New Roman"/>
        </w:rPr>
        <w:t>130054336</w:t>
      </w:r>
      <w:r>
        <w:rPr>
          <w:rFonts w:cs="Times New Roman" w:eastAsia="Times New Roman"/>
          <w:szCs w:val="24"/>
        </w:rPr>
        <w:t>.</w:t>
      </w:r>
    </w:p>
    <w:p w:rsidRDefault="003758EA" w:rsidP="003758EA" w:rsidR="003758EA">
      <w:pPr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758EA" w:rsidP="003758EA" w:rsidR="003758EA">
      <w:pPr>
        <w:ind w:firstLine="708"/>
        <w:rPr>
          <w:rFonts w:cs="Times New Roman" w:eastAsia="Times New Roman"/>
          <w:szCs w:val="24"/>
        </w:rPr>
      </w:pPr>
    </w:p>
    <w:p w:rsidRDefault="003758EA" w:rsidP="003758EA" w:rsidR="003758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2. siječnja 201</w:t>
      </w:r>
      <w:r w:rsidR="006F1B0C">
        <w:rPr>
          <w:rFonts w:cs="Times New Roman" w:eastAsia="Times New Roman"/>
          <w:szCs w:val="24"/>
        </w:rPr>
        <w:t>7</w:t>
      </w:r>
      <w:r>
        <w:rPr>
          <w:rFonts w:cs="Times New Roman" w:eastAsia="Times New Roman"/>
          <w:szCs w:val="24"/>
        </w:rPr>
        <w:t xml:space="preserve">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</w:t>
      </w:r>
      <w:r>
        <w:rPr>
          <w:rFonts w:cs="Times New Roman" w:eastAsia="Times New Roman"/>
        </w:rPr>
        <w:t>LUX TAXI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Šišan</w:t>
      </w:r>
      <w:r>
        <w:rPr>
          <w:rFonts w:cs="Times New Roman" w:eastAsia="Times New Roman"/>
          <w:szCs w:val="24"/>
        </w:rPr>
        <w:t>.</w:t>
      </w:r>
    </w:p>
    <w:p w:rsidRDefault="003758EA" w:rsidP="003758EA" w:rsidR="003758EA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28. prosinca 2016. imao neizvršene osnove za plaćanje u neprekinutom razdoblju od 120 dana u ukupnom iznosu 5.723,22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4. siječnja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St-1/2017-3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 w:rsidRPr="00354134"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758EA" w:rsidP="003758EA" w:rsidR="003758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758EA" w:rsidP="003758EA" w:rsidR="003758E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758EA" w:rsidP="003758EA" w:rsidR="003758EA" w:rsidRPr="005D578C">
      <w:pPr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ožujka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758EA" w:rsidP="003758EA" w:rsidR="003758EA">
      <w:pPr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3758EA" w:rsidP="003758EA" w:rsidR="003758E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70434">
        <w:rPr>
          <w:rFonts w:cs="Times New Roman" w:eastAsia="Times New Roman"/>
          <w:szCs w:val="24"/>
        </w:rPr>
        <w:t>, v. r.</w:t>
      </w:r>
    </w:p>
    <w:p w:rsidRDefault="003758EA" w:rsidP="003758EA" w:rsidR="003758EA">
      <w:pPr>
        <w:jc w:val="left"/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jc w:val="left"/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758EA" w:rsidP="003758EA" w:rsidR="003758EA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758EA" w:rsidP="003758EA" w:rsidR="00375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758EA" w:rsidP="003758EA" w:rsidR="003758EA">
      <w:pPr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rPr>
          <w:rFonts w:cs="Times New Roman" w:eastAsia="Times New Roman"/>
          <w:szCs w:val="24"/>
        </w:rPr>
      </w:pPr>
    </w:p>
    <w:p w:rsidRDefault="003758EA" w:rsidP="003758EA" w:rsidR="003758E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758EA" w:rsidP="003758EA" w:rsidR="00375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758EA" w:rsidP="003758EA" w:rsidR="00375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LUX TAXI j.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u likvidaciji, Šišan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Montiron 41 A</w:t>
      </w:r>
      <w:r>
        <w:rPr>
          <w:rFonts w:cs="Times New Roman" w:eastAsia="Times New Roman"/>
          <w:szCs w:val="24"/>
        </w:rPr>
        <w:t xml:space="preserve">, </w:t>
      </w:r>
    </w:p>
    <w:p w:rsidRDefault="003758EA" w:rsidP="003758EA" w:rsidR="003758E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758EA" w:rsidP="003758EA" w:rsidR="00375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758EA" w:rsidP="003758EA" w:rsidR="003758E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Domagoj Repač, Zagreb, Đorđićeva 24, </w:t>
      </w:r>
    </w:p>
    <w:p w:rsidRDefault="003758EA" w:rsidP="003758EA" w:rsidR="003758E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758EA" w:rsidP="003758EA" w:rsidR="00375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758EA" w:rsidP="003758EA" w:rsidR="003758E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758EA" w:rsidP="003758EA" w:rsidR="003758EA"/>
    <w:p w:rsidRDefault="003758EA" w:rsidP="003758EA" w:rsidR="003758EA"/>
    <w:p w:rsidRDefault="006D1688" w:rsidR="006D1688"/>
    <w:sectPr w:rsidSect="003758EA" w:rsidR="006D168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8EA" w:rsidP="003758EA" w:rsidR="003758EA">
      <w:r>
        <w:separator/>
      </w:r>
    </w:p>
  </w:endnote>
  <w:endnote w:id="0" w:type="continuationSeparator">
    <w:p w:rsidRDefault="003758EA" w:rsidP="003758EA" w:rsidR="00375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8EA" w:rsidP="003758EA" w:rsidR="003758EA">
      <w:r>
        <w:separator/>
      </w:r>
    </w:p>
  </w:footnote>
  <w:footnote w:id="0" w:type="continuationSeparator">
    <w:p w:rsidRDefault="003758EA" w:rsidP="003758EA" w:rsidR="00375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8EA" w:rsidP="003758EA" w:rsidR="003758EA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7043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St-1/2017-4</w:t>
    </w:r>
  </w:p>
  <w:p w:rsidRDefault="003758EA" w:rsidP="003758EA" w:rsidR="003758EA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58EA" w:rsidP="003758EA" w:rsidR="003758EA" w:rsidRPr="00970AE0">
    <w:pPr>
      <w:pStyle w:val="Zaglavlje"/>
      <w:jc w:val="right"/>
    </w:pPr>
    <w:r>
      <w:rPr>
        <w:szCs w:val="24"/>
      </w:rPr>
      <w:t>11 St-1/2017-4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308"/>
    <w:rsid w:val="00070434"/>
    <w:rsid w:val="003758EA"/>
    <w:rsid w:val="006D1688"/>
    <w:rsid w:val="006F1B0C"/>
    <w:rsid w:val="00917308"/>
    <w:rsid w:val="009B1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58E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58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758E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58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58E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58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58E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1B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F1B0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F1B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F1B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58E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58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758E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58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58E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58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58E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1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1B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F1B0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F1B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F1B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TAXI j.d.o.o. u likvidaciji ŠIŠAN</izvorni_sadrzaj>
    <derivirana_varijabla naziv="DomainObject.Predmet.ProtustrankaFormated_1">  LUX TAXI j.d.o.o. u likvidaciji ŠIŠAN</derivirana_varijabla>
  </DomainObject.Predmet.ProtustrankaFormated>
  <DomainObject.Predmet.ProtustrankaFormatedOIB>
    <izvorni_sadrzaj>  LUX TAXI j.d.o.o. u likvidaciji ŠIŠAN, OIB 19008023360</izvorni_sadrzaj>
    <derivirana_varijabla naziv="DomainObject.Predmet.ProtustrankaFormatedOIB_1">  LUX TAXI j.d.o.o. u likvidaciji ŠIŠAN, OIB 19008023360</derivirana_varijabla>
  </DomainObject.Predmet.ProtustrankaFormatedOIB>
  <DomainObject.Predmet.ProtustrankaFormatedWithAdress>
    <izvorni_sadrzaj> LUX TAXI j.d.o.o. u likvidaciji ŠIŠAN, Montiron 41 A, 52100 Šišan</izvorni_sadrzaj>
    <derivirana_varijabla naziv="DomainObject.Predmet.ProtustrankaFormatedWithAdress_1"> LUX TAXI j.d.o.o. u likvidaciji ŠIŠAN, Montiron 41 A, 52100 Šišan</derivirana_varijabla>
  </DomainObject.Predmet.ProtustrankaFormatedWithAdress>
  <DomainObject.Predmet.ProtustrankaFormatedWithAdressOIB>
    <izvorni_sadrzaj> LUX TAXI j.d.o.o. u likvidaciji ŠIŠAN, OIB 19008023360, Montiron 41 A, 52100 Šišan</izvorni_sadrzaj>
    <derivirana_varijabla naziv="DomainObject.Predmet.ProtustrankaFormatedWithAdressOIB_1"> LUX TAXI j.d.o.o. u likvidaciji ŠIŠAN, OIB 19008023360, Montiron 41 A, 52100 Šišan</derivirana_varijabla>
  </DomainObject.Predmet.ProtustrankaFormatedWithAdressOIB>
  <DomainObject.Predmet.ProtustrankaWithAdress>
    <izvorni_sadrzaj>LUX TAXI j.d.o.o. u likvidaciji ŠIŠAN Montiron 41 A, 52100 Šišan</izvorni_sadrzaj>
    <derivirana_varijabla naziv="DomainObject.Predmet.ProtustrankaWithAdress_1">LUX TAXI j.d.o.o. u likvidaciji ŠIŠAN Montiron 41 A, 52100 Šišan</derivirana_varijabla>
  </DomainObject.Predmet.ProtustrankaWithAdress>
  <DomainObject.Predmet.ProtustrankaWithAdressOIB>
    <izvorni_sadrzaj>LUX TAXI j.d.o.o. u likvidaciji ŠIŠAN, OIB 19008023360, Montiron 41 A, 52100 Šišan</izvorni_sadrzaj>
    <derivirana_varijabla naziv="DomainObject.Predmet.ProtustrankaWithAdressOIB_1">LUX TAXI j.d.o.o. u likvidaciji ŠIŠAN, OIB 19008023360, Montiron 41 A, 52100 Šišan</derivirana_varijabla>
  </DomainObject.Predmet.ProtustrankaWithAdressOIB>
  <DomainObject.Predmet.ProtustrankaNazivFormated>
    <izvorni_sadrzaj>LUX TAXI j.d.o.o. u likvidaciji ŠIŠAN</izvorni_sadrzaj>
    <derivirana_varijabla naziv="DomainObject.Predmet.ProtustrankaNazivFormated_1">LUX TAXI j.d.o.o. u likvidaciji ŠIŠAN</derivirana_varijabla>
  </DomainObject.Predmet.ProtustrankaNazivFormated>
  <DomainObject.Predmet.ProtustrankaNazivFormatedOIB>
    <izvorni_sadrzaj>LUX TAXI j.d.o.o. u likvidaciji ŠIŠAN, OIB 19008023360</izvorni_sadrzaj>
    <derivirana_varijabla naziv="DomainObject.Predmet.ProtustrankaNazivFormatedOIB_1">LUX TAXI j.d.o.o. u likvidaciji ŠIŠAN, OIB 19008023360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5723.22</izvorni_sadrzaj>
    <derivirana_varijabla naziv="DomainObject.Predmet.TrenutnaVrijednost_1">5723.22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LUX TAXI j.d.o.o. u likvidaciji ŠIŠAN</item>
    </izvorni_sadrzaj>
    <derivirana_varijabla naziv="DomainObject.Predmet.ProtuStrankaListFormated_1">
      <item>LUX TAXI j.d.o.o. u likvidaciji ŠIŠAN</item>
    </derivirana_varijabla>
  </DomainObject.Predmet.ProtuStrankaListFormated>
  <DomainObject.Predmet.ProtuStrankaListFormatedOIB>
    <izvorni_sadrzaj>
      <item>LUX TAXI j.d.o.o. u likvidaciji ŠIŠAN, OIB 19008023360</item>
    </izvorni_sadrzaj>
    <derivirana_varijabla naziv="DomainObject.Predmet.ProtuStrankaListFormatedOIB_1">
      <item>LUX TAXI j.d.o.o. u likvidaciji ŠIŠAN, OIB 19008023360</item>
    </derivirana_varijabla>
  </DomainObject.Predmet.ProtuStrankaListFormatedOIB>
  <DomainObject.Predmet.ProtuStrankaListFormatedWithAdress>
    <izvorni_sadrzaj>
      <item>LUX TAXI j.d.o.o. u likvidaciji ŠIŠAN, Montiron 41 A, 52100 Šišan</item>
    </izvorni_sadrzaj>
    <derivirana_varijabla naziv="DomainObject.Predmet.ProtuStrankaListFormatedWithAdress_1">
      <item>LUX TAXI j.d.o.o. u likvidaciji ŠIŠAN, Montiron 41 A, 52100 Šišan</item>
    </derivirana_varijabla>
  </DomainObject.Predmet.ProtuStrankaListFormatedWithAdress>
  <DomainObject.Predmet.ProtuStrankaListFormatedWithAdressOIB>
    <izvorni_sadrzaj>
      <item>LUX TAXI j.d.o.o. u likvidaciji ŠIŠAN, OIB 19008023360, Montiron 41 A, 52100 Šišan</item>
    </izvorni_sadrzaj>
    <derivirana_varijabla naziv="DomainObject.Predmet.ProtuStrankaListFormatedWithAdressOIB_1">
      <item>LUX TAXI j.d.o.o. u likvidaciji ŠIŠAN, OIB 19008023360, Montiron 41 A, 52100 Šišan</item>
    </derivirana_varijabla>
  </DomainObject.Predmet.ProtuStrankaListFormatedWithAdressOIB>
  <DomainObject.Predmet.ProtuStrankaListNazivFormated>
    <izvorni_sadrzaj>
      <item>LUX TAXI j.d.o.o. u likvidaciji ŠIŠAN</item>
    </izvorni_sadrzaj>
    <derivirana_varijabla naziv="DomainObject.Predmet.ProtuStrankaListNazivFormated_1">
      <item>LUX TAXI j.d.o.o. u likvidaciji ŠIŠAN</item>
    </derivirana_varijabla>
  </DomainObject.Predmet.ProtuStrankaListNazivFormated>
  <DomainObject.Predmet.ProtuStrankaListNazivFormatedOIB>
    <izvorni_sadrzaj>
      <item>LUX TAXI j.d.o.o. u likvidaciji ŠIŠAN, OIB 19008023360</item>
    </izvorni_sadrzaj>
    <derivirana_varijabla naziv="DomainObject.Predmet.ProtuStrankaListNazivFormatedOIB_1">
      <item>LUX TAXI j.d.o.o. u likvidaciji ŠIŠAN, OIB 19008023360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LUX TAXI j.d.o.o. u likvidaciji ŠIŠAN</izvorni_sadrzaj>
    <derivirana_varijabla naziv="DomainObject.Predmet.ProtustrankaIDrugi_1">LUX TAXI j.d.o.o. u likvidaciji ŠIŠAN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LUX TAXI j.d.o.o. u likvidaciji ŠIŠAN, OIB 19008023360, Montiron 41 A, 52100 Šišan</izvorni_sadrzaj>
    <derivirana_varijabla naziv="DomainObject.Predmet.ProtustrankaIDrugiAdressOIB_1">LUX TAXI j.d.o.o. u likvidaciji ŠIŠAN, OIB 19008023360, Montiron 41 A,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LUX TAXI j.d.o.o. u likvidaciji ŠIŠAN</item>
    </izvorni_sadrzaj>
    <derivirana_varijabla naziv="DomainObject.Predmet.SudioniciListNaziv_1">
      <item>FINANCIJSKA AGENCIJA, RC RIJEKA, PODRUŽNICA PULA, PULA</item>
      <item>LUX TAXI j.d.o.o. u likvidaciji ŠIŠAN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LUX TAXI j.d.o.o. u likvidaciji ŠIŠAN, OIB 19008023360, Montiron 41 A,52100 Šišan</item>
    </izvorni_sadrzaj>
    <derivirana_varijabla naziv="DomainObject.Predmet.SudioniciListAdressOIB_1">
      <item>FINANCIJSKA AGENCIJA, RC RIJEKA, PODRUŽNICA PULA, PULA, OIB 85821130368, Ulica grada Vukovara 70,10000 Zagreb</item>
      <item>LUX TAXI j.d.o.o. u likvidaciji ŠIŠAN, OIB 19008023360, Montiron 41 A,52100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19008023360</item>
    </izvorni_sadrzaj>
    <derivirana_varijabla naziv="DomainObject.Predmet.SudioniciListNazivOIB_1">
      <item>, OIB 85821130368</item>
      <item>, OIB 19008023360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715</properties:Words>
  <properties:Characters>3703</properties:Characters>
  <properties:Lines>88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2017-02-28T07:21:00Z</dcterms:created>
  <dc:creator>Morena Brajuha</dc:creator>
  <dc:description/>
  <cp:keywords/>
  <cp:lastModifiedBy>Sanja Prodan</cp:lastModifiedBy>
  <cp:lastPrinted>2017-03-02T09:10:00Z</cp:lastPrinted>
  <dcterms:modified xmlns:xsi="http://www.w3.org/2001/XMLSchema-instance" xsi:type="dcterms:W3CDTF">2017-03-02T09:10:00Z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