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d9f81" w14:paraId="dcd9f81" w:rsidRDefault="00963623" w:rsidP="00963623" w:rsidR="00963623">
      <w:pPr>
        <w:jc w:val="right"/>
        <w15:collapsed w:val="false"/>
        <w:rPr>
          <w:b/>
        </w:rPr>
      </w:pPr>
      <w:bookmarkStart w:name="_GoBack" w:id="0"/>
      <w:bookmarkEnd w:id="0"/>
    </w:p>
    <w:p w:rsidRDefault="007A2D53" w:rsidP="00963623" w:rsidR="007A2D53">
      <w:pPr>
        <w:rPr>
          <w:b/>
        </w:rPr>
      </w:pPr>
    </w:p>
    <w:p w:rsidRDefault="007A2D53" w:rsidP="00963623" w:rsidR="007A2D53">
      <w:pPr>
        <w:rPr>
          <w:b/>
        </w:rPr>
      </w:pPr>
    </w:p>
    <w:p w:rsidRDefault="00963623" w:rsidP="00963623" w:rsidR="00963623" w:rsidRPr="00967333">
      <w:pPr>
        <w:rPr>
          <w:b/>
        </w:rPr>
      </w:pPr>
      <w:r w:rsidRPr="00967333">
        <w:rPr>
          <w:b/>
        </w:rPr>
        <w:t>REPUBLIKA HRVATSKA</w:t>
      </w:r>
    </w:p>
    <w:p w:rsidRDefault="00963623" w:rsidP="00963623" w:rsidR="00963623" w:rsidRPr="00967333">
      <w:pPr>
        <w:rPr>
          <w:b/>
        </w:rPr>
      </w:pPr>
      <w:r w:rsidRPr="00967333">
        <w:rPr>
          <w:b/>
        </w:rPr>
        <w:t>TRGOVAČKI SUD U ZADRU</w:t>
      </w:r>
    </w:p>
    <w:p w:rsidRDefault="00963623" w:rsidP="00963623" w:rsidR="00963623">
      <w:r>
        <w:t>Dr. Franje Tuđmana 35</w:t>
      </w:r>
      <w:r>
        <w:tab/>
      </w:r>
      <w:r>
        <w:tab/>
      </w:r>
      <w:r>
        <w:tab/>
        <w:t xml:space="preserve">          </w:t>
      </w:r>
    </w:p>
    <w:p w:rsidRDefault="00963623" w:rsidP="00963623" w:rsidR="00963623">
      <w:pPr>
        <w:jc w:val="center"/>
      </w:pPr>
    </w:p>
    <w:p w:rsidRDefault="00963623" w:rsidP="00963623" w:rsidR="00963623" w:rsidRPr="00967333">
      <w:pPr>
        <w:jc w:val="center"/>
        <w:rPr>
          <w:b/>
        </w:rPr>
      </w:pPr>
      <w:r w:rsidRPr="00967333">
        <w:rPr>
          <w:b/>
        </w:rPr>
        <w:t>R E P U B L I KA   H R V A T S K A</w:t>
      </w:r>
    </w:p>
    <w:p w:rsidRDefault="00963623" w:rsidP="00963623" w:rsidR="00963623" w:rsidRPr="00967333">
      <w:pPr>
        <w:jc w:val="center"/>
        <w:rPr>
          <w:b/>
        </w:rPr>
      </w:pPr>
    </w:p>
    <w:p w:rsidRDefault="00963623" w:rsidP="00967333" w:rsidR="00963623" w:rsidRPr="00967333">
      <w:pPr>
        <w:jc w:val="center"/>
        <w:rPr>
          <w:b/>
        </w:rPr>
      </w:pPr>
      <w:r w:rsidRPr="00967333">
        <w:rPr>
          <w:b/>
        </w:rPr>
        <w:t>R J E Š E N J E</w:t>
      </w:r>
    </w:p>
    <w:p w:rsidRDefault="00963623" w:rsidP="00963623" w:rsidR="00963623" w:rsidRPr="00967333">
      <w:pPr>
        <w:rPr>
          <w:b/>
        </w:rPr>
      </w:pPr>
    </w:p>
    <w:p w:rsidRDefault="00963623" w:rsidP="00963623" w:rsidR="00963623">
      <w:pPr>
        <w:ind w:firstLine="708"/>
        <w:jc w:val="both"/>
      </w:pPr>
      <w:r>
        <w:t>Trgovački sud u Zadru</w:t>
      </w:r>
      <w:r w:rsidR="00967333">
        <w:t xml:space="preserve">, </w:t>
      </w:r>
      <w:r>
        <w:t>OIB:39670464653</w:t>
      </w:r>
      <w:r w:rsidR="00967333">
        <w:t xml:space="preserve">, </w:t>
      </w:r>
      <w:r>
        <w:t>po sutkinji</w:t>
      </w:r>
      <w:r w:rsidR="00967333">
        <w:t xml:space="preserve"> Ani Markač</w:t>
      </w:r>
      <w:r>
        <w:t>, povodom prijedloga za otvaranje stečajnog postupka na imovini stečajnog dužnika</w:t>
      </w:r>
      <w:r w:rsidR="00BC2281" w:rsidRPr="00BC2281">
        <w:t xml:space="preserve"> </w:t>
      </w:r>
      <w:r w:rsidR="00BC2281" w:rsidRPr="00DE4EDD">
        <w:t>AUTO BOBI d.o.o</w:t>
      </w:r>
      <w:r w:rsidR="00BC2281">
        <w:t>.</w:t>
      </w:r>
      <w:r w:rsidR="00BC2281" w:rsidRPr="00DE4EDD">
        <w:t>, Zadar, Bibinjska 27, OIB: 16480315617</w:t>
      </w:r>
      <w:r w:rsidR="00C16486">
        <w:t xml:space="preserve">, dana </w:t>
      </w:r>
      <w:r w:rsidR="00BC2281">
        <w:t>12. travnja 2017.,</w:t>
      </w:r>
    </w:p>
    <w:p w:rsidRDefault="00796121" w:rsidP="00963623" w:rsidR="00796121">
      <w:pPr>
        <w:rPr>
          <w:b/>
        </w:rPr>
      </w:pPr>
    </w:p>
    <w:p w:rsidRDefault="00963623" w:rsidP="00963623" w:rsidR="00963623" w:rsidRPr="00266527">
      <w:pPr>
        <w:jc w:val="center"/>
        <w:rPr>
          <w:b/>
        </w:rPr>
      </w:pPr>
      <w:r w:rsidRPr="00266527">
        <w:rPr>
          <w:b/>
        </w:rPr>
        <w:t>r i j e š i o  j e</w:t>
      </w:r>
    </w:p>
    <w:p w:rsidRDefault="00963623" w:rsidP="00963623" w:rsidR="00963623">
      <w:pPr>
        <w:rPr>
          <w:b/>
        </w:rPr>
      </w:pPr>
    </w:p>
    <w:p w:rsidRDefault="00963623" w:rsidP="00446696" w:rsidR="00963623">
      <w:pPr>
        <w:jc w:val="both"/>
        <w:rPr>
          <w:b/>
        </w:rPr>
      </w:pPr>
      <w:r>
        <w:t>I</w:t>
      </w:r>
      <w:r w:rsidR="00446696">
        <w:rPr>
          <w:b/>
        </w:rPr>
        <w:tab/>
      </w:r>
      <w:r>
        <w:t>O t v a r a   s e   stečajni postupak nad dužnikom</w:t>
      </w:r>
      <w:r>
        <w:rPr>
          <w:b/>
        </w:rPr>
        <w:t xml:space="preserve"> </w:t>
      </w:r>
      <w:r w:rsidR="00BC2281" w:rsidRPr="00DE4EDD">
        <w:t>AUTO BOBI d.o.o</w:t>
      </w:r>
      <w:r w:rsidR="00BC2281">
        <w:t>.</w:t>
      </w:r>
      <w:r w:rsidR="00BC34D2">
        <w:t>, Zadar, Bibinjska 27, OIB:</w:t>
      </w:r>
      <w:r w:rsidR="00BC2281" w:rsidRPr="00DE4EDD">
        <w:t>16480315617</w:t>
      </w:r>
      <w:r w:rsidR="00BC2281">
        <w:t>.</w:t>
      </w:r>
    </w:p>
    <w:p w:rsidRDefault="00963623" w:rsidP="00963623" w:rsidR="00963623">
      <w:pPr>
        <w:ind w:hanging="192" w:left="900"/>
        <w:jc w:val="both"/>
        <w:rPr>
          <w:b/>
        </w:rPr>
      </w:pPr>
    </w:p>
    <w:p w:rsidRDefault="00446696" w:rsidP="00446696" w:rsidR="00963623" w:rsidRPr="00EE36DD">
      <w:pPr>
        <w:jc w:val="both"/>
      </w:pPr>
      <w:r>
        <w:t>II</w:t>
      </w:r>
      <w:r>
        <w:tab/>
      </w:r>
      <w:r w:rsidR="00963623" w:rsidRPr="00EE36DD">
        <w:t>Stečajnim upraviteljem imenuje se</w:t>
      </w:r>
      <w:r w:rsidR="00963623" w:rsidRPr="00EE36DD">
        <w:rPr>
          <w:rFonts w:cs="Arial" w:hAnsi="Arial" w:ascii="Arial"/>
        </w:rPr>
        <w:t xml:space="preserve"> </w:t>
      </w:r>
      <w:r w:rsidR="00BC34D2" w:rsidRPr="00945B02">
        <w:t>Blaž Savić, Zadar, Bana Josipa Jelačića 4/5, OIB:</w:t>
      </w:r>
      <w:r w:rsidR="00BC34D2">
        <w:t>44660472906.</w:t>
      </w:r>
    </w:p>
    <w:p w:rsidRDefault="00963623" w:rsidP="00963623" w:rsidR="00963623">
      <w:pPr>
        <w:ind w:firstLine="708"/>
        <w:jc w:val="both"/>
        <w:rPr>
          <w:b/>
        </w:rPr>
      </w:pPr>
    </w:p>
    <w:p w:rsidRDefault="00446696" w:rsidP="00446696" w:rsidR="00963623">
      <w:pPr>
        <w:jc w:val="both"/>
      </w:pPr>
      <w:r>
        <w:t xml:space="preserve">III </w:t>
      </w:r>
      <w:r>
        <w:tab/>
      </w:r>
      <w:r w:rsidR="00963623">
        <w:t xml:space="preserve">Stečajni postupak nad stečajnim dužnikom </w:t>
      </w:r>
      <w:r w:rsidR="00BC2281" w:rsidRPr="00DE4EDD">
        <w:t>AUTO BOBI d.o.o</w:t>
      </w:r>
      <w:r w:rsidR="00BC2281">
        <w:t>.</w:t>
      </w:r>
      <w:r w:rsidR="00BC2281" w:rsidRPr="00DE4EDD">
        <w:t>, Zadar, Bibinjska 27, OIB: 16480315617</w:t>
      </w:r>
      <w:r w:rsidR="00BC2281">
        <w:t xml:space="preserve">, </w:t>
      </w:r>
      <w:r w:rsidR="00C16486">
        <w:t xml:space="preserve">otvara se </w:t>
      </w:r>
      <w:r w:rsidR="00BC2281">
        <w:t xml:space="preserve">12. travnja 2017. u 13,30 sati </w:t>
      </w:r>
      <w:r w:rsidR="00963623">
        <w:t xml:space="preserve">i istog trenutka rješenje o otvaranju stečajnog postupka objavit će se na </w:t>
      </w:r>
      <w:r w:rsidR="00BC34D2">
        <w:t xml:space="preserve">mrežnoj stranici e-Oglasna ploča sudova. </w:t>
      </w:r>
      <w:r w:rsidR="00963623">
        <w:t xml:space="preserve"> </w:t>
      </w:r>
    </w:p>
    <w:p w:rsidRDefault="00963623" w:rsidP="00963623" w:rsidR="00963623">
      <w:pPr>
        <w:jc w:val="both"/>
        <w:rPr>
          <w:b/>
        </w:rPr>
      </w:pPr>
    </w:p>
    <w:p w:rsidRDefault="00446696" w:rsidP="00446696" w:rsidR="00963623">
      <w:pPr>
        <w:jc w:val="both"/>
        <w:rPr>
          <w:b/>
        </w:rPr>
      </w:pPr>
      <w:r>
        <w:t>IV</w:t>
      </w:r>
      <w:r>
        <w:tab/>
      </w:r>
      <w:r w:rsidR="00963623">
        <w:t>Pozivaju se vjerovnici stečajnog dužnika da u roku od 60 dana od dana objave ovog rješenja, skladno odredbi čl. 257. Stečajnog zakona prijave svoje tražbine stečajnom upravitelju. Prijavi je potrebno priložiti i potvrdu o uplaćenoj pristojbi koja iznosi 2% od vrijednosti tražbine, ali ne više od 500,00 kn, a uplaćuje se na žiro-račun državnog proračuna IBAN HR12 1001005-1863000160, po</w:t>
      </w:r>
      <w:r w:rsidR="00BC2281">
        <w:t>zivom na broj: 64 5045-23405-1132</w:t>
      </w:r>
      <w:r w:rsidR="00963623">
        <w:t>-16.</w:t>
      </w:r>
    </w:p>
    <w:p w:rsidRDefault="00963623" w:rsidP="00963623" w:rsidR="00963623">
      <w:pPr>
        <w:jc w:val="both"/>
      </w:pPr>
    </w:p>
    <w:p w:rsidRDefault="00446696" w:rsidP="00446696" w:rsidR="00963623">
      <w:pPr>
        <w:jc w:val="both"/>
        <w:rPr>
          <w:b/>
        </w:rPr>
      </w:pPr>
      <w:r>
        <w:t>V</w:t>
      </w:r>
      <w:r>
        <w:tab/>
      </w:r>
      <w:r w:rsidR="00963623">
        <w:t>Pozivaju se razlučni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500,00 kn, a uplaćuje se na žiro-račun državnog proračuna IBAN HR12 1001005-1863000160, po</w:t>
      </w:r>
      <w:r w:rsidR="00C16486">
        <w:t>zivom na broj: 64 5045-234</w:t>
      </w:r>
      <w:r w:rsidR="00BC2281">
        <w:t>05-1132</w:t>
      </w:r>
      <w:r w:rsidR="00963623">
        <w:t>-16.</w:t>
      </w:r>
      <w:r w:rsidR="00963623">
        <w:rPr>
          <w:b/>
        </w:rPr>
        <w:t xml:space="preserve"> </w:t>
      </w:r>
    </w:p>
    <w:p w:rsidRDefault="00963623" w:rsidP="00963623" w:rsidR="00963623">
      <w:pPr>
        <w:tabs>
          <w:tab w:pos="7350" w:val="left"/>
        </w:tabs>
        <w:jc w:val="both"/>
      </w:pPr>
      <w:r>
        <w:tab/>
      </w:r>
    </w:p>
    <w:p w:rsidRDefault="00446696" w:rsidP="00963623" w:rsidR="00963623">
      <w:pPr>
        <w:jc w:val="both"/>
      </w:pPr>
      <w:r>
        <w:t>VI</w:t>
      </w:r>
      <w:r>
        <w:tab/>
      </w:r>
      <w:r w:rsidR="00963623">
        <w:t xml:space="preserve">Pozivaju se dužnici stečajnog dužnika da svoje obveze bez odgode ispunjavaju stečajnom upravitelju za stečajnog dužnika. </w:t>
      </w:r>
    </w:p>
    <w:p w:rsidRDefault="00963623" w:rsidP="00963623" w:rsidR="00963623">
      <w:pPr>
        <w:jc w:val="both"/>
      </w:pPr>
    </w:p>
    <w:p w:rsidRDefault="00446696" w:rsidP="00963623" w:rsidR="00963623">
      <w:pPr>
        <w:jc w:val="both"/>
      </w:pPr>
      <w:r>
        <w:t>VII</w:t>
      </w:r>
      <w:r>
        <w:tab/>
      </w:r>
      <w:r w:rsidR="00963623">
        <w:t>Pozivaju se vjerovnici stečajnog dužnika na</w:t>
      </w:r>
    </w:p>
    <w:p w:rsidRDefault="00963623" w:rsidP="00963623" w:rsidR="00963623">
      <w:pPr>
        <w:jc w:val="both"/>
      </w:pPr>
    </w:p>
    <w:p w:rsidRDefault="00963623" w:rsidP="00963623" w:rsidR="00963623">
      <w:pPr>
        <w:numPr>
          <w:ilvl w:val="0"/>
          <w:numId w:val="1"/>
        </w:numPr>
        <w:ind w:firstLine="0" w:left="0"/>
        <w:jc w:val="both"/>
        <w:rPr>
          <w:b/>
        </w:rPr>
      </w:pPr>
      <w:r>
        <w:t>ročište za ispitivanje prijavljenih tražbina vjerovnika koj</w:t>
      </w:r>
      <w:r w:rsidR="00796121">
        <w:t>e se zaka</w:t>
      </w:r>
      <w:r w:rsidR="007A2D53">
        <w:t xml:space="preserve">zuje za dan </w:t>
      </w:r>
      <w:r w:rsidR="00BC2281" w:rsidRPr="00BC2281">
        <w:rPr>
          <w:b/>
        </w:rPr>
        <w:t>25. srpnja 2017. u 9,00 sati</w:t>
      </w:r>
      <w:r w:rsidR="00BC2281">
        <w:t xml:space="preserve"> </w:t>
      </w:r>
      <w:r>
        <w:rPr>
          <w:b/>
        </w:rPr>
        <w:t>kod Trg</w:t>
      </w:r>
      <w:r w:rsidR="00C16486">
        <w:rPr>
          <w:b/>
        </w:rPr>
        <w:t>ovačkog suda u Zadru, sudnica 14</w:t>
      </w:r>
      <w:r>
        <w:rPr>
          <w:b/>
        </w:rPr>
        <w:t>/I,</w:t>
      </w:r>
    </w:p>
    <w:p w:rsidRDefault="00963623" w:rsidP="00963623" w:rsidR="00963623">
      <w:pPr>
        <w:jc w:val="both"/>
        <w:rPr>
          <w:b/>
        </w:rPr>
      </w:pPr>
    </w:p>
    <w:p w:rsidRDefault="00963623" w:rsidP="00963623" w:rsidR="00963623">
      <w:pPr>
        <w:numPr>
          <w:ilvl w:val="0"/>
          <w:numId w:val="1"/>
        </w:numPr>
        <w:ind w:firstLine="0" w:left="0"/>
        <w:jc w:val="both"/>
        <w:rPr>
          <w:b/>
        </w:rPr>
      </w:pPr>
      <w:r>
        <w:t xml:space="preserve">Izvještajno ročište koje se zakazuje za dan </w:t>
      </w:r>
      <w:r w:rsidR="00BC2281" w:rsidRPr="00BC2281">
        <w:rPr>
          <w:b/>
        </w:rPr>
        <w:t>25. srpnja 2017. u 9,30 sati k</w:t>
      </w:r>
      <w:r w:rsidRPr="00BC2281">
        <w:rPr>
          <w:b/>
        </w:rPr>
        <w:t>o</w:t>
      </w:r>
      <w:r>
        <w:rPr>
          <w:b/>
        </w:rPr>
        <w:t>d Trg</w:t>
      </w:r>
      <w:r w:rsidR="00C16486">
        <w:rPr>
          <w:b/>
        </w:rPr>
        <w:t>ovačkog suda u Zadru, sudnica 14</w:t>
      </w:r>
      <w:r>
        <w:rPr>
          <w:b/>
        </w:rPr>
        <w:t>/I.</w:t>
      </w:r>
    </w:p>
    <w:p w:rsidRDefault="00796121" w:rsidP="00796121" w:rsidR="00796121" w:rsidRPr="00446696">
      <w:pPr>
        <w:jc w:val="both"/>
        <w:rPr>
          <w:b/>
        </w:rPr>
      </w:pPr>
    </w:p>
    <w:p w:rsidRDefault="00446696" w:rsidP="00266527" w:rsidR="00963623">
      <w:pPr>
        <w:jc w:val="both"/>
      </w:pPr>
      <w:r>
        <w:lastRenderedPageBreak/>
        <w:t>VIII</w:t>
      </w:r>
      <w:r>
        <w:tab/>
      </w:r>
      <w:r w:rsidR="00963623">
        <w:t xml:space="preserve">Određuje se upis zabilježbe otvaranja stečajnog postupka u </w:t>
      </w:r>
      <w:r w:rsidR="00BC34D2">
        <w:t xml:space="preserve">sudski </w:t>
      </w:r>
      <w:r w:rsidR="00963623">
        <w:t>registar Trgovačkog suda u Zadru,</w:t>
      </w:r>
      <w:r w:rsidR="00EE36DD">
        <w:t xml:space="preserve"> </w:t>
      </w:r>
      <w:r w:rsidR="00963623">
        <w:t xml:space="preserve">upisnik brodova, upisnik brodova u izgradnji i upisnik prava </w:t>
      </w:r>
      <w:r w:rsidR="00266527">
        <w:t>intelektualnog vlasništva</w:t>
      </w:r>
      <w:r w:rsidR="007A2D53">
        <w:t>.</w:t>
      </w:r>
    </w:p>
    <w:p w:rsidRDefault="007A2D53" w:rsidP="00266527" w:rsidR="007A2D53">
      <w:pPr>
        <w:jc w:val="both"/>
      </w:pPr>
    </w:p>
    <w:p w:rsidRDefault="00BC2281" w:rsidP="00BC2281" w:rsidR="00BC2281" w:rsidRPr="00EF12DB">
      <w:pPr>
        <w:jc w:val="both"/>
      </w:pPr>
      <w:r>
        <w:t>IX</w:t>
      </w:r>
      <w:r w:rsidRPr="00EF12DB">
        <w:tab/>
        <w:t>Nalaže se Financijskoj agenciji da naloži banci prijenos zaplijenj</w:t>
      </w:r>
      <w:r>
        <w:t xml:space="preserve">enog predujma u iznosu od </w:t>
      </w:r>
      <w:r w:rsidR="00BC34D2">
        <w:t>1.</w:t>
      </w:r>
      <w:r>
        <w:t>425,00</w:t>
      </w:r>
      <w:r w:rsidRPr="00EF12DB">
        <w:t xml:space="preserve"> kuna na račun Trgovačkog suda u Zadru broj HR4323900011300000857, model plaćanj</w:t>
      </w:r>
      <w:r>
        <w:t>a 05, s pozivom na broj 221-1132</w:t>
      </w:r>
      <w:r w:rsidRPr="00EF12DB">
        <w:t>-2016.</w:t>
      </w:r>
    </w:p>
    <w:p w:rsidRDefault="00BC2281" w:rsidP="00BC2281" w:rsidR="00BC2281" w:rsidRPr="00EF12DB">
      <w:pPr>
        <w:jc w:val="both"/>
      </w:pPr>
    </w:p>
    <w:p w:rsidRDefault="00752682" w:rsidP="00BC2281" w:rsidR="00BC2281" w:rsidRPr="00EF12DB">
      <w:pPr>
        <w:jc w:val="both"/>
      </w:pPr>
      <w:r>
        <w:t>X</w:t>
      </w:r>
      <w:r w:rsidR="00BC2281" w:rsidRPr="00EF12DB">
        <w:t xml:space="preserve"> </w:t>
      </w:r>
      <w:r w:rsidR="00BC2281" w:rsidRPr="00EF12DB">
        <w:tab/>
        <w:t xml:space="preserve">Nalaže se Financijskoj agenciji da obustavi daljnju pljenidbu na ime predujma za namirenje troškova stečajnog postupka.  </w:t>
      </w:r>
    </w:p>
    <w:p w:rsidRDefault="00266527" w:rsidP="00266527" w:rsidR="00266527">
      <w:pPr>
        <w:jc w:val="both"/>
      </w:pPr>
    </w:p>
    <w:p w:rsidRDefault="006F2770" w:rsidP="00266527" w:rsidR="006F2770">
      <w:pPr>
        <w:jc w:val="both"/>
      </w:pPr>
    </w:p>
    <w:p w:rsidRDefault="00963623" w:rsidP="00963623" w:rsidR="00963623">
      <w:pPr>
        <w:jc w:val="center"/>
      </w:pPr>
      <w:r>
        <w:t>Obrazloženje</w:t>
      </w:r>
    </w:p>
    <w:p w:rsidRDefault="00963623" w:rsidP="00963623" w:rsidR="00963623"/>
    <w:p w:rsidRDefault="00963623" w:rsidP="00C55660" w:rsidR="00C16486">
      <w:pPr>
        <w:ind w:firstLine="708"/>
        <w:jc w:val="both"/>
      </w:pPr>
      <w:r>
        <w:t>F</w:t>
      </w:r>
      <w:r w:rsidR="00C55660">
        <w:t xml:space="preserve">inancijska agencija, </w:t>
      </w:r>
      <w:r>
        <w:t>R</w:t>
      </w:r>
      <w:r w:rsidR="00C16486">
        <w:t>C</w:t>
      </w:r>
      <w:r>
        <w:t xml:space="preserve"> Split, Podružnica Zadar </w:t>
      </w:r>
      <w:r w:rsidR="00C55660">
        <w:t xml:space="preserve">Trgovačkom sudu u Zadra </w:t>
      </w:r>
      <w:r w:rsidR="00BC34D2">
        <w:t xml:space="preserve">je </w:t>
      </w:r>
      <w:r w:rsidR="00BC2281">
        <w:t xml:space="preserve">22. studenog 2016. </w:t>
      </w:r>
      <w:r>
        <w:t>sukladno odredb</w:t>
      </w:r>
      <w:r w:rsidR="00423EE8">
        <w:t xml:space="preserve">i čl. 110. st. 1. </w:t>
      </w:r>
      <w:r>
        <w:t xml:space="preserve">Stečajnog zakona </w:t>
      </w:r>
      <w:r w:rsidR="00752682">
        <w:t xml:space="preserve">(Narodne novine broj 71/15) </w:t>
      </w:r>
      <w:r>
        <w:t xml:space="preserve">podnijela </w:t>
      </w:r>
      <w:r w:rsidR="00C16486">
        <w:t>prijedlog za otvaranje stečajnog postupka.</w:t>
      </w:r>
      <w:r w:rsidR="00C55660">
        <w:t xml:space="preserve"> </w:t>
      </w:r>
      <w:r w:rsidR="00C16486">
        <w:t xml:space="preserve">Iz prijedloga proizlazi da je društvo </w:t>
      </w:r>
      <w:r w:rsidR="00423EE8">
        <w:t xml:space="preserve">dužnika </w:t>
      </w:r>
      <w:r w:rsidR="00C55660">
        <w:t xml:space="preserve">na dan </w:t>
      </w:r>
      <w:r w:rsidR="00423EE8">
        <w:t>18. studenog 2016. b</w:t>
      </w:r>
      <w:r w:rsidR="00C55660">
        <w:t xml:space="preserve">ilo u </w:t>
      </w:r>
      <w:r w:rsidR="00423EE8">
        <w:t xml:space="preserve">neprekidnoj </w:t>
      </w:r>
      <w:r w:rsidR="00C55660">
        <w:t xml:space="preserve">blokadi </w:t>
      </w:r>
      <w:r w:rsidR="00423EE8">
        <w:t xml:space="preserve">120 </w:t>
      </w:r>
      <w:r w:rsidR="00C55660">
        <w:t xml:space="preserve">dana </w:t>
      </w:r>
      <w:r w:rsidR="00C16486">
        <w:t xml:space="preserve">sa </w:t>
      </w:r>
      <w:r w:rsidR="00423EE8">
        <w:t xml:space="preserve">120.439,00 kn </w:t>
      </w:r>
      <w:r w:rsidR="00C16486">
        <w:t>nepodmireni</w:t>
      </w:r>
      <w:r w:rsidR="00423EE8">
        <w:t xml:space="preserve">h dospjelih osnova za  plaćanje, da ima dvoje zaposlenih, otvoren račun kod OTP banka Hrvatska d.d., Zadar, te na ime predujma za namirenje troškova stečajnog postupka da dužnik ima zaplijenjena sredstva u iznosu od 1.425,00 kn. </w:t>
      </w:r>
    </w:p>
    <w:p w:rsidRDefault="00C55660" w:rsidP="00C16486" w:rsidR="00423EE8">
      <w:pPr>
        <w:jc w:val="both"/>
      </w:pPr>
      <w:r>
        <w:tab/>
        <w:t>Rješenjem ovog Suda posl. br. 2</w:t>
      </w:r>
      <w:r w:rsidR="00C16486">
        <w:t xml:space="preserve"> St-</w:t>
      </w:r>
      <w:r w:rsidR="00423EE8">
        <w:t xml:space="preserve">1132/16-5 od 29. studenog 2016. </w:t>
      </w:r>
      <w:r w:rsidR="00C16486">
        <w:t xml:space="preserve">pokrenut je postupak radi utvrđivanja uvjeta za otvaranje stečajnog postupka (prethodni postupak) nad dužnikom. </w:t>
      </w:r>
    </w:p>
    <w:p w:rsidRDefault="00423EE8" w:rsidP="00423EE8" w:rsidR="00423EE8" w:rsidRPr="00EF12DB">
      <w:pPr>
        <w:ind w:firstLine="708"/>
        <w:jc w:val="both"/>
      </w:pPr>
      <w:r w:rsidRPr="00EF12DB">
        <w:t xml:space="preserve">Na ročištu radi očitovanja o prijedlogu za otvaranje stečajnog postupka i utvrđivanju pretpostavki za otvaranje stečajnog postupka, zastupnik dužnika po zakonu koji je prethodno bio upozorena na dužnost davanja točnih podataka kao i na posljedice suprotnog postupanja, a u smislu čl. 117., 177., 178. i 180. Stečajnog zakona naveo je da dužnik u vlasništvu nema nikakvu imovinu. </w:t>
      </w:r>
    </w:p>
    <w:p w:rsidRDefault="00423EE8" w:rsidP="00423EE8" w:rsidR="00423EE8" w:rsidRPr="00EF12DB">
      <w:pPr>
        <w:ind w:firstLine="708"/>
        <w:jc w:val="both"/>
      </w:pPr>
      <w:r w:rsidRPr="00EF12DB">
        <w:t xml:space="preserve">Obzirom na sadržaj navedenog iskaza zastupnika dužnika po zakonu Sud je zaključio da su ispunjeni uvjeti iz čl. 132. st. 1. Stečajnog zakona, odnosno da se iz sada raspoložive stečajne mase ne mogu namiriti niti troškovi postupka pa se stoga ni stečajni postupak ne može provesti. Stoga je Sud postupajući u skladu sa čl. 132. st. 1. Stečajnog zakona pozvao osobe zainteresirane za provedbu stečajnog postupka nad uvodno označenim stečajnim dužnikom </w:t>
      </w:r>
      <w:r>
        <w:t xml:space="preserve">i to Rješenjem posl. br. St-1132/16-14 od 8. veljače 2017. </w:t>
      </w:r>
      <w:r w:rsidRPr="00EF12DB">
        <w:t xml:space="preserve">da predujme dostatan iznos novca za pokriće troškova postupka, a koje je Sud procijenio na iznos od 10.000,00 kn, </w:t>
      </w:r>
      <w:r>
        <w:rPr>
          <w:rFonts w:cstheme="majorBidi" w:hAnsiTheme="majorBidi" w:asciiTheme="majorBidi"/>
        </w:rPr>
        <w:t>obzirom da je sukladno odredbi čl. 112. st. 5. Stečajnog zakona Financijska agencija na dan 18. studenog 2016. na ime predujma za namirenje troškova stečajnog postupka već zaplijenila novčana sredstva u iznosu od 1.425,00 kn. Iznos od 10.000,00 kn odnosio bi se na n</w:t>
      </w:r>
      <w:r w:rsidRPr="00EB259E">
        <w:rPr>
          <w:rFonts w:cstheme="majorBidi" w:hAnsiTheme="majorBidi" w:asciiTheme="majorBidi"/>
        </w:rPr>
        <w:t xml:space="preserve">agradu stečajnog upravitelja, </w:t>
      </w:r>
      <w:r>
        <w:rPr>
          <w:rFonts w:cstheme="majorBidi" w:hAnsiTheme="majorBidi" w:asciiTheme="majorBidi"/>
        </w:rPr>
        <w:t xml:space="preserve">a dijelom istog bi se mogli pokriti i troškovi </w:t>
      </w:r>
      <w:r w:rsidRPr="00EB259E">
        <w:rPr>
          <w:rFonts w:cstheme="majorBidi" w:hAnsiTheme="majorBidi" w:asciiTheme="majorBidi"/>
        </w:rPr>
        <w:t xml:space="preserve">izrade pečata, </w:t>
      </w:r>
      <w:r>
        <w:t>otvaranje i zatvaranje žiro računa</w:t>
      </w:r>
      <w:r>
        <w:rPr>
          <w:rFonts w:cstheme="majorBidi" w:hAnsiTheme="majorBidi" w:asciiTheme="majorBidi"/>
        </w:rPr>
        <w:t xml:space="preserve">, </w:t>
      </w:r>
      <w:r w:rsidRPr="00EB259E">
        <w:rPr>
          <w:rFonts w:cstheme="majorBidi" w:hAnsiTheme="majorBidi" w:asciiTheme="majorBidi"/>
        </w:rPr>
        <w:t>sređivanja knjigovodstvenog stanja i arhiviranja dokumentacije stečajnog dužnika</w:t>
      </w:r>
    </w:p>
    <w:p w:rsidRDefault="006F2770" w:rsidP="00423EE8" w:rsidR="006F2770">
      <w:pPr>
        <w:ind w:firstLine="708"/>
        <w:jc w:val="both"/>
      </w:pPr>
      <w:r>
        <w:t xml:space="preserve">Sukladno predmetnom rješenju Suda od </w:t>
      </w:r>
      <w:r w:rsidR="00423EE8">
        <w:t>8. veljače 2017. zainteresirana osoba i to vjerovnik Zagrebprokrom d.o.o., Zagreb, Slavonska avenija 26, OIB:75240065883</w:t>
      </w:r>
      <w:r>
        <w:t xml:space="preserve"> dana 2</w:t>
      </w:r>
      <w:r w:rsidR="00423EE8">
        <w:t xml:space="preserve">4. veljače 2017. </w:t>
      </w:r>
      <w:r>
        <w:t xml:space="preserve">uplatio je predujam u iznosu od 10.000,00 kn potreban za pokriće troškova vođenja stečajnog postupka. </w:t>
      </w:r>
    </w:p>
    <w:p w:rsidRDefault="00423EE8" w:rsidP="00423EE8" w:rsidR="00423EE8">
      <w:pPr>
        <w:ind w:firstLine="708"/>
        <w:jc w:val="both"/>
      </w:pPr>
      <w:r>
        <w:t xml:space="preserve">Nadalje iz pribavljene potvrde Financijske agencije </w:t>
      </w:r>
      <w:r w:rsidR="00BC34D2">
        <w:t xml:space="preserve">o blokadi računa i novčanih sredstava proizlazi da dužnik na dan izdavanja Potvrde (11. travnja 2017.) ima evidentirano 263 dana neprekidne blokade dok da mu nepodmirene obveze iznose 154.238,87 kn. </w:t>
      </w:r>
    </w:p>
    <w:p w:rsidRDefault="00C16486" w:rsidP="00C16486" w:rsidR="00C16486">
      <w:pPr>
        <w:jc w:val="both"/>
      </w:pPr>
      <w:r w:rsidRPr="00BB48AF">
        <w:tab/>
      </w:r>
      <w:r>
        <w:t xml:space="preserve">Obzirom da je utvrđeno postojanje stečajnog razloga jer je stečajni dužnik nesposoban za plaćanje budući ne može ispunjavati svoje dospjele novčane obveze u smislu čl. 6. st. 1. i </w:t>
      </w:r>
      <w:r w:rsidR="00752682">
        <w:lastRenderedPageBreak/>
        <w:t xml:space="preserve">2. Stečajnog zakona, </w:t>
      </w:r>
      <w:r w:rsidR="006F2770">
        <w:t>te s obzirom da je predujmljen iznos za pokriće osnovnih troškova postupka</w:t>
      </w:r>
      <w:r w:rsidR="005A70F0">
        <w:t xml:space="preserve"> od strane zainteresirane osobe</w:t>
      </w:r>
      <w:r>
        <w:t xml:space="preserve">, </w:t>
      </w:r>
      <w:r w:rsidR="005A70F0">
        <w:t xml:space="preserve">to </w:t>
      </w:r>
      <w:r w:rsidRPr="00BB48AF">
        <w:t>je u smislu članaka</w:t>
      </w:r>
      <w:r w:rsidR="00BC34D2">
        <w:t xml:space="preserve"> 129</w:t>
      </w:r>
      <w:r w:rsidR="00B50A01">
        <w:t xml:space="preserve">. </w:t>
      </w:r>
      <w:r w:rsidRPr="00BB48AF">
        <w:t xml:space="preserve">Stečajnog zakona odlučeno </w:t>
      </w:r>
      <w:r>
        <w:t>o otvaranju stečajnog postupka</w:t>
      </w:r>
      <w:r w:rsidRPr="00BB48AF">
        <w:t xml:space="preserve">.  </w:t>
      </w:r>
    </w:p>
    <w:p w:rsidRDefault="00BC34D2" w:rsidP="00C16486" w:rsidR="00BC34D2">
      <w:pPr>
        <w:ind w:firstLine="708"/>
        <w:jc w:val="both"/>
        <w:rPr>
          <w:bCs/>
        </w:rPr>
      </w:pPr>
      <w:r w:rsidRPr="00EF12DB">
        <w:rPr>
          <w:bCs/>
        </w:rPr>
        <w:t>Imenovanje stečajnog upravitelja izvršeno je sukladno odredbi čl. 85. st. 1., a u svezi odredbe čl. 84. st. 1. Stečajnog zakona odnosno metodom slučajnog odabira s liste A stečajnih upravitelja za područje ovog Suda kao nadležnog suda</w:t>
      </w:r>
      <w:r>
        <w:rPr>
          <w:bCs/>
        </w:rPr>
        <w:t>.</w:t>
      </w:r>
    </w:p>
    <w:p w:rsidRDefault="00C16486" w:rsidP="00C16486" w:rsidR="00C16486">
      <w:pPr>
        <w:ind w:firstLine="708"/>
        <w:jc w:val="both"/>
      </w:pPr>
      <w:r w:rsidRPr="007E0FEA">
        <w:t xml:space="preserve">Nalog iz točke </w:t>
      </w:r>
      <w:r>
        <w:t xml:space="preserve">VIII </w:t>
      </w:r>
      <w:r w:rsidRPr="007E0FEA">
        <w:t xml:space="preserve">ovog rješenja temelji se na odredbi članka </w:t>
      </w:r>
      <w:r>
        <w:t>129</w:t>
      </w:r>
      <w:r w:rsidRPr="007E0FEA">
        <w:t xml:space="preserve">. stavak </w:t>
      </w:r>
      <w:r>
        <w:t>2</w:t>
      </w:r>
      <w:r w:rsidRPr="007E0FEA">
        <w:t xml:space="preserve">. </w:t>
      </w:r>
      <w:r>
        <w:t xml:space="preserve">i čl. 34. st. 3. Stečajnog zakona, a radi postupanja navedenih tijela u skladu sa odredbom čl. 131. st. 2. Stečajnog zakona, </w:t>
      </w:r>
      <w:r w:rsidR="006F2770">
        <w:t xml:space="preserve">s time da se napominje </w:t>
      </w:r>
      <w:r>
        <w:t>da je nalog za upis, pa tako i posljedično dostavu ovog rješenja Hrvatskoj agenciji za civilno zrakoplovstvo izostao iz razloga što je prethodno provjereno i utvrđeno da dužnik u vlasništvu nema letjelice upisane u upisnik koji vodi ta Agencija.</w:t>
      </w:r>
    </w:p>
    <w:p w:rsidRDefault="00BC34D2" w:rsidP="00BC34D2" w:rsidR="00BC34D2" w:rsidRPr="00BC34D2">
      <w:pPr>
        <w:ind w:firstLine="708"/>
        <w:jc w:val="both"/>
        <w:rPr>
          <w:bCs/>
        </w:rPr>
      </w:pPr>
      <w:r>
        <w:t xml:space="preserve">Nalog iz točke </w:t>
      </w:r>
      <w:r w:rsidR="00752682">
        <w:t>IX i X</w:t>
      </w:r>
      <w:r w:rsidRPr="00EF12DB">
        <w:t xml:space="preserve"> temelji se na odredbi čl. 112. st. 6. SZ kojim je propisano da će rješenjem o otvaranju stečajnog postupka nad dužnikom pravom osobom sud naložiti Financijskoj agenciji da naloži banci prijenos zaplijenjenog iznosa predujma na račun suda i obustavi daljnju pljenidbu do iznosa iz stavka 1. ovog članka ako iznos predujma nije zaplijenjen u cijelosti. </w:t>
      </w:r>
    </w:p>
    <w:p w:rsidRDefault="00BC34D2" w:rsidP="00BC34D2" w:rsidR="00BC34D2" w:rsidRPr="00EF12DB">
      <w:pPr>
        <w:ind w:firstLine="708"/>
        <w:jc w:val="both"/>
      </w:pPr>
      <w:r w:rsidRPr="00EF12DB">
        <w:t>Slijedom navedenog odlučeno je kao u izreci rješenja.</w:t>
      </w:r>
    </w:p>
    <w:p w:rsidRDefault="00963623" w:rsidP="00203CDD" w:rsidR="00963623" w:rsidRPr="007E0FEA">
      <w:pPr>
        <w:jc w:val="both"/>
      </w:pPr>
    </w:p>
    <w:p w:rsidRDefault="00963623" w:rsidP="00963623" w:rsidR="00963623" w:rsidRPr="007E0FEA">
      <w:pPr>
        <w:ind w:firstLine="708"/>
        <w:jc w:val="center"/>
      </w:pPr>
      <w:r w:rsidRPr="007E0FEA">
        <w:t>U Zadru</w:t>
      </w:r>
      <w:r w:rsidR="00203CDD">
        <w:t xml:space="preserve"> </w:t>
      </w:r>
      <w:r w:rsidR="00BC34D2">
        <w:t>12. travnja 2017</w:t>
      </w:r>
      <w:r w:rsidRPr="007E0FEA">
        <w:t xml:space="preserve">. </w:t>
      </w:r>
    </w:p>
    <w:p w:rsidRDefault="00963623" w:rsidP="00963623" w:rsidR="00963623">
      <w:pPr>
        <w:jc w:val="both"/>
      </w:pPr>
    </w:p>
    <w:p w:rsidRDefault="00B50A01" w:rsidP="00752682" w:rsidR="00963623">
      <w:pPr>
        <w:jc w:val="right"/>
      </w:pPr>
      <w:r>
        <w:tab/>
      </w:r>
      <w:r>
        <w:tab/>
      </w:r>
      <w:r>
        <w:tab/>
      </w:r>
      <w:r>
        <w:tab/>
        <w:t xml:space="preserve">                             </w:t>
      </w:r>
      <w:r w:rsidR="00963623">
        <w:t>S</w:t>
      </w:r>
      <w:r w:rsidR="00963623" w:rsidRPr="002C500F">
        <w:t>u</w:t>
      </w:r>
      <w:r w:rsidR="00203CDD">
        <w:t>tkinja</w:t>
      </w:r>
    </w:p>
    <w:p w:rsidRDefault="00963623" w:rsidP="00752682" w:rsidR="00963623" w:rsidRPr="00F60CD9">
      <w:pPr>
        <w:jc w:val="right"/>
      </w:pPr>
      <w:r>
        <w:t>A</w:t>
      </w:r>
      <w:r w:rsidR="00203CDD">
        <w:t>na Markač</w:t>
      </w:r>
    </w:p>
    <w:p w:rsidRDefault="00963623" w:rsidP="00963623" w:rsidR="00963623">
      <w:pPr>
        <w:jc w:val="both"/>
      </w:pPr>
    </w:p>
    <w:p w:rsidRDefault="00963623" w:rsidP="00963623" w:rsidR="00963623">
      <w:pPr>
        <w:jc w:val="both"/>
        <w:rPr>
          <w:b/>
        </w:rPr>
      </w:pPr>
    </w:p>
    <w:p w:rsidRDefault="00963623" w:rsidP="00963623" w:rsidR="00963623" w:rsidRPr="004340F3">
      <w:pPr>
        <w:jc w:val="both"/>
      </w:pPr>
      <w:r w:rsidRPr="004340F3">
        <w:t>POUKA O PRAVNOM LIJEKU:</w:t>
      </w:r>
    </w:p>
    <w:p w:rsidRDefault="00963623" w:rsidP="00203CDD" w:rsidR="00203CDD">
      <w:pPr>
        <w:ind w:firstLine="705"/>
        <w:jc w:val="both"/>
      </w:pPr>
      <w:r w:rsidRPr="002B5AAE">
        <w:t>Protiv ovog rješenja</w:t>
      </w:r>
      <w:r>
        <w:t xml:space="preserve"> pravo na žalbu ima</w:t>
      </w:r>
      <w:r w:rsidRPr="002B5AAE">
        <w:t xml:space="preserve"> osoba koja je bila ovlaštena za zastupanje dužnika po zakonu do dana nastupanja pravnih posljedica otvaranja stečajnog postupka (čl. </w:t>
      </w:r>
      <w:r>
        <w:t>128</w:t>
      </w:r>
      <w:r w:rsidRPr="002B5AAE">
        <w:t xml:space="preserve">. st. </w:t>
      </w:r>
      <w:r>
        <w:t>8.</w:t>
      </w:r>
      <w:r w:rsidRPr="002B5AAE">
        <w:t xml:space="preserve"> SZ-a).</w:t>
      </w:r>
    </w:p>
    <w:p w:rsidRDefault="00963623" w:rsidP="00203CDD" w:rsidR="00963623" w:rsidRPr="00240F6B">
      <w:pPr>
        <w:ind w:firstLine="705"/>
        <w:jc w:val="both"/>
      </w:pPr>
      <w:r w:rsidRPr="00240F6B">
        <w:t xml:space="preserve">Žalba se podnosi ovom sudu za Visoki trgovački sud Republike Hrvatske u </w:t>
      </w:r>
      <w:r w:rsidR="005A70F0">
        <w:t>3 (</w:t>
      </w:r>
      <w:r>
        <w:t>tri</w:t>
      </w:r>
      <w:r w:rsidR="005A70F0">
        <w:t>)</w:t>
      </w:r>
      <w:r w:rsidRPr="00240F6B">
        <w:t xml:space="preserve"> primjerka u rok</w:t>
      </w:r>
      <w:r>
        <w:t xml:space="preserve">u od 8 </w:t>
      </w:r>
      <w:r w:rsidR="005A70F0">
        <w:t xml:space="preserve">(osam) </w:t>
      </w:r>
      <w:r>
        <w:t>dana od prijema rješenja, odnosno od isteka osmog dana od dana objave na e-oglasnoj ploči suda.</w:t>
      </w:r>
    </w:p>
    <w:p w:rsidRDefault="00963623" w:rsidP="00963623" w:rsidR="00963623">
      <w:pPr>
        <w:ind w:firstLine="705"/>
        <w:jc w:val="both"/>
      </w:pPr>
    </w:p>
    <w:p w:rsidRDefault="00963623" w:rsidP="00963623" w:rsidR="00963623" w:rsidRPr="004340F3">
      <w:pPr>
        <w:ind w:hanging="705" w:left="705"/>
        <w:rPr>
          <w:color w:val="000000"/>
        </w:rPr>
      </w:pPr>
      <w:r w:rsidRPr="004340F3">
        <w:rPr>
          <w:color w:val="000000"/>
        </w:rPr>
        <w:t>DNA:</w:t>
      </w:r>
    </w:p>
    <w:p w:rsidRDefault="00963623" w:rsidP="00963623" w:rsidR="00963623" w:rsidRPr="007E0FEA">
      <w:pPr>
        <w:numPr>
          <w:ilvl w:val="0"/>
          <w:numId w:val="3"/>
        </w:numPr>
        <w:rPr>
          <w:color w:val="000000"/>
        </w:rPr>
      </w:pPr>
      <w:r w:rsidRPr="007E0FEA">
        <w:rPr>
          <w:color w:val="000000"/>
        </w:rPr>
        <w:t>Stečajnom dužniku</w:t>
      </w:r>
      <w:r w:rsidR="00203CDD">
        <w:rPr>
          <w:color w:val="000000"/>
        </w:rPr>
        <w:t xml:space="preserve"> </w:t>
      </w:r>
    </w:p>
    <w:p w:rsidRDefault="00963623" w:rsidP="00963623" w:rsidR="00BC34D2">
      <w:pPr>
        <w:numPr>
          <w:ilvl w:val="0"/>
          <w:numId w:val="3"/>
        </w:numPr>
        <w:rPr>
          <w:color w:val="000000"/>
        </w:rPr>
      </w:pPr>
      <w:r w:rsidRPr="00BC34D2">
        <w:rPr>
          <w:color w:val="000000"/>
        </w:rPr>
        <w:t xml:space="preserve">Stečajnom upravitelju uz </w:t>
      </w:r>
      <w:r w:rsidR="00BC34D2" w:rsidRPr="00BC34D2">
        <w:rPr>
          <w:color w:val="000000"/>
        </w:rPr>
        <w:t xml:space="preserve">izjavu i </w:t>
      </w:r>
      <w:r w:rsidRPr="00BC34D2">
        <w:rPr>
          <w:color w:val="000000"/>
        </w:rPr>
        <w:t>potvrdu o imenovanju</w:t>
      </w:r>
      <w:r w:rsidR="00203CDD" w:rsidRPr="00BC34D2">
        <w:rPr>
          <w:color w:val="000000"/>
        </w:rPr>
        <w:t xml:space="preserve"> </w:t>
      </w:r>
    </w:p>
    <w:p w:rsidRDefault="00963623" w:rsidP="00963623" w:rsidR="00963623" w:rsidRPr="00BC34D2">
      <w:pPr>
        <w:numPr>
          <w:ilvl w:val="0"/>
          <w:numId w:val="3"/>
        </w:numPr>
        <w:rPr>
          <w:color w:val="000000"/>
        </w:rPr>
      </w:pPr>
      <w:r w:rsidRPr="00BC34D2">
        <w:rPr>
          <w:color w:val="000000"/>
        </w:rPr>
        <w:t>FINA,</w:t>
      </w:r>
    </w:p>
    <w:p w:rsidRDefault="00963623" w:rsidP="00963623" w:rsidR="00963623" w:rsidRPr="007E0FEA">
      <w:pPr>
        <w:numPr>
          <w:ilvl w:val="0"/>
          <w:numId w:val="3"/>
        </w:numPr>
        <w:rPr>
          <w:color w:val="000000"/>
        </w:rPr>
      </w:pPr>
      <w:r w:rsidRPr="007E0FEA">
        <w:rPr>
          <w:color w:val="000000"/>
        </w:rPr>
        <w:t xml:space="preserve">ŽDO - </w:t>
      </w:r>
      <w:r>
        <w:rPr>
          <w:color w:val="000000"/>
        </w:rPr>
        <w:t>Zadar</w:t>
      </w:r>
    </w:p>
    <w:p w:rsidRDefault="00963623" w:rsidP="00963623" w:rsidR="00963623" w:rsidRPr="007E0FEA">
      <w:pPr>
        <w:numPr>
          <w:ilvl w:val="0"/>
          <w:numId w:val="3"/>
        </w:numPr>
        <w:rPr>
          <w:color w:val="000000"/>
        </w:rPr>
      </w:pPr>
      <w:r w:rsidRPr="007E0FEA">
        <w:rPr>
          <w:color w:val="000000"/>
        </w:rPr>
        <w:t xml:space="preserve">Poreznoj upravi </w:t>
      </w:r>
      <w:r>
        <w:rPr>
          <w:color w:val="000000"/>
        </w:rPr>
        <w:t>Zadar</w:t>
      </w:r>
    </w:p>
    <w:p w:rsidRDefault="00963623" w:rsidP="00963623" w:rsidR="00BC34D2">
      <w:pPr>
        <w:numPr>
          <w:ilvl w:val="0"/>
          <w:numId w:val="3"/>
        </w:numPr>
        <w:rPr>
          <w:color w:val="000000"/>
        </w:rPr>
      </w:pPr>
      <w:r w:rsidRPr="00BC34D2">
        <w:rPr>
          <w:color w:val="000000"/>
        </w:rPr>
        <w:t xml:space="preserve">Općinski sud Zadar, </w:t>
      </w:r>
    </w:p>
    <w:p w:rsidRDefault="00963623" w:rsidP="00963623" w:rsidR="00963623" w:rsidRPr="00BC34D2">
      <w:pPr>
        <w:numPr>
          <w:ilvl w:val="0"/>
          <w:numId w:val="3"/>
        </w:numPr>
        <w:rPr>
          <w:color w:val="000000"/>
        </w:rPr>
      </w:pPr>
      <w:r w:rsidRPr="00BC34D2">
        <w:rPr>
          <w:color w:val="000000"/>
        </w:rPr>
        <w:t>Lučkoj kapetaniji Zadar – registru brodova,</w:t>
      </w:r>
    </w:p>
    <w:p w:rsidRDefault="00963623" w:rsidP="00963623" w:rsidR="00963623" w:rsidRPr="007E0FEA">
      <w:pPr>
        <w:numPr>
          <w:ilvl w:val="0"/>
          <w:numId w:val="3"/>
        </w:numPr>
        <w:rPr>
          <w:color w:val="000000"/>
        </w:rPr>
      </w:pPr>
      <w:r w:rsidRPr="007E0FEA">
        <w:rPr>
          <w:color w:val="000000"/>
        </w:rPr>
        <w:t xml:space="preserve">Državnog zavoda za </w:t>
      </w:r>
      <w:r w:rsidRPr="007E0FEA">
        <w:rPr>
          <w:bCs/>
          <w:color w:val="000000"/>
        </w:rPr>
        <w:t>intelektualno vlasništvo</w:t>
      </w:r>
      <w:r w:rsidRPr="007E0FEA">
        <w:rPr>
          <w:color w:val="000000"/>
        </w:rPr>
        <w:t>, Ulica grada Vukovara 78, 10 000 Zagreb</w:t>
      </w:r>
    </w:p>
    <w:p w:rsidRDefault="00963623" w:rsidP="00963623" w:rsidR="00963623" w:rsidRPr="007E0FEA">
      <w:pPr>
        <w:numPr>
          <w:ilvl w:val="0"/>
          <w:numId w:val="3"/>
        </w:numPr>
        <w:rPr>
          <w:color w:val="000000"/>
        </w:rPr>
      </w:pPr>
      <w:r>
        <w:rPr>
          <w:color w:val="000000"/>
        </w:rPr>
        <w:t>Sudskom r</w:t>
      </w:r>
      <w:r w:rsidRPr="007E0FEA">
        <w:rPr>
          <w:color w:val="000000"/>
        </w:rPr>
        <w:t>egistru</w:t>
      </w:r>
      <w:r>
        <w:rPr>
          <w:color w:val="000000"/>
        </w:rPr>
        <w:t xml:space="preserve"> – elektronskim putem </w:t>
      </w:r>
    </w:p>
    <w:p w:rsidRDefault="00BC34D2" w:rsidP="00963623" w:rsidR="00963623" w:rsidRPr="007E0FEA">
      <w:pPr>
        <w:numPr>
          <w:ilvl w:val="0"/>
          <w:numId w:val="3"/>
        </w:numPr>
        <w:rPr>
          <w:color w:val="000000"/>
        </w:rPr>
      </w:pPr>
      <w:r>
        <w:rPr>
          <w:color w:val="000000"/>
        </w:rPr>
        <w:t>e-Oglasna ploča sudova</w:t>
      </w:r>
    </w:p>
    <w:p w:rsidRDefault="00963623" w:rsidP="00BC34D2" w:rsidR="00BC34D2">
      <w:pPr>
        <w:numPr>
          <w:ilvl w:val="0"/>
          <w:numId w:val="3"/>
        </w:numPr>
        <w:rPr>
          <w:color w:val="000000"/>
        </w:rPr>
      </w:pPr>
      <w:r w:rsidRPr="007E0FEA">
        <w:rPr>
          <w:color w:val="000000"/>
        </w:rPr>
        <w:t>Pisarnica suda-ovdje</w:t>
      </w:r>
    </w:p>
    <w:p w:rsidRDefault="00963623" w:rsidP="00BC34D2" w:rsidR="00172984" w:rsidRPr="00BC34D2">
      <w:pPr>
        <w:numPr>
          <w:ilvl w:val="0"/>
          <w:numId w:val="3"/>
        </w:numPr>
        <w:rPr>
          <w:color w:val="000000"/>
        </w:rPr>
      </w:pPr>
      <w:r w:rsidRPr="00BC34D2">
        <w:rPr>
          <w:color w:val="000000"/>
        </w:rPr>
        <w:t>U spis.</w:t>
      </w:r>
    </w:p>
    <w:sectPr w:rsidSect="005A70F0" w:rsidR="00172984" w:rsidRPr="00BC34D2">
      <w:headerReference w:type="default" r:id="rId10"/>
      <w:footerReference w:type="default" r:id="rId11"/>
      <w:pgSz w:h="16838" w:w="11906"/>
      <w:pgMar w:gutter="0" w:footer="708" w:header="708" w:left="1417" w:bottom="1134" w:right="1417" w:top="983"/>
      <w:pgNumType w:start="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333" w:rsidP="00967333" w:rsidR="00967333">
      <w:r>
        <w:separator/>
      </w:r>
    </w:p>
  </w:endnote>
  <w:endnote w:id="0" w:type="continuationSeparator">
    <w:p w:rsidRDefault="00967333" w:rsidP="00967333" w:rsidR="009673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3189799"/>
      <w:docPartObj>
        <w:docPartGallery w:val="Page Numbers (Bottom of Page)"/>
        <w:docPartUnique/>
      </w:docPartObj>
    </w:sdtPr>
    <w:sdtEndPr/>
    <w:sdtContent>
      <w:p w:rsidRDefault="005A70F0" w:rsidR="005A70F0">
        <w:pPr>
          <w:pStyle w:val="Podnoje"/>
          <w:jc w:val="center"/>
        </w:pPr>
        <w:r>
          <w:fldChar w:fldCharType="begin"/>
        </w:r>
        <w:r>
          <w:instrText>PAGE   \* MERGEFORMAT</w:instrText>
        </w:r>
        <w:r>
          <w:fldChar w:fldCharType="separate"/>
        </w:r>
        <w:r w:rsidR="00974117">
          <w:rPr>
            <w:noProof/>
          </w:rPr>
          <w:t>1</w:t>
        </w:r>
        <w:r>
          <w:fldChar w:fldCharType="end"/>
        </w:r>
      </w:p>
    </w:sdtContent>
  </w:sdt>
  <w:p w:rsidRDefault="005A70F0" w:rsidR="005A70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333" w:rsidP="00967333" w:rsidR="00967333">
      <w:r>
        <w:separator/>
      </w:r>
    </w:p>
  </w:footnote>
  <w:footnote w:id="0" w:type="continuationSeparator">
    <w:p w:rsidRDefault="00967333" w:rsidP="00967333" w:rsidR="009673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440" w:rsidP="00266527" w:rsidR="00967333">
    <w:pPr>
      <w:jc w:val="right"/>
    </w:pPr>
    <w:r>
      <w:t xml:space="preserve">  Poslovni broj: 2 St-1132/16-21</w:t>
    </w:r>
  </w:p>
  <w:p w:rsidRDefault="00266527" w:rsidP="00266527" w:rsidR="0026652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31EE2"/>
    <w:multiLevelType w:val="hybridMultilevel"/>
    <w:tmpl w:val="2D882250"/>
    <w:lvl w:tplc="76D0AE7A" w:ilvl="0">
      <w:start w:val="1"/>
      <w:numFmt w:val="decimal"/>
      <w:lvlText w:val="%1)"/>
      <w:lvlJc w:val="left"/>
      <w:pPr>
        <w:ind w:hanging="360" w:left="1260"/>
      </w:pPr>
      <w:rPr>
        <w:b w:val="false"/>
      </w:r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623"/>
    <w:rsid w:val="00172984"/>
    <w:rsid w:val="00203CDD"/>
    <w:rsid w:val="00266527"/>
    <w:rsid w:val="0031445E"/>
    <w:rsid w:val="00423EE8"/>
    <w:rsid w:val="00446696"/>
    <w:rsid w:val="004C7425"/>
    <w:rsid w:val="005A70F0"/>
    <w:rsid w:val="006F2770"/>
    <w:rsid w:val="00704440"/>
    <w:rsid w:val="00752682"/>
    <w:rsid w:val="00796121"/>
    <w:rsid w:val="007A2D53"/>
    <w:rsid w:val="00963623"/>
    <w:rsid w:val="00967333"/>
    <w:rsid w:val="00974117"/>
    <w:rsid w:val="00B50A01"/>
    <w:rsid w:val="00BC2281"/>
    <w:rsid w:val="00BC34D2"/>
    <w:rsid w:val="00C16486"/>
    <w:rsid w:val="00C55660"/>
    <w:rsid w:val="00D00409"/>
    <w:rsid w:val="00D42E4C"/>
    <w:rsid w:val="00EE36DD"/>
    <w:rsid w:val="00FC69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362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67333"/>
    <w:pPr>
      <w:tabs>
        <w:tab w:pos="4536" w:val="center"/>
        <w:tab w:pos="9072" w:val="right"/>
      </w:tabs>
    </w:pPr>
  </w:style>
  <w:style w:customStyle="true" w:styleId="ZaglavljeChar" w:type="character">
    <w:name w:val="Zaglavlje Char"/>
    <w:basedOn w:val="Zadanifontodlomka"/>
    <w:link w:val="Zaglavlje"/>
    <w:uiPriority w:val="99"/>
    <w:rsid w:val="0096733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67333"/>
    <w:pPr>
      <w:tabs>
        <w:tab w:pos="4536" w:val="center"/>
        <w:tab w:pos="9072" w:val="right"/>
      </w:tabs>
    </w:pPr>
  </w:style>
  <w:style w:customStyle="true" w:styleId="PodnojeChar" w:type="character">
    <w:name w:val="Podnožje Char"/>
    <w:basedOn w:val="Zadanifontodlomka"/>
    <w:link w:val="Podnoje"/>
    <w:uiPriority w:val="99"/>
    <w:rsid w:val="00967333"/>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796121"/>
    <w:pPr>
      <w:ind w:left="720"/>
      <w:contextualSpacing/>
    </w:pPr>
  </w:style>
  <w:style w:styleId="Tekstrezerviranogmjesta" w:type="character">
    <w:name w:val="Placeholder Text"/>
    <w:basedOn w:val="Zadanifontodlomka"/>
    <w:uiPriority w:val="99"/>
    <w:semiHidden/>
    <w:rsid w:val="004C7425"/>
    <w:rPr>
      <w:color w:val="808080"/>
      <w:bdr w:space="0" w:sz="0" w:color="auto" w:val="none"/>
      <w:shd w:fill="auto" w:color="auto" w:val="clear"/>
    </w:rPr>
  </w:style>
  <w:style w:customStyle="true" w:styleId="eSPISCCParagraphDefaultFont" w:type="character">
    <w:name w:val="eSPIS_CC_Paragraph Default Font"/>
    <w:basedOn w:val="Zadanifontodlomka"/>
    <w:rsid w:val="004C742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C7425"/>
    <w:rPr>
      <w:b/>
      <w:bdr w:space="0" w:sz="0" w:color="auto" w:val="none"/>
      <w:shd w:fill="FFFFCC" w:color="auto" w:val="clear"/>
      <w:lang w:val="hr-HR"/>
    </w:rPr>
  </w:style>
  <w:style w:customStyle="true" w:styleId="PozadinaSvijetloCrvena" w:type="character">
    <w:name w:val="Pozadina_SvijetloCrvena"/>
    <w:basedOn w:val="eSPISCCParagraphDefaultFont"/>
    <w:rsid w:val="004C742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C742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362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67333"/>
    <w:pPr>
      <w:tabs>
        <w:tab w:pos="4536" w:val="center"/>
        <w:tab w:pos="9072" w:val="right"/>
      </w:tabs>
    </w:pPr>
  </w:style>
  <w:style w:customStyle="1" w:styleId="ZaglavljeChar" w:type="character">
    <w:name w:val="Zaglavlje Char"/>
    <w:basedOn w:val="Zadanifontodlomka"/>
    <w:link w:val="Zaglavlje"/>
    <w:uiPriority w:val="99"/>
    <w:rsid w:val="0096733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67333"/>
    <w:pPr>
      <w:tabs>
        <w:tab w:pos="4536" w:val="center"/>
        <w:tab w:pos="9072" w:val="right"/>
      </w:tabs>
    </w:pPr>
  </w:style>
  <w:style w:customStyle="1" w:styleId="PodnojeChar" w:type="character">
    <w:name w:val="Podnožje Char"/>
    <w:basedOn w:val="Zadanifontodlomka"/>
    <w:link w:val="Podnoje"/>
    <w:uiPriority w:val="99"/>
    <w:rsid w:val="00967333"/>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796121"/>
    <w:pPr>
      <w:ind w:left="720"/>
      <w:contextualSpacing/>
    </w:pPr>
  </w:style>
  <w:style w:styleId="Tekstrezerviranogmjesta" w:type="character">
    <w:name w:val="Placeholder Text"/>
    <w:basedOn w:val="Zadanifontodlomka"/>
    <w:uiPriority w:val="99"/>
    <w:semiHidden/>
    <w:rsid w:val="004C7425"/>
    <w:rPr>
      <w:color w:val="808080"/>
      <w:bdr w:color="auto" w:space="0" w:sz="0" w:val="none"/>
      <w:shd w:color="auto" w:fill="auto" w:val="clear"/>
    </w:rPr>
  </w:style>
  <w:style w:customStyle="1" w:styleId="eSPISCCParagraphDefaultFont" w:type="character">
    <w:name w:val="eSPIS_CC_Paragraph Default Font"/>
    <w:basedOn w:val="Zadanifontodlomka"/>
    <w:rsid w:val="004C742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C7425"/>
    <w:rPr>
      <w:b/>
      <w:bdr w:color="auto" w:space="0" w:sz="0" w:val="none"/>
      <w:shd w:color="auto" w:fill="FFFFCC" w:val="clear"/>
      <w:lang w:val="hr-HR"/>
    </w:rPr>
  </w:style>
  <w:style w:customStyle="1" w:styleId="PozadinaSvijetloCrvena" w:type="character">
    <w:name w:val="Pozadina_SvijetloCrvena"/>
    <w:basedOn w:val="eSPISCCParagraphDefaultFont"/>
    <w:rsid w:val="004C742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C742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16021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1132</izvorni_sadrzaj>
    <derivirana_varijabla naziv="DomainObject.Predmet.Broj_1">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St-1132/2016</izvorni_sadrzaj>
    <derivirana_varijabla naziv="DomainObject.Predmet.OznakaBroj_1">St-1132/2016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BOBI d.o.o. za usluge popravka i trgovinu motornih vozila zastupanog po punomoćniku Ante Bobanović</izvorni_sadrzaj>
    <derivirana_varijabla naziv="DomainObject.Predmet.ProtustrankaFormated_1">  AUTO BOBI d.o.o. za usluge popravka i trgovinu motornih vozila zastupanog po punomoćniku Ante Bobanović</derivirana_varijabla>
  </DomainObject.Predmet.ProtustrankaFormated>
  <DomainObject.Predmet.ProtustrankaFormatedOIB>
    <izvorni_sadrzaj>  AUTO BOBI d.o.o. za usluge popravka i trgovinu motornih vozila, OIB 16480315617 zastupanog po punomoćniku Ante Bobanović</izvorni_sadrzaj>
    <derivirana_varijabla naziv="DomainObject.Predmet.ProtustrankaFormatedOIB_1">  AUTO BOBI d.o.o. za usluge popravka i trgovinu motornih vozila, OIB 16480315617 zastupanog po punomoćniku Ante Bobanović</derivirana_varijabla>
  </DomainObject.Predmet.ProtustrankaFormatedOIB>
  <DomainObject.Predmet.ProtustrankaFormatedWithAdress>
    <izvorni_sadrzaj> AUTO BOBI d.o.o. za usluge popravka i trgovinu motornih vozila, Bibinjska 27, 23000 Zadar zastupanog po punomoćniku Ante Bobanović</izvorni_sadrzaj>
    <derivirana_varijabla naziv="DomainObject.Predmet.ProtustrankaFormatedWithAdress_1"> AUTO BOBI d.o.o. za usluge popravka i trgovinu motornih vozila, Bibinjska 27, 23000 Zadar zastupanog po punomoćniku Ante Bobanović</derivirana_varijabla>
  </DomainObject.Predmet.ProtustrankaFormatedWithAdress>
  <DomainObject.Predmet.ProtustrankaFormatedWithAdressOIB>
    <izvorni_sadrzaj> AUTO BOBI d.o.o. za usluge popravka i trgovinu motornih vozila, OIB 16480315617, Bibinjska 27, 23000 Zadar zastupanog po punomoćniku Ante Bobanović</izvorni_sadrzaj>
    <derivirana_varijabla naziv="DomainObject.Predmet.ProtustrankaFormatedWithAdressOIB_1"> AUTO BOBI d.o.o. za usluge popravka i trgovinu motornih vozila, OIB 16480315617, Bibinjska 27, 23000 Zadar zastupanog po punomoćniku Ante Bobanović</derivirana_varijabla>
  </DomainObject.Predmet.ProtustrankaFormatedWithAdressOIB>
  <DomainObject.Predmet.ProtustrankaWithAdress>
    <izvorni_sadrzaj>AUTO BOBI d.o.o. za usluge popravka i trgovinu motornih vozila Bibinjska 27, 23000 Zadar</izvorni_sadrzaj>
    <derivirana_varijabla naziv="DomainObject.Predmet.ProtustrankaWithAdress_1">AUTO BOBI d.o.o. za usluge popravka i trgovinu motornih vozila Bibinjska 27, 23000 Zadar</derivirana_varijabla>
  </DomainObject.Predmet.ProtustrankaWithAdress>
  <DomainObject.Predmet.ProtustrankaWithAdressOIB>
    <izvorni_sadrzaj>AUTO BOBI d.o.o. za usluge popravka i trgovinu motornih vozila, OIB 16480315617, Bibinjska 27, 23000 Zadar</izvorni_sadrzaj>
    <derivirana_varijabla naziv="DomainObject.Predmet.ProtustrankaWithAdressOIB_1">AUTO BOBI d.o.o. za usluge popravka i trgovinu motornih vozila, OIB 16480315617, Bibinjska 27, 23000 Zadar</derivirana_varijabla>
  </DomainObject.Predmet.ProtustrankaWithAdressOIB>
  <DomainObject.Predmet.ProtustrankaNazivFormated>
    <izvorni_sadrzaj>AUTO BOBI d.o.o. za usluge popravka i trgovinu motornih vozila</izvorni_sadrzaj>
    <derivirana_varijabla naziv="DomainObject.Predmet.ProtustrankaNazivFormated_1">AUTO BOBI d.o.o. za usluge popravka i trgovinu motornih vozila</derivirana_varijabla>
  </DomainObject.Predmet.ProtustrankaNazivFormated>
  <DomainObject.Predmet.ProtustrankaNazivFormatedOIB>
    <izvorni_sadrzaj>AUTO BOBI d.o.o. za usluge popravka i trgovinu motornih vozila, OIB 16480315617</izvorni_sadrzaj>
    <derivirana_varijabla naziv="DomainObject.Predmet.ProtustrankaNazivFormatedOIB_1">AUTO BOBI d.o.o. za usluge popravka i trgovinu motornih vozila, OIB 16480315617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120439.00</izvorni_sadrzaj>
    <derivirana_varijabla naziv="DomainObject.Predmet.TrenutnaVrijednost_1">120439.00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 BOBI d.o.o. za usluge popravka i trgovinu motornih vozila zastupanog po punomoćniku Ante Bobanović</item>
    </izvorni_sadrzaj>
    <derivirana_varijabla naziv="DomainObject.Predmet.ProtuStrankaListFormated_1">
      <item>AUTO BOBI d.o.o. za usluge popravka i trgovinu motornih vozila zastupanog po punomoćniku Ante Bobanović</item>
    </derivirana_varijabla>
  </DomainObject.Predmet.ProtuStrankaListFormated>
  <DomainObject.Predmet.ProtuStrankaListFormatedOIB>
    <izvorni_sadrzaj>
      <item>AUTO BOBI d.o.o. za usluge popravka i trgovinu motornih vozila, OIB 16480315617 zastupanog po punomoćniku Ante Bobanović</item>
    </izvorni_sadrzaj>
    <derivirana_varijabla naziv="DomainObject.Predmet.ProtuStrankaListFormatedOIB_1">
      <item>AUTO BOBI d.o.o. za usluge popravka i trgovinu motornih vozila, OIB 16480315617 zastupanog po punomoćniku Ante Bobanović</item>
    </derivirana_varijabla>
  </DomainObject.Predmet.ProtuStrankaListFormatedOIB>
  <DomainObject.Predmet.ProtuStrankaListFormatedWithAdress>
    <izvorni_sadrzaj>
      <item>AUTO BOBI d.o.o. za usluge popravka i trgovinu motornih vozila, Bibinjska 27, 23000 Zadar zastupanog po punomoćniku Ante Bobanović</item>
    </izvorni_sadrzaj>
    <derivirana_varijabla naziv="DomainObject.Predmet.ProtuStrankaListFormatedWithAdress_1">
      <item>AUTO BOBI d.o.o. za usluge popravka i trgovinu motornih vozila, Bibinjska 27, 23000 Zadar zastupanog po punomoćniku Ante Bobanović</item>
    </derivirana_varijabla>
  </DomainObject.Predmet.ProtuStrankaListFormatedWithAdress>
  <DomainObject.Predmet.ProtuStrankaListFormatedWithAdressOIB>
    <izvorni_sadrzaj>
      <item>AUTO BOBI d.o.o. za usluge popravka i trgovinu motornih vozila, OIB 16480315617, Bibinjska 27, 23000 Zadar zastupanog po punomoćniku Ante Bobanović</item>
    </izvorni_sadrzaj>
    <derivirana_varijabla naziv="DomainObject.Predmet.ProtuStrankaListFormatedWithAdressOIB_1">
      <item>AUTO BOBI d.o.o. za usluge popravka i trgovinu motornih vozila, OIB 16480315617, Bibinjska 27, 23000 Zadar zastupanog po punomoćniku Ante Bobanović</item>
    </derivirana_varijabla>
  </DomainObject.Predmet.ProtuStrankaListFormatedWithAdressOIB>
  <DomainObject.Predmet.ProtuStrankaListNazivFormated>
    <izvorni_sadrzaj>
      <item>AUTO BOBI d.o.o. za usluge popravka i trgovinu motornih vozila</item>
    </izvorni_sadrzaj>
    <derivirana_varijabla naziv="DomainObject.Predmet.ProtuStrankaListNazivFormated_1">
      <item>AUTO BOBI d.o.o. za usluge popravka i trgovinu motornih vozila</item>
    </derivirana_varijabla>
  </DomainObject.Predmet.ProtuStrankaListNazivFormated>
  <DomainObject.Predmet.ProtuStrankaListNazivFormatedOIB>
    <izvorni_sadrzaj>
      <item>AUTO BOBI d.o.o. za usluge popravka i trgovinu motornih vozila, OIB 16480315617</item>
    </izvorni_sadrzaj>
    <derivirana_varijabla naziv="DomainObject.Predmet.ProtuStrankaListNazivFormatedOIB_1">
      <item>AUTO BOBI d.o.o. za usluge popravka i trgovinu motornih vozila, OIB 16480315617</item>
    </derivirana_varijabla>
  </DomainObject.Predmet.ProtuStrankaListNazivFormatedOIB>
  <DomainObject.Predmet.OstaliListFormated>
    <izvorni_sadrzaj>
      <item>Ante Bobanović punomoćnik sudionika u postupku AUTO BOBI d.o.o. za usluge popravka i trgovinu motornih vozila</item>
    </izvorni_sadrzaj>
    <derivirana_varijabla naziv="DomainObject.Predmet.OstaliListFormated_1">
      <item>Ante Bobanović punomoćnik sudionika u postupku AUTO BOBI d.o.o. za usluge popravka i trgovinu motornih vozila</item>
    </derivirana_varijabla>
  </DomainObject.Predmet.OstaliListFormated>
  <DomainObject.Predmet.OstaliListFormatedOIB>
    <izvorni_sadrzaj>
      <item>Ante Bobanović, OIB 59605978917 punomoćnik sudionika u postupku AUTO BOBI d.o.o. za usluge popravka i trgovinu motornih vozila</item>
    </izvorni_sadrzaj>
    <derivirana_varijabla naziv="DomainObject.Predmet.OstaliListFormatedOIB_1">
      <item>Ante Bobanović, OIB 59605978917 punomoćnik sudionika u postupku AUTO BOBI d.o.o. za usluge popravka i trgovinu motornih vozila</item>
    </derivirana_varijabla>
  </DomainObject.Predmet.OstaliListFormatedOIB>
  <DomainObject.Predmet.OstaliListFormatedWithAdress>
    <izvorni_sadrzaj>
      <item>Ante Bobanović, Bibinjska 27, 23000 Zadar punomoćnik sudionika u postupku AUTO BOBI d.o.o. za usluge popravka i trgovinu motornih vozila</item>
    </izvorni_sadrzaj>
    <derivirana_varijabla naziv="DomainObject.Predmet.OstaliListFormatedWithAdress_1">
      <item>Ante Bobanović, Bibinjska 27, 23000 Zadar punomoćnik sudionika u postupku AUTO BOBI d.o.o. za usluge popravka i trgovinu motornih vozila</item>
    </derivirana_varijabla>
  </DomainObject.Predmet.OstaliListFormatedWithAdress>
  <DomainObject.Predmet.OstaliListFormatedWithAdressOIB>
    <izvorni_sadrzaj>
      <item>Ante Bobanović, OIB 59605978917, Bibinjska 27, 23000 Zadar punomoćnik sudionika u postupku AUTO BOBI d.o.o. za usluge popravka i trgovinu motornih vozila</item>
    </izvorni_sadrzaj>
    <derivirana_varijabla naziv="DomainObject.Predmet.OstaliListFormatedWithAdressOIB_1">
      <item>Ante Bobanović, OIB 59605978917, Bibinjska 27, 23000 Zadar punomoćnik sudionika u postupku AUTO BOBI d.o.o. za usluge popravka i trgovinu motornih vozila</item>
    </derivirana_varijabla>
  </DomainObject.Predmet.OstaliListFormatedWithAdressOIB>
  <DomainObject.Predmet.OstaliListNazivFormated>
    <izvorni_sadrzaj>
      <item>Ante Bobanović</item>
    </izvorni_sadrzaj>
    <derivirana_varijabla naziv="DomainObject.Predmet.OstaliListNazivFormated_1">
      <item>Ante Bobanović</item>
    </derivirana_varijabla>
  </DomainObject.Predmet.OstaliListNazivFormated>
  <DomainObject.Predmet.OstaliListNazivFormatedOIB>
    <izvorni_sadrzaj>
      <item>Ante Bobanović, OIB 59605978917</item>
    </izvorni_sadrzaj>
    <derivirana_varijabla naziv="DomainObject.Predmet.OstaliListNazivFormatedOIB_1">
      <item>Ante Bobanović, OIB 59605978917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 BOBI d.o.o. za usluge popravka i trgovinu motornih vozila</izvorni_sadrzaj>
    <derivirana_varijabla naziv="DomainObject.Predmet.ProtustrankaIDrugi_1">AUTO BOBI d.o.o. za usluge popravka i trgovinu motornih vozila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AUTO BOBI d.o.o. za usluge popravka i trgovinu motornih vozila, OIB 16480315617, Bibinjska 27, 23000 Zadar</izvorni_sadrzaj>
    <derivirana_varijabla naziv="DomainObject.Predmet.ProtustrankaIDrugiAdressOIB_1">AUTO BOBI d.o.o. za usluge popravka i trgovinu motornih vozila, OIB 16480315617, Bibinjska 27,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AUTO BOBI d.o.o. za usluge popravka i trgovinu motornih vozila</item>
      <item>Ante Bobanović</item>
    </izvorni_sadrzaj>
    <derivirana_varijabla naziv="DomainObject.Predmet.SudioniciListNaziv_1">
      <item>Financijska agencija</item>
      <item>AUTO BOBI d.o.o. za usluge popravka i trgovinu motornih vozila</item>
      <item>Ante Bobanović</item>
    </derivirana_varijabla>
  </DomainObject.Predmet.SudioniciListNaziv>
  <DomainObject.Predmet.SudioniciListAdressOIB>
    <izvorni_sadrzaj>
      <item>Financijska agencija, OIB 85821130368, Ivana Danila 4,23000 Zadar</item>
      <item>AUTO BOBI d.o.o. za usluge popravka i trgovinu motornih vozila, OIB 16480315617, Bibinjska 27,23000 Zadar</item>
      <item>Ante Bobanović, OIB 59605978917, Bibinjska 27,23000 Zadar</item>
    </izvorni_sadrzaj>
    <derivirana_varijabla naziv="DomainObject.Predmet.SudioniciListAdressOIB_1">
      <item>Financijska agencija, OIB 85821130368, Ivana Danila 4,23000 Zadar</item>
      <item>AUTO BOBI d.o.o. za usluge popravka i trgovinu motornih vozila, OIB 16480315617, Bibinjska 27,23000 Zadar</item>
      <item>Ante Bobanović, OIB 59605978917, Bibinjska 27,23000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16480315617</item>
      <item>, OIB 59605978917</item>
    </izvorni_sadrzaj>
    <derivirana_varijabla naziv="DomainObject.Predmet.SudioniciListNazivOIB_1">
      <item>, OIB 85821130368</item>
      <item>, OIB 16480315617</item>
      <item>, OIB 59605978917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CD7AD4-7D22-45DF-BF76-C3CCEDF285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1224</properties:Words>
  <properties:Characters>6632</properties:Characters>
  <properties:Lines>148</properties:Lines>
  <properties:Paragraphs>50</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2017-04-12T09:43:00Z</dcterms:created>
  <dc:creator>Martina Kalmeta</dc:creator>
  <cp:lastModifiedBy>Marijana Žuža</cp:lastModifiedBy>
  <cp:lastPrinted>2017-04-12T10:17:00Z</cp:lastPrinted>
  <dcterms:modified xmlns:xsi="http://www.w3.org/2001/XMLSchema-instance" xsi:type="dcterms:W3CDTF">2017-04-12T11:23:00Z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