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fc2d" w14:paraId="43bfc2d" w:rsidRDefault="002775D1" w:rsidP="007F50E6" w:rsidR="002775D1" w:rsidRPr="0025080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5080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807">
        <w:rPr>
          <w:rFonts w:hAnsi="Times New Roman" w:ascii="Times New Roman"/>
        </w:rPr>
        <w:t xml:space="preserve">                                                        </w:t>
      </w:r>
      <w:r w:rsidR="007F50E6" w:rsidRPr="00250807">
        <w:rPr>
          <w:rFonts w:hAnsi="Times New Roman" w:ascii="Times New Roman"/>
        </w:rPr>
        <w:t xml:space="preserve">                                                  </w:t>
      </w:r>
      <w:r w:rsidRPr="00250807">
        <w:rPr>
          <w:rFonts w:hAnsi="Times New Roman" w:ascii="Times New Roman"/>
        </w:rPr>
        <w:t xml:space="preserve">   </w:t>
      </w:r>
      <w:r w:rsidR="00F43FFD" w:rsidRPr="00250807">
        <w:rPr>
          <w:rFonts w:hAnsi="Times New Roman" w:ascii="Times New Roman"/>
        </w:rPr>
        <w:t>4</w:t>
      </w:r>
      <w:r w:rsidRPr="00250807">
        <w:rPr>
          <w:rFonts w:hAnsi="Times New Roman" w:ascii="Times New Roman"/>
        </w:rPr>
        <w:t xml:space="preserve">  St-</w:t>
      </w:r>
      <w:r w:rsidR="00AA5598">
        <w:rPr>
          <w:rFonts w:hAnsi="Times New Roman" w:ascii="Times New Roman"/>
        </w:rPr>
        <w:t>6797/16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REPUBLIKA HRVATSKA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TRGOVAČKI SUD U ZAGREBU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STALNA SLUŽBA 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Karlovac, </w:t>
      </w:r>
      <w:r w:rsidR="00AA5598">
        <w:rPr>
          <w:rFonts w:hAnsi="Times New Roman" w:ascii="Times New Roman"/>
        </w:rPr>
        <w:t>Trg hrvatskih branitelja 1</w:t>
      </w:r>
    </w:p>
    <w:p w:rsidRDefault="00277D1E" w:rsidP="005F06BF" w:rsidR="00277D1E" w:rsidRPr="00250807">
      <w:pPr>
        <w:jc w:val="both"/>
        <w:rPr>
          <w:rFonts w:hAnsi="Times New Roman" w:ascii="Times New Roman"/>
        </w:rPr>
      </w:pPr>
    </w:p>
    <w:p w:rsidRDefault="00733BA9" w:rsidP="00733BA9" w:rsidR="00733BA9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E P U B L I K A   H R V A T S K A</w:t>
      </w:r>
    </w:p>
    <w:p w:rsidRDefault="00733BA9" w:rsidP="00733BA9" w:rsidR="00733BA9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J E Š E N J E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733BA9" w:rsidP="00BD5440" w:rsidR="00733BA9" w:rsidRPr="00250807">
      <w:pPr>
        <w:ind w:firstLine="708"/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Trgovački sud u Zagrebu, Stalna služba, po sucu </w:t>
      </w:r>
      <w:r w:rsidR="00F43FFD" w:rsidRPr="00250807">
        <w:rPr>
          <w:rFonts w:hAnsi="Times New Roman" w:ascii="Times New Roman"/>
        </w:rPr>
        <w:t>Goranki Boljkovac</w:t>
      </w:r>
      <w:r w:rsidRPr="00250807">
        <w:rPr>
          <w:rFonts w:hAnsi="Times New Roman" w:ascii="Times New Roman"/>
        </w:rPr>
        <w:t xml:space="preserve">, kao stečajnom sucu, </w:t>
      </w:r>
      <w:r w:rsidR="00917891" w:rsidRPr="00250807">
        <w:rPr>
          <w:rFonts w:hAnsi="Times New Roman" w:ascii="Times New Roman"/>
        </w:rPr>
        <w:t xml:space="preserve">u stečajnom postupku nad </w:t>
      </w:r>
      <w:r w:rsidR="009C3D78">
        <w:rPr>
          <w:rFonts w:hAnsi="Times New Roman" w:ascii="Times New Roman"/>
        </w:rPr>
        <w:t xml:space="preserve">stečajnim </w:t>
      </w:r>
      <w:r w:rsidR="00917891" w:rsidRPr="00250807">
        <w:rPr>
          <w:rFonts w:hAnsi="Times New Roman" w:ascii="Times New Roman"/>
        </w:rPr>
        <w:t xml:space="preserve">dužnikom </w:t>
      </w:r>
      <w:r w:rsidR="00AA5598">
        <w:rPr>
          <w:rFonts w:hAnsi="Times New Roman" w:ascii="Times New Roman"/>
        </w:rPr>
        <w:t xml:space="preserve">MABA-PRINT d.d. u stečaju, </w:t>
      </w:r>
      <w:proofErr w:type="spellStart"/>
      <w:r w:rsidR="00AA5598">
        <w:rPr>
          <w:rFonts w:hAnsi="Times New Roman" w:ascii="Times New Roman"/>
        </w:rPr>
        <w:t>Brezje</w:t>
      </w:r>
      <w:proofErr w:type="spellEnd"/>
      <w:r w:rsidR="00AA5598">
        <w:rPr>
          <w:rFonts w:hAnsi="Times New Roman" w:ascii="Times New Roman"/>
        </w:rPr>
        <w:t>, Brezjanski put 33</w:t>
      </w:r>
      <w:r w:rsidRPr="00250807">
        <w:rPr>
          <w:rFonts w:hAnsi="Times New Roman" w:ascii="Times New Roman"/>
        </w:rPr>
        <w:t xml:space="preserve">, </w:t>
      </w:r>
      <w:r w:rsidR="00AA5598">
        <w:rPr>
          <w:rFonts w:hAnsi="Times New Roman" w:ascii="Times New Roman"/>
        </w:rPr>
        <w:t xml:space="preserve">OIB 12687282181, </w:t>
      </w:r>
      <w:r w:rsidR="00F43FFD" w:rsidRPr="00250807">
        <w:rPr>
          <w:rFonts w:hAnsi="Times New Roman" w:ascii="Times New Roman"/>
        </w:rPr>
        <w:t xml:space="preserve">dana </w:t>
      </w:r>
      <w:r w:rsidR="00AA5598">
        <w:rPr>
          <w:rFonts w:hAnsi="Times New Roman" w:ascii="Times New Roman"/>
        </w:rPr>
        <w:t>17. travnja 2018.</w:t>
      </w:r>
    </w:p>
    <w:p w:rsidRDefault="00917891" w:rsidP="00733BA9" w:rsidR="00917891" w:rsidRPr="00250807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i j e š i o  j e</w:t>
      </w:r>
    </w:p>
    <w:p w:rsidRDefault="00B130F7" w:rsidP="00733BA9" w:rsidR="00B130F7" w:rsidRPr="00250807">
      <w:pPr>
        <w:jc w:val="center"/>
        <w:rPr>
          <w:rFonts w:hAnsi="Times New Roman" w:ascii="Times New Roman"/>
        </w:rPr>
      </w:pPr>
    </w:p>
    <w:p w:rsidRDefault="00F04A75" w:rsidP="00F04A75" w:rsidR="00F04A75" w:rsidRPr="007E50C5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I.</w:t>
      </w:r>
      <w:r w:rsidR="00F43FFD" w:rsidRPr="00250807">
        <w:rPr>
          <w:rFonts w:hAnsi="Times New Roman" w:ascii="Times New Roman"/>
        </w:rPr>
        <w:t xml:space="preserve"> </w:t>
      </w:r>
      <w:r w:rsidRPr="007E50C5">
        <w:rPr>
          <w:rFonts w:hAnsi="Times New Roman" w:ascii="Times New Roman"/>
        </w:rPr>
        <w:t>Ročište vjerovnika na kojem će se ispitati prijavljene tražbine</w:t>
      </w:r>
      <w:r w:rsidR="00F43FFD" w:rsidRPr="007E50C5">
        <w:rPr>
          <w:rFonts w:hAnsi="Times New Roman" w:ascii="Times New Roman"/>
        </w:rPr>
        <w:t xml:space="preserve"> </w:t>
      </w:r>
      <w:r w:rsidRPr="007E50C5">
        <w:rPr>
          <w:rFonts w:hAnsi="Times New Roman" w:ascii="Times New Roman"/>
        </w:rPr>
        <w:t>- ispitno ročište zakazuje se za</w:t>
      </w:r>
      <w:r w:rsidR="00A32891" w:rsidRPr="007E50C5">
        <w:rPr>
          <w:rFonts w:hAnsi="Times New Roman" w:ascii="Times New Roman"/>
        </w:rPr>
        <w:t xml:space="preserve"> </w:t>
      </w:r>
      <w:r w:rsidR="00406326" w:rsidRPr="00406326">
        <w:rPr>
          <w:rFonts w:hAnsi="Times New Roman" w:ascii="Times New Roman"/>
          <w:b/>
        </w:rPr>
        <w:t>28. svibnja</w:t>
      </w:r>
      <w:r w:rsidRPr="00406326">
        <w:rPr>
          <w:rFonts w:hAnsi="Times New Roman" w:ascii="Times New Roman"/>
          <w:b/>
        </w:rPr>
        <w:t xml:space="preserve"> 201</w:t>
      </w:r>
      <w:r w:rsidR="009662D5" w:rsidRPr="00406326">
        <w:rPr>
          <w:rFonts w:hAnsi="Times New Roman" w:ascii="Times New Roman"/>
          <w:b/>
        </w:rPr>
        <w:t>8</w:t>
      </w:r>
      <w:r w:rsidRPr="00406326">
        <w:rPr>
          <w:rFonts w:hAnsi="Times New Roman" w:ascii="Times New Roman"/>
          <w:b/>
        </w:rPr>
        <w:t xml:space="preserve">. u </w:t>
      </w:r>
      <w:r w:rsidR="00406326" w:rsidRPr="00406326">
        <w:rPr>
          <w:rFonts w:hAnsi="Times New Roman" w:ascii="Times New Roman"/>
          <w:b/>
        </w:rPr>
        <w:t>9,30</w:t>
      </w:r>
      <w:r w:rsidRPr="00406326">
        <w:rPr>
          <w:rFonts w:hAnsi="Times New Roman" w:ascii="Times New Roman"/>
          <w:b/>
        </w:rPr>
        <w:t xml:space="preserve"> sati, </w:t>
      </w:r>
      <w:r w:rsidR="004531A7" w:rsidRPr="00406326">
        <w:rPr>
          <w:rFonts w:hAnsi="Times New Roman" w:ascii="Times New Roman"/>
          <w:b/>
        </w:rPr>
        <w:t xml:space="preserve">u sjedištu suda u Karlovcu, </w:t>
      </w:r>
      <w:r w:rsidR="009662D5" w:rsidRPr="00406326">
        <w:rPr>
          <w:rFonts w:hAnsi="Times New Roman" w:ascii="Times New Roman"/>
          <w:b/>
        </w:rPr>
        <w:t>Trg hrvatskih branitelja 1/II</w:t>
      </w:r>
      <w:r w:rsidR="004531A7" w:rsidRPr="00406326">
        <w:rPr>
          <w:rFonts w:hAnsi="Times New Roman" w:ascii="Times New Roman"/>
          <w:b/>
        </w:rPr>
        <w:t xml:space="preserve">, soba broj </w:t>
      </w:r>
      <w:r w:rsidR="007E50C5" w:rsidRPr="00406326">
        <w:rPr>
          <w:rFonts w:hAnsi="Times New Roman" w:ascii="Times New Roman"/>
          <w:b/>
        </w:rPr>
        <w:t>3</w:t>
      </w:r>
      <w:r w:rsidR="004531A7" w:rsidRPr="007E50C5">
        <w:rPr>
          <w:rFonts w:hAnsi="Times New Roman" w:ascii="Times New Roman"/>
        </w:rPr>
        <w:t>.</w:t>
      </w:r>
    </w:p>
    <w:p w:rsidRDefault="00F04A75" w:rsidP="00F04A75" w:rsidR="00F04A75" w:rsidRPr="00250807">
      <w:pPr>
        <w:rPr>
          <w:rFonts w:hAnsi="Times New Roman" w:ascii="Times New Roman"/>
        </w:rPr>
      </w:pPr>
    </w:p>
    <w:p w:rsidRDefault="00B130F7" w:rsidP="00F04A75" w:rsidR="00F04A75" w:rsidRPr="002508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04A75" w:rsidRPr="00250807">
        <w:rPr>
          <w:rFonts w:hAnsi="Times New Roman" w:ascii="Times New Roman"/>
        </w:rPr>
        <w:t>I.</w:t>
      </w:r>
      <w:r w:rsidR="00F43FFD" w:rsidRPr="00250807">
        <w:rPr>
          <w:rFonts w:hAnsi="Times New Roman" w:ascii="Times New Roman"/>
        </w:rPr>
        <w:t xml:space="preserve"> </w:t>
      </w:r>
      <w:r w:rsidR="00F04A75" w:rsidRPr="00250807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 w:rsidRPr="00250807">
        <w:rPr>
          <w:rFonts w:hAnsi="Times New Roman" w:ascii="Times New Roman"/>
        </w:rPr>
        <w:t>,</w:t>
      </w:r>
      <w:r w:rsidR="00F04A75" w:rsidRPr="00250807">
        <w:rPr>
          <w:rFonts w:hAnsi="Times New Roman" w:ascii="Times New Roman"/>
        </w:rPr>
        <w:t xml:space="preserve"> održati će se </w:t>
      </w:r>
      <w:r w:rsidR="004531A7" w:rsidRPr="00250807">
        <w:rPr>
          <w:rFonts w:hAnsi="Times New Roman" w:ascii="Times New Roman"/>
        </w:rPr>
        <w:t xml:space="preserve">istog dana na istom mjestu </w:t>
      </w:r>
      <w:r w:rsidR="00F04A75" w:rsidRPr="00250807">
        <w:rPr>
          <w:rFonts w:hAnsi="Times New Roman" w:ascii="Times New Roman"/>
        </w:rPr>
        <w:t>odmah nakon ispitnog ročišta.</w:t>
      </w:r>
    </w:p>
    <w:p w:rsidRDefault="00F04A75" w:rsidP="00F04A75" w:rsidR="00F04A75" w:rsidRPr="00250807">
      <w:pPr>
        <w:jc w:val="both"/>
        <w:rPr>
          <w:rFonts w:hAnsi="Times New Roman" w:ascii="Times New Roman"/>
        </w:rPr>
      </w:pPr>
    </w:p>
    <w:p w:rsidRDefault="00F04A75" w:rsidP="00F04A75" w:rsidR="00F04A75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Obrazloženje</w:t>
      </w: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</w:p>
    <w:p w:rsidRDefault="00406326" w:rsidP="00250807" w:rsidR="004063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otvaranju stečajnog postupka nad stečajnim dužnikom od 16. studenog 2017. određeno je ispitno i izvještajno ročište za dan 20. veljače 2018. Ročište nije održano zbog bolesti </w:t>
      </w:r>
      <w:proofErr w:type="spellStart"/>
      <w:r>
        <w:rPr>
          <w:rFonts w:hAnsi="Times New Roman" w:ascii="Times New Roman"/>
        </w:rPr>
        <w:t>uredujućeg</w:t>
      </w:r>
      <w:proofErr w:type="spellEnd"/>
      <w:r>
        <w:rPr>
          <w:rFonts w:hAnsi="Times New Roman" w:ascii="Times New Roman"/>
        </w:rPr>
        <w:t xml:space="preserve"> suca Nevenke </w:t>
      </w:r>
      <w:proofErr w:type="spellStart"/>
      <w:r>
        <w:rPr>
          <w:rFonts w:hAnsi="Times New Roman" w:ascii="Times New Roman"/>
        </w:rPr>
        <w:t>Siladi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Rstić</w:t>
      </w:r>
      <w:proofErr w:type="spellEnd"/>
      <w:r>
        <w:rPr>
          <w:rFonts w:hAnsi="Times New Roman" w:ascii="Times New Roman"/>
        </w:rPr>
        <w:t>.</w:t>
      </w: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</w:t>
      </w:r>
      <w:r w:rsidR="00406326">
        <w:rPr>
          <w:rFonts w:hAnsi="Times New Roman" w:ascii="Times New Roman"/>
        </w:rPr>
        <w:t>valjalo je zakazati novo ispitno i izvještajno ročište te riješiti ka</w:t>
      </w:r>
      <w:r>
        <w:rPr>
          <w:rFonts w:hAnsi="Times New Roman" w:ascii="Times New Roman"/>
        </w:rPr>
        <w:t xml:space="preserve">o pod točkama I. i II. izreke ovog rješenja. </w:t>
      </w: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</w:p>
    <w:p w:rsidRDefault="007F55CA" w:rsidP="00270D02" w:rsidR="00733BA9" w:rsidRPr="00250807">
      <w:pPr>
        <w:ind w:firstLine="708"/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U Karlovcu </w:t>
      </w:r>
      <w:r w:rsidR="00406326">
        <w:rPr>
          <w:rFonts w:hAnsi="Times New Roman" w:ascii="Times New Roman"/>
        </w:rPr>
        <w:t>17. travnja 2018.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270D02" w:rsidP="00270D02" w:rsidR="00270D02" w:rsidRPr="00250807">
      <w:pPr>
        <w:ind w:firstLine="708"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Sudac</w:t>
      </w:r>
      <w:r w:rsidRPr="00250807">
        <w:rPr>
          <w:rFonts w:hAnsi="Times New Roman" w:ascii="Times New Roman"/>
        </w:rPr>
        <w:t>:</w:t>
      </w:r>
    </w:p>
    <w:p w:rsidRDefault="00AB5D3E" w:rsidP="00AB5D3E" w:rsidR="00270D0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270D02">
        <w:rPr>
          <w:rFonts w:hAnsi="Times New Roman" w:ascii="Times New Roman"/>
        </w:rPr>
        <w:t>Goranka Boljkovac</w:t>
      </w:r>
      <w:r>
        <w:rPr>
          <w:rFonts w:hAnsi="Times New Roman" w:ascii="Times New Roman"/>
        </w:rPr>
        <w:t>, v.r.</w:t>
      </w:r>
    </w:p>
    <w:p w:rsidRDefault="00AB5D3E" w:rsidP="00AB5D3E" w:rsidR="00AB5D3E">
      <w:pPr>
        <w:ind w:left="6372"/>
        <w:jc w:val="both"/>
        <w:rPr>
          <w:rFonts w:hAnsi="Times New Roman" w:ascii="Times New Roman"/>
        </w:rPr>
      </w:pPr>
    </w:p>
    <w:p w:rsidRDefault="00AB5D3E" w:rsidP="00AB5D3E" w:rsidR="00270D02" w:rsidRPr="002508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AB5D3E" w:rsidP="00AB5D3E" w:rsidR="00733BA9">
      <w:pPr>
        <w:tabs>
          <w:tab w:pos="678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AB5D3E" w:rsidP="00B130F7" w:rsidR="00A4388C">
      <w:pPr>
        <w:tabs>
          <w:tab w:pos="678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Renata Klokočki</w:t>
      </w:r>
    </w:p>
    <w:p w:rsidRDefault="00F67E62" w:rsidP="00F67E62" w:rsidR="00F67E62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PRAVNA POUKA:</w:t>
      </w:r>
    </w:p>
    <w:p w:rsidRDefault="00F67E62" w:rsidP="00F67E62" w:rsidR="00F67E62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Protiv ovog rješenja </w:t>
      </w:r>
      <w:r w:rsidR="00B130F7">
        <w:rPr>
          <w:rFonts w:hAnsi="Times New Roman" w:ascii="Times New Roman"/>
        </w:rPr>
        <w:t>nije dopuštena žalba.</w:t>
      </w:r>
    </w:p>
    <w:sectPr w:rsidSect="00B130F7" w:rsidR="00F67E62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326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F43FFD">
          <w:rPr>
            <w:rFonts w:hAnsi="Times New Roman" w:ascii="Times New Roman"/>
          </w:rPr>
          <w:t>4</w:t>
        </w:r>
        <w:r w:rsidRPr="004E5711">
          <w:rPr>
            <w:rFonts w:hAnsi="Times New Roman" w:ascii="Times New Roman"/>
          </w:rPr>
          <w:t xml:space="preserve">  St-</w:t>
        </w:r>
        <w:r w:rsidR="00F43FFD">
          <w:rPr>
            <w:rFonts w:hAnsi="Times New Roman" w:ascii="Times New Roman"/>
          </w:rPr>
          <w:t>371</w:t>
        </w:r>
        <w:r w:rsidR="00954C64">
          <w:rPr>
            <w:rFonts w:hAnsi="Times New Roman" w:ascii="Times New Roman"/>
          </w:rPr>
          <w:t>8</w:t>
        </w:r>
        <w:r w:rsidR="004E5711" w:rsidRPr="004E5711">
          <w:rPr>
            <w:rFonts w:hAnsi="Times New Roman" w:ascii="Times New Roman"/>
          </w:rPr>
          <w:t>/16</w:t>
        </w:r>
      </w:p>
      <w:p w:rsidRDefault="001E01E6" w:rsidR="0060670C">
        <w:pPr>
          <w:pStyle w:val="Zaglavlje"/>
          <w:jc w:val="center"/>
        </w:pPr>
      </w:p>
    </w:sdtContent>
  </w:sdt>
  <w:p w:rsidRDefault="001E01E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3FC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97A71"/>
    <w:rsid w:val="001A1A01"/>
    <w:rsid w:val="001A5720"/>
    <w:rsid w:val="001A719F"/>
    <w:rsid w:val="001C1992"/>
    <w:rsid w:val="001E01E6"/>
    <w:rsid w:val="001E70AB"/>
    <w:rsid w:val="00200FA9"/>
    <w:rsid w:val="00210B7B"/>
    <w:rsid w:val="002207BD"/>
    <w:rsid w:val="002246F6"/>
    <w:rsid w:val="00250807"/>
    <w:rsid w:val="00270D02"/>
    <w:rsid w:val="002775D1"/>
    <w:rsid w:val="00277787"/>
    <w:rsid w:val="00277D1E"/>
    <w:rsid w:val="0029417D"/>
    <w:rsid w:val="002D485F"/>
    <w:rsid w:val="002D609A"/>
    <w:rsid w:val="0031075D"/>
    <w:rsid w:val="003114E0"/>
    <w:rsid w:val="00324C0A"/>
    <w:rsid w:val="003422B3"/>
    <w:rsid w:val="00366712"/>
    <w:rsid w:val="00395F7D"/>
    <w:rsid w:val="003B5118"/>
    <w:rsid w:val="00406326"/>
    <w:rsid w:val="0042534A"/>
    <w:rsid w:val="004428B4"/>
    <w:rsid w:val="00445660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C3DA6"/>
    <w:rsid w:val="005C5B19"/>
    <w:rsid w:val="005D512A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75029"/>
    <w:rsid w:val="007D1585"/>
    <w:rsid w:val="007E50C5"/>
    <w:rsid w:val="007F50E6"/>
    <w:rsid w:val="007F55CA"/>
    <w:rsid w:val="00813D04"/>
    <w:rsid w:val="00827435"/>
    <w:rsid w:val="008370B9"/>
    <w:rsid w:val="00866493"/>
    <w:rsid w:val="008753F6"/>
    <w:rsid w:val="008F5D28"/>
    <w:rsid w:val="00917891"/>
    <w:rsid w:val="00936279"/>
    <w:rsid w:val="00954C64"/>
    <w:rsid w:val="009662D5"/>
    <w:rsid w:val="00966407"/>
    <w:rsid w:val="009701A0"/>
    <w:rsid w:val="00975607"/>
    <w:rsid w:val="00997385"/>
    <w:rsid w:val="009A6A0C"/>
    <w:rsid w:val="009B3948"/>
    <w:rsid w:val="009C3D78"/>
    <w:rsid w:val="009D733B"/>
    <w:rsid w:val="009E0674"/>
    <w:rsid w:val="009F0873"/>
    <w:rsid w:val="00A042FC"/>
    <w:rsid w:val="00A0521B"/>
    <w:rsid w:val="00A15F4F"/>
    <w:rsid w:val="00A1760B"/>
    <w:rsid w:val="00A265B2"/>
    <w:rsid w:val="00A32891"/>
    <w:rsid w:val="00A4388C"/>
    <w:rsid w:val="00A721EC"/>
    <w:rsid w:val="00A85C1E"/>
    <w:rsid w:val="00A85CC6"/>
    <w:rsid w:val="00A96B27"/>
    <w:rsid w:val="00AA5598"/>
    <w:rsid w:val="00AB5D3E"/>
    <w:rsid w:val="00AC09A6"/>
    <w:rsid w:val="00B028D4"/>
    <w:rsid w:val="00B10043"/>
    <w:rsid w:val="00B12C85"/>
    <w:rsid w:val="00B130F7"/>
    <w:rsid w:val="00B15983"/>
    <w:rsid w:val="00B164BA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EF2D8A"/>
    <w:rsid w:val="00F0295B"/>
    <w:rsid w:val="00F04A75"/>
    <w:rsid w:val="00F115F0"/>
    <w:rsid w:val="00F43FFD"/>
    <w:rsid w:val="00F67E62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1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1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St-6797/2016</izvorni_sadrzaj>
    <derivirana_varijabla naziv="DomainObject.Predmet.OznakaBroj_1">St-6797/2016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MABA-PRINT d.d. zastupanog po punomoćniku Arsen Dobrota; Anđela Šipić</izvorni_sadrzaj>
    <derivirana_varijabla naziv="DomainObject.Predmet.ProtustrankaFormated_1">  MABA-PRINT d.d. zastupanog po punomoćniku Arsen Dobrota; Anđela Šipić</derivirana_varijabla>
  </DomainObject.Predmet.ProtustrankaFormated>
  <DomainObject.Predmet.ProtustrankaFormatedOIB>
    <izvorni_sadrzaj>  MABA-PRINT d.d., OIB 12687282181 zastupanog po punomoćniku Arsen Dobrota; Anđela Šipić</izvorni_sadrzaj>
    <derivirana_varijabla naziv="DomainObject.Predmet.ProtustrankaFormatedOIB_1">  MABA-PRINT d.d., OIB 12687282181 zastupanog po punomoćniku Arsen Dobrota; Anđela Šipić</derivirana_varijabla>
  </DomainObject.Predmet.ProtustrankaFormatedOIB>
  <DomainObject.Predmet.ProtustrankaFormatedWithAdress>
    <izvorni_sadrzaj> MABA-PRINT d.d., Brezjanski put 33, 10431 Brezje zastupanog po punomoćniku Arsen Dobrota; Anđela Šipić</izvorni_sadrzaj>
    <derivirana_varijabla naziv="DomainObject.Predmet.ProtustrankaFormatedWithAdress_1"> MABA-PRINT d.d., Brezjanski put 33, 10431 Brezje zastupanog po punomoćniku Arsen Dobrota; Anđela Šipić</derivirana_varijabla>
  </DomainObject.Predmet.ProtustrankaFormatedWithAdress>
  <DomainObject.Predmet.ProtustrankaFormatedWithAdressOIB>
    <izvorni_sadrzaj> MABA-PRINT d.d., OIB 12687282181, Brezjanski put 33, 10431 Brezje zastupanog po punomoćniku Arsen Dobrota; Anđela Šipić</izvorni_sadrzaj>
    <derivirana_varijabla naziv="DomainObject.Predmet.ProtustrankaFormatedWithAdressOIB_1"> MABA-PRINT d.d., OIB 12687282181, Brezjanski put 33, 10431 Brezje zastupanog po punomoćniku Arsen Dobrota; Anđela Šipić</derivirana_varijabla>
  </DomainObject.Predmet.ProtustrankaFormatedWithAdressOIB>
  <DomainObject.Predmet.ProtustrankaWithAdress>
    <izvorni_sadrzaj>MABA-PRINT d.d. Brezjanski put 33, 10431 Brezje</izvorni_sadrzaj>
    <derivirana_varijabla naziv="DomainObject.Predmet.ProtustrankaWithAdress_1">MABA-PRINT d.d. Brezjanski put 33, 10431 Brezje</derivirana_varijabla>
  </DomainObject.Predmet.ProtustrankaWithAdress>
  <DomainObject.Predmet.ProtustrankaWithAdressOIB>
    <izvorni_sadrzaj>MABA-PRINT d.d., OIB 12687282181, Brezjanski put 33, 10431 Brezje</izvorni_sadrzaj>
    <derivirana_varijabla naziv="DomainObject.Predmet.ProtustrankaWithAdressOIB_1">MABA-PRINT d.d., OIB 12687282181, Brezjanski put 33, 10431 Brezje</derivirana_varijabla>
  </DomainObject.Predmet.ProtustrankaWithAdressOIB>
  <DomainObject.Predmet.ProtustrankaNazivFormated>
    <izvorni_sadrzaj>MABA-PRINT d.d.</izvorni_sadrzaj>
    <derivirana_varijabla naziv="DomainObject.Predmet.ProtustrankaNazivFormated_1">MABA-PRINT d.d.</derivirana_varijabla>
  </DomainObject.Predmet.ProtustrankaNazivFormated>
  <DomainObject.Predmet.ProtustrankaNazivFormatedOIB>
    <izvorni_sadrzaj>MABA-PRINT d.d., OIB 12687282181</izvorni_sadrzaj>
    <derivirana_varijabla naziv="DomainObject.Predmet.ProtustrankaNazivFormatedOIB_1">MABA-PRINT d.d., OIB 12687282181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MABA-PRINT d.d. zastupanog po punomoćniku Arsen Dobrota; Anđela Šipić</item>
    </izvorni_sadrzaj>
    <derivirana_varijabla naziv="DomainObject.Predmet.ProtuStrankaListFormated_1">
      <item>MABA-PRINT d.d. zastupanog po punomoćniku Arsen Dobrota; Anđela Šipić</item>
    </derivirana_varijabla>
  </DomainObject.Predmet.ProtuStrankaListFormated>
  <DomainObject.Predmet.ProtuStrankaListFormatedOIB>
    <izvorni_sadrzaj>
      <item>MABA-PRINT d.d., OIB 12687282181 zastupanog po punomoćniku Arsen Dobrota; Anđela Šipić</item>
    </izvorni_sadrzaj>
    <derivirana_varijabla naziv="DomainObject.Predmet.ProtuStrankaListFormatedOIB_1">
      <item>MABA-PRINT d.d., OIB 12687282181 zastupanog po punomoćniku Arsen Dobrota; Anđela Šipić</item>
    </derivirana_varijabla>
  </DomainObject.Predmet.ProtuStrankaListFormatedOIB>
  <DomainObject.Predmet.ProtuStrankaListFormatedWithAdress>
    <izvorni_sadrzaj>
      <item>MABA-PRINT d.d., Brezjanski put 33, 10431 Brezje zastupanog po punomoćniku Arsen Dobrota; Anđela Šipić</item>
    </izvorni_sadrzaj>
    <derivirana_varijabla naziv="DomainObject.Predmet.ProtuStrankaListFormatedWithAdress_1">
      <item>MABA-PRINT d.d., Brezjanski put 33, 10431 Brezje zastupanog po punomoćniku Arsen Dobrota; Anđela Šipić</item>
    </derivirana_varijabla>
  </DomainObject.Predmet.ProtuStrankaListFormatedWithAdress>
  <DomainObject.Predmet.ProtuStrankaListFormatedWithAdressOIB>
    <izvorni_sadrzaj>
      <item>MABA-PRINT d.d., OIB 12687282181, Brezjanski put 33, 10431 Brezje zastupanog po punomoćniku Arsen Dobrota; Anđela Šipić</item>
    </izvorni_sadrzaj>
    <derivirana_varijabla naziv="DomainObject.Predmet.ProtuStrankaListFormatedWithAdressOIB_1">
      <item>MABA-PRINT d.d., OIB 12687282181, Brezjanski put 33, 10431 Brezje zastupanog po punomoćniku Arsen Dobrota; Anđela Šipić</item>
    </derivirana_varijabla>
  </DomainObject.Predmet.ProtuStrankaListFormatedWithAdressOIB>
  <DomainObject.Predmet.ProtuStrankaListNazivFormated>
    <izvorni_sadrzaj>
      <item>MABA-PRINT d.d.</item>
    </izvorni_sadrzaj>
    <derivirana_varijabla naziv="DomainObject.Predmet.ProtuStrankaListNazivFormated_1">
      <item>MABA-PRINT d.d.</item>
    </derivirana_varijabla>
  </DomainObject.Predmet.ProtuStrankaListNazivFormated>
  <DomainObject.Predmet.ProtuStrankaListNazivFormatedOIB>
    <izvorni_sadrzaj>
      <item>MABA-PRINT d.d., OIB 12687282181</item>
    </izvorni_sadrzaj>
    <derivirana_varijabla naziv="DomainObject.Predmet.ProtuStrankaListNazivFormatedOIB_1">
      <item>MABA-PRINT d.d., OIB 12687282181</item>
    </derivirana_varijabla>
  </DomainObject.Predmet.ProtuStrankaListNazivFormatedOIB>
  <DomainObject.Predmet.OstaliListFormated>
    <izvorni_sadrzaj>
      <item>Arsen Dobrota punomoćnik sudionika u postupku MABA-PRINT d.d.</item>
      <item>Anđela Šipić punomoćnik sudionika u postupku MABA-PRINT d.d.</item>
    </izvorni_sadrzaj>
    <derivirana_varijabla naziv="DomainObject.Predmet.OstaliListFormated_1">
      <item>Arsen Dobrota punomoćnik sudionika u postupku MABA-PRINT d.d.</item>
      <item>Anđela Šipić punomoćnik sudionika u postupku MABA-PRINT d.d.</item>
    </derivirana_varijabla>
  </DomainObject.Predmet.OstaliListFormated>
  <DomainObject.Predmet.OstaliListFormatedOIB>
    <izvorni_sadrzaj>
      <item>Arsen Dobrota, OIB 88345360470 punomoćnik sudionika u postupku MABA-PRINT d.d.</item>
      <item>Anđela Šipić, OIB 32151358453 punomoćnik sudionika u postupku MABA-PRINT d.d.</item>
    </izvorni_sadrzaj>
    <derivirana_varijabla naziv="DomainObject.Predmet.OstaliListFormatedOIB_1">
      <item>Arsen Dobrota, OIB 88345360470 punomoćnik sudionika u postupku MABA-PRINT d.d.</item>
      <item>Anđela Šipić, OIB 32151358453 punomoćnik sudionika u postupku MABA-PRINT d.d.</item>
    </derivirana_varijabla>
  </DomainObject.Predmet.OstaliListFormatedOIB>
  <DomainObject.Predmet.OstaliListFormatedWithAdress>
    <izvorni_sadrzaj>
      <item>Arsen Dobrota, Donji Zbilj 2, 49216 Donji Zbilj punomoćnik sudionika u postupku MABA-PRINT d.d.</item>
      <item>Anđela Šipić, Aleja Antuna Augustinčića 3, 10000 Zagreb punomoćnik sudionika u postupku MABA-PRINT d.d.</item>
    </izvorni_sadrzaj>
    <derivirana_varijabla naziv="DomainObject.Predmet.OstaliListFormatedWithAdress_1">
      <item>Arsen Dobrota, Donji Zbilj 2, 49216 Donji Zbilj punomoćnik sudionika u postupku MABA-PRINT d.d.</item>
      <item>Anđela Šipić, Aleja Antuna Augustinčića 3, 10000 Zagreb punomoćnik sudionika u postupku MABA-PRINT d.d.</item>
    </derivirana_varijabla>
  </DomainObject.Predmet.OstaliListFormatedWithAdress>
  <DomainObject.Predmet.OstaliListFormatedWithAdressOIB>
    <izvorni_sadrzaj>
      <item>Arsen Dobrota, OIB 88345360470, Donji Zbilj 2, 49216 Donji Zbilj punomoćnik sudionika u postupku MABA-PRINT d.d.</item>
      <item>Anđela Šipić, OIB 32151358453, Aleja Antuna Augustinčića 3, 10000 Zagreb punomoćnik sudionika u postupku MABA-PRINT d.d.</item>
    </izvorni_sadrzaj>
    <derivirana_varijabla naziv="DomainObject.Predmet.OstaliListFormatedWithAdressOIB_1">
      <item>Arsen Dobrota, OIB 88345360470, Donji Zbilj 2, 49216 Donji Zbilj punomoćnik sudionika u postupku MABA-PRINT d.d.</item>
      <item>Anđela Šipić, OIB 32151358453, Aleja Antuna Augustinčića 3, 10000 Zagreb punomoćnik sudionika u postupku MABA-PRINT d.d.</item>
    </derivirana_varijabla>
  </DomainObject.Predmet.OstaliListFormatedWithAdressOIB>
  <DomainObject.Predmet.OstaliListNazivFormated>
    <izvorni_sadrzaj>
      <item>Arsen Dobrota</item>
      <item>Anđela Šipić</item>
    </izvorni_sadrzaj>
    <derivirana_varijabla naziv="DomainObject.Predmet.OstaliListNazivFormated_1">
      <item>Arsen Dobrota</item>
      <item>Anđela Šipić</item>
    </derivirana_varijabla>
  </DomainObject.Predmet.OstaliListNazivFormated>
  <DomainObject.Predmet.OstaliListNazivFormatedOIB>
    <izvorni_sadrzaj>
      <item>Arsen Dobrota, OIB 88345360470</item>
      <item>Anđela Šipić, OIB 32151358453</item>
    </izvorni_sadrzaj>
    <derivirana_varijabla naziv="DomainObject.Predmet.OstaliListNazivFormatedOIB_1">
      <item>Arsen Dobrota, OIB 88345360470</item>
      <item>Anđela Šipić, OIB 32151358453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MABA-PRINT d.d.</izvorni_sadrzaj>
    <derivirana_varijabla naziv="DomainObject.Predmet.ProtustrankaIDrugi_1">MABA-PRINT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MABA-PRINT d.d., OIB 12687282181, Brezjanski put 33, 10431 Brezje</izvorni_sadrzaj>
    <derivirana_varijabla naziv="DomainObject.Predmet.ProtustrankaIDrugiAdressOIB_1">MABA-PRINT d.d., OIB 12687282181,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MABA-PRINT d.d.</item>
      <item>Arsen Dobrota</item>
      <item>Anđela Šipić</item>
    </izvorni_sadrzaj>
    <derivirana_varijabla naziv="DomainObject.Predmet.SudioniciListNaziv_1">
      <item>FINA Regionalni centar Zagreb</item>
      <item>MABA-PRINT d.d.</item>
      <item>Arsen Dobrota</item>
      <item>Anđela Šipić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MABA-PRINT d.d., OIB 12687282181, Brezjanski put 33,10431 Brezje</item>
      <item>Arsen Dobrota, OIB 88345360470, Donji Zbilj 2,49216 Donji Zbilj</item>
      <item>Anđela Šipić, OIB 32151358453,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MABA-PRINT d.d., OIB 12687282181, Brezjanski put 33,10431 Brezje</item>
      <item>Arsen Dobrota, OIB 88345360470, Donji Zbilj 2,49216 Donji Zbilj</item>
      <item>Anđela Šipić, OIB 32151358453,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12687282181</item>
      <item>, OIB 88345360470</item>
      <item>, OIB 32151358453</item>
    </izvorni_sadrzaj>
    <derivirana_varijabla naziv="DomainObject.Predmet.SudioniciListNazivOIB_1">
      <item>, OIB 85821130368</item>
      <item>, OIB 12687282181</item>
      <item>, OIB 88345360470</item>
      <item>, OIB 32151358453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B01B3-50BC-4E73-88AB-7E6845091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1144</properties:Characters>
  <properties:Lines>42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2018-04-17T10:21:00Z</dcterms:created>
  <dc:creator>Gordana Grčić</dc:creator>
  <cp:lastModifiedBy>Renata Klokočki</cp:lastModifiedBy>
  <cp:lastPrinted>2017-01-20T09:23:00Z</cp:lastPrinted>
  <dcterms:modified xmlns:xsi="http://www.w3.org/2001/XMLSchema-instance" xsi:type="dcterms:W3CDTF">2018-04-18T06:18:00Z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zakazivanje ISPITNOG ročišta--MABA-PRINT.docx)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