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540c" w14:paraId="fd0540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00FEB" w:rsidP="009E3B0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E3B00" w:rsidP="00921899" w:rsidR="009E3B00" w:rsidRPr="009E3B0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ab/>
      </w:r>
      <w:r w:rsidRPr="009E3B00">
        <w:rPr>
          <w:rFonts w:cs="Times New Roman" w:eastAsia="Times New Roman"/>
          <w:lang w:eastAsia="hr-HR"/>
        </w:rPr>
        <w:tab/>
      </w:r>
      <w:r w:rsidRPr="009E3B00">
        <w:rPr>
          <w:rFonts w:cs="Times New Roman" w:eastAsia="Times New Roman"/>
          <w:lang w:eastAsia="hr-HR"/>
        </w:rPr>
        <w:tab/>
      </w:r>
      <w:r w:rsidRPr="009E3B00">
        <w:rPr>
          <w:rFonts w:cs="Times New Roman" w:eastAsia="Times New Roman"/>
          <w:lang w:eastAsia="hr-HR"/>
        </w:rPr>
        <w:tab/>
        <w:t xml:space="preserve">     </w:t>
      </w:r>
      <w:r w:rsidR="00921899">
        <w:rPr>
          <w:rFonts w:cs="Times New Roman" w:eastAsia="Times New Roman"/>
          <w:lang w:eastAsia="hr-HR"/>
        </w:rPr>
        <w:t xml:space="preserve">  28. St-3743/16</w:t>
      </w:r>
    </w:p>
    <w:p w:rsidRDefault="009E3B00" w:rsidP="009E3B00" w:rsidR="009E3B00" w:rsidRPr="009E3B00">
      <w:pPr>
        <w:spacing w:after="0"/>
        <w:rPr>
          <w:rFonts w:cs="Times New Roman" w:eastAsia="Times New Roman"/>
          <w:lang w:eastAsia="hr-HR"/>
        </w:rPr>
      </w:pPr>
    </w:p>
    <w:p w:rsidRDefault="009E3B00" w:rsidP="009E3B00" w:rsidR="009E3B00" w:rsidRPr="009E3B00">
      <w:pPr>
        <w:spacing w:after="0"/>
        <w:ind w:firstLine="708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 xml:space="preserve">REPUBLIKA HRVATSKA </w:t>
      </w:r>
      <w:r w:rsidRPr="009E3B00">
        <w:rPr>
          <w:rFonts w:cs="Times New Roman" w:eastAsia="Times New Roman"/>
          <w:lang w:eastAsia="hr-HR"/>
        </w:rPr>
        <w:tab/>
      </w:r>
      <w:r w:rsidRPr="009E3B00">
        <w:rPr>
          <w:rFonts w:cs="Times New Roman" w:eastAsia="Times New Roman"/>
          <w:lang w:eastAsia="hr-HR"/>
        </w:rPr>
        <w:tab/>
      </w:r>
      <w:r w:rsidRPr="009E3B00">
        <w:rPr>
          <w:rFonts w:cs="Times New Roman" w:eastAsia="Times New Roman"/>
          <w:lang w:eastAsia="hr-HR"/>
        </w:rPr>
        <w:tab/>
      </w:r>
      <w:r w:rsidRPr="009E3B00">
        <w:rPr>
          <w:rFonts w:cs="Times New Roman" w:eastAsia="Times New Roman"/>
          <w:lang w:eastAsia="hr-HR"/>
        </w:rPr>
        <w:tab/>
      </w:r>
    </w:p>
    <w:p w:rsidRDefault="00A17575" w:rsidP="009E3B00" w:rsidR="009E3B00" w:rsidRPr="009E3B00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ZAGREB</w:t>
      </w:r>
    </w:p>
    <w:p w:rsidRDefault="009E3B00" w:rsidP="006A6D05" w:rsidR="009E3B00" w:rsidRPr="009E3B00">
      <w:pPr>
        <w:spacing w:after="0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ab/>
      </w:r>
      <w:r w:rsidR="00902F03">
        <w:rPr>
          <w:rFonts w:cs="Times New Roman" w:eastAsia="Times New Roman"/>
          <w:lang w:eastAsia="hr-HR"/>
        </w:rPr>
        <w:t>Zagreb, Amruševa 2/II</w:t>
      </w:r>
      <w:r w:rsidRPr="009E3B00">
        <w:rPr>
          <w:rFonts w:cs="Times New Roman" w:eastAsia="Times New Roman"/>
          <w:lang w:eastAsia="hr-HR"/>
        </w:rPr>
        <w:tab/>
      </w:r>
      <w:r w:rsidRPr="009E3B00">
        <w:rPr>
          <w:rFonts w:cs="Times New Roman" w:eastAsia="Times New Roman"/>
          <w:lang w:eastAsia="hr-HR"/>
        </w:rPr>
        <w:tab/>
      </w:r>
    </w:p>
    <w:p w:rsidRDefault="009E3B00" w:rsidP="009E3B00" w:rsidR="009E3B00" w:rsidRPr="009E3B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E3B00" w:rsidP="009E3B00" w:rsidR="009E3B00" w:rsidRPr="009E3B00">
      <w:pPr>
        <w:spacing w:after="0"/>
        <w:jc w:val="center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 xml:space="preserve">R E P U B L I K A  H R V A T S KA </w:t>
      </w:r>
    </w:p>
    <w:p w:rsidRDefault="009E3B00" w:rsidP="009E3B00" w:rsidR="009E3B00" w:rsidRPr="009E3B00">
      <w:pPr>
        <w:spacing w:after="0"/>
        <w:rPr>
          <w:rFonts w:cs="Times New Roman" w:eastAsia="Times New Roman"/>
          <w:lang w:eastAsia="hr-HR"/>
        </w:rPr>
      </w:pPr>
    </w:p>
    <w:p w:rsidRDefault="009E3B00" w:rsidP="009E3B00" w:rsidR="009E3B00" w:rsidRPr="009E3B00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ab/>
        <w:t>R J E Š E N J E</w:t>
      </w:r>
      <w:r w:rsidRPr="009E3B00">
        <w:rPr>
          <w:rFonts w:cs="Times New Roman" w:eastAsia="Times New Roman"/>
          <w:lang w:eastAsia="hr-HR"/>
        </w:rPr>
        <w:tab/>
      </w:r>
    </w:p>
    <w:p w:rsidRDefault="009E3B00" w:rsidP="009E3B00" w:rsidR="009E3B00" w:rsidRPr="009E3B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7575" w:rsidP="009E3B00" w:rsidR="009E3B00" w:rsidRPr="009E3B0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Zagrebu, po sucu toga suda Ivanu Vladiću</w:t>
      </w:r>
      <w:r w:rsidR="009E3B00" w:rsidRPr="009E3B00">
        <w:rPr>
          <w:rFonts w:cs="Times New Roman" w:eastAsia="Times New Roman"/>
          <w:lang w:eastAsia="hr-HR"/>
        </w:rPr>
        <w:t>, odlučujući o prijedlogu Republike Hrvatske, Ministarstva financija-Porezne u</w:t>
      </w:r>
      <w:r w:rsidR="00921899">
        <w:rPr>
          <w:rFonts w:cs="Times New Roman" w:eastAsia="Times New Roman"/>
          <w:lang w:eastAsia="hr-HR"/>
        </w:rPr>
        <w:t>prave, RC Zagreb, Podružnica Zagreb</w:t>
      </w:r>
      <w:r w:rsidR="009E3B00" w:rsidRPr="009E3B00">
        <w:rPr>
          <w:rFonts w:cs="Times New Roman" w:eastAsia="Times New Roman"/>
          <w:lang w:eastAsia="hr-HR"/>
        </w:rPr>
        <w:t>, zastupane po Županijsk</w:t>
      </w:r>
      <w:r w:rsidR="00921899">
        <w:rPr>
          <w:rFonts w:cs="Times New Roman" w:eastAsia="Times New Roman"/>
          <w:lang w:eastAsia="hr-HR"/>
        </w:rPr>
        <w:t>om državnom odvjetništvu u Zagrebu, od 26. siječnja</w:t>
      </w:r>
      <w:r w:rsidR="009E3B00" w:rsidRPr="009E3B00">
        <w:rPr>
          <w:rFonts w:cs="Times New Roman" w:eastAsia="Times New Roman"/>
          <w:lang w:eastAsia="hr-HR"/>
        </w:rPr>
        <w:t xml:space="preserve"> 2016. za otvaranje stečajnoga postupka nad dužn</w:t>
      </w:r>
      <w:r w:rsidR="00921899">
        <w:rPr>
          <w:rFonts w:cs="Times New Roman" w:eastAsia="Times New Roman"/>
          <w:lang w:eastAsia="hr-HR"/>
        </w:rPr>
        <w:t>ikom 360kut d.o.o. Zagreb, I. Šibla 17, OIB 59780044600</w:t>
      </w:r>
      <w:r w:rsidR="009E3B00" w:rsidRPr="009E3B00">
        <w:rPr>
          <w:rFonts w:cs="Times New Roman" w:eastAsia="Times New Roman"/>
          <w:lang w:eastAsia="hr-HR"/>
        </w:rPr>
        <w:t xml:space="preserve">, </w:t>
      </w:r>
      <w:r w:rsidR="00921899">
        <w:rPr>
          <w:rFonts w:cs="Times New Roman" w:eastAsia="Times New Roman"/>
          <w:lang w:eastAsia="hr-HR"/>
        </w:rPr>
        <w:t>dana 29</w:t>
      </w:r>
      <w:r w:rsidR="009E3B00" w:rsidRPr="009E3B00">
        <w:rPr>
          <w:rFonts w:cs="Times New Roman" w:eastAsia="Times New Roman"/>
          <w:lang w:eastAsia="hr-HR"/>
        </w:rPr>
        <w:t xml:space="preserve">. kolovoza 2016. </w:t>
      </w:r>
    </w:p>
    <w:p w:rsidRDefault="009E3B00" w:rsidP="009E3B00" w:rsidR="009E3B00" w:rsidRPr="009E3B00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 xml:space="preserve"> </w:t>
      </w:r>
    </w:p>
    <w:p w:rsidRDefault="009E3B00" w:rsidP="009E3B00" w:rsidR="009E3B00" w:rsidRPr="009E3B00">
      <w:pPr>
        <w:spacing w:after="0"/>
        <w:jc w:val="center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>r i j e š i o  j e</w:t>
      </w:r>
    </w:p>
    <w:p w:rsidRDefault="009E3B00" w:rsidP="009E3B00" w:rsidR="009E3B00" w:rsidRPr="009E3B00">
      <w:pPr>
        <w:spacing w:after="0"/>
        <w:rPr>
          <w:rFonts w:cs="Times New Roman" w:eastAsia="Times New Roman"/>
          <w:lang w:eastAsia="hr-HR"/>
        </w:rPr>
      </w:pPr>
    </w:p>
    <w:p w:rsidRDefault="009E3B00" w:rsidP="00902F03" w:rsidR="00902F03" w:rsidRPr="00902F03">
      <w:pPr>
        <w:pStyle w:val="Odlomakpopisa"/>
        <w:numPr>
          <w:ilvl w:val="0"/>
          <w:numId w:val="48"/>
        </w:numPr>
        <w:spacing w:after="0"/>
        <w:ind w:hanging="851" w:left="851"/>
        <w:rPr>
          <w:lang w:val="pl-PL"/>
        </w:rPr>
      </w:pPr>
      <w:r w:rsidRPr="00921899">
        <w:rPr>
          <w:rFonts w:cs="Times New Roman"/>
        </w:rPr>
        <w:t xml:space="preserve">Pozivaju se osobe koje imaju pravni interes za provedbom stečajnoga postupka nad dužnikom </w:t>
      </w:r>
      <w:r w:rsidR="00921899" w:rsidRPr="00921899">
        <w:rPr>
          <w:rFonts w:cs="Times New Roman"/>
        </w:rPr>
        <w:t>360kut d.o.o. Zagreb, I. Šibla 17, OIB 59780044600</w:t>
      </w:r>
      <w:r w:rsidRPr="00921899">
        <w:rPr>
          <w:rFonts w:cs="Times New Roman"/>
        </w:rPr>
        <w:t>, u roku od 15 dana od isteka osmog dana od dana objave ovog rješenja na mrežnoj stranici e-Oglasna ploča suda, solidarno uplatiti predujam za namirenje troškova prethodnoga i otvorenoga s</w:t>
      </w:r>
      <w:r w:rsidR="00921899">
        <w:rPr>
          <w:rFonts w:cs="Times New Roman"/>
        </w:rPr>
        <w:t>tečajnog postupka u iznosu od 47</w:t>
      </w:r>
      <w:r w:rsidRPr="00921899">
        <w:rPr>
          <w:rFonts w:cs="Times New Roman"/>
        </w:rPr>
        <w:t>.00</w:t>
      </w:r>
      <w:r w:rsidR="00921899" w:rsidRPr="00921899">
        <w:rPr>
          <w:rFonts w:cs="Times New Roman"/>
        </w:rPr>
        <w:t xml:space="preserve">0,00 kn </w:t>
      </w:r>
      <w:r w:rsidR="00921899" w:rsidRPr="00921899">
        <w:rPr>
          <w:lang w:val="pl-PL"/>
        </w:rPr>
        <w:t xml:space="preserve">na sudski depozit ovog suda broj </w:t>
      </w:r>
      <w:r w:rsidR="00921899" w:rsidRPr="00921899">
        <w:rPr>
          <w:color w:themeColor="text1" w:val="000000"/>
          <w:lang w:val="pl-PL"/>
        </w:rPr>
        <w:t xml:space="preserve">IBAN: HR9223900011300000460 </w:t>
      </w:r>
      <w:r w:rsidR="00921899" w:rsidRPr="00921899">
        <w:rPr>
          <w:lang w:val="pl-PL"/>
        </w:rPr>
        <w:t xml:space="preserve">otvoren kod Hrvatske poštanske banke d. d., Zagreb, pozivom na broj </w:t>
      </w:r>
      <w:r w:rsidR="00921899" w:rsidRPr="00921899">
        <w:rPr>
          <w:color w:themeColor="text1" w:val="000000"/>
          <w:lang w:val="pl-PL"/>
        </w:rPr>
        <w:t xml:space="preserve">2001-3743-2016 </w:t>
      </w:r>
      <w:r w:rsidR="00921899" w:rsidRPr="00921899">
        <w:rPr>
          <w:lang w:val="pl-PL"/>
        </w:rPr>
        <w:t>te o izvršenoj uplati dostavi potvrdu o uplati u sudski spis.</w:t>
      </w:r>
    </w:p>
    <w:p w:rsidRDefault="00921899" w:rsidP="00921899" w:rsidR="00921899" w:rsidRPr="00F95ECC">
      <w:pPr>
        <w:pStyle w:val="Odlomakpopisa"/>
        <w:spacing w:after="0"/>
        <w:ind w:firstLine="0" w:left="851"/>
      </w:pPr>
    </w:p>
    <w:p w:rsidRDefault="009E3B00" w:rsidP="00902F03" w:rsidR="00902F03">
      <w:pPr>
        <w:pStyle w:val="Odlomakpopisa"/>
        <w:numPr>
          <w:ilvl w:val="0"/>
          <w:numId w:val="48"/>
        </w:numPr>
        <w:spacing w:after="0"/>
        <w:ind w:hanging="851" w:left="851"/>
        <w:rPr>
          <w:rFonts w:cs="Times New Roman"/>
        </w:rPr>
      </w:pPr>
      <w:r w:rsidRPr="00921899">
        <w:rPr>
          <w:rFonts w:cs="Times New Roman"/>
        </w:rPr>
        <w:t>Ako osobe iz točke I. izreke ovog rješenja ne p</w:t>
      </w:r>
      <w:r w:rsidR="00902F03">
        <w:rPr>
          <w:rFonts w:cs="Times New Roman"/>
        </w:rPr>
        <w:t xml:space="preserve">redujme zatraženi iznos, sud će </w:t>
      </w:r>
      <w:r w:rsidRPr="00921899">
        <w:rPr>
          <w:rFonts w:cs="Times New Roman"/>
        </w:rPr>
        <w:t>donijeti rješenje o otvaranju i zaključenju stečajnoga postupka nad uvodno označenim dužnikom.</w:t>
      </w:r>
    </w:p>
    <w:p w:rsidRDefault="00902F03" w:rsidP="00902F03" w:rsidR="00902F03" w:rsidRPr="00902F03">
      <w:pPr>
        <w:pStyle w:val="ListaeSPIS"/>
        <w:numPr>
          <w:ilvl w:val="0"/>
          <w:numId w:val="0"/>
        </w:numPr>
        <w:ind w:left="624"/>
      </w:pPr>
    </w:p>
    <w:p w:rsidRDefault="009E3B00" w:rsidP="00902F03" w:rsidR="009E3B00" w:rsidRPr="00921899">
      <w:pPr>
        <w:pStyle w:val="Odlomakpopisa"/>
        <w:numPr>
          <w:ilvl w:val="0"/>
          <w:numId w:val="48"/>
        </w:numPr>
        <w:spacing w:after="0"/>
        <w:ind w:hanging="851" w:left="851"/>
        <w:rPr>
          <w:rFonts w:cs="Times New Roman"/>
        </w:rPr>
      </w:pPr>
      <w:r w:rsidRPr="00921899">
        <w:rPr>
          <w:rFonts w:cs="Times New Roman"/>
        </w:rPr>
        <w:t xml:space="preserve">Ovo rješenje će se objaviti na mrežnoj stranici e-Oglasna ploča suda istog dana kada je doneseno. </w:t>
      </w:r>
    </w:p>
    <w:p w:rsidRDefault="009E3B00" w:rsidP="009E3B00" w:rsidR="009E3B00" w:rsidRPr="009E3B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3B00" w:rsidP="009E3B00" w:rsidR="009E3B00" w:rsidRPr="009E3B00">
      <w:pPr>
        <w:spacing w:after="0"/>
        <w:jc w:val="center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>Obrazloženje</w:t>
      </w:r>
    </w:p>
    <w:p w:rsidRDefault="009E3B00" w:rsidP="009E3B00" w:rsidR="009E3B00" w:rsidRPr="009E3B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E3B00" w:rsidP="009E3B00" w:rsidR="009E3B00" w:rsidRPr="009E3B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>Rješenjem ovog</w:t>
      </w:r>
      <w:r w:rsidR="00921899">
        <w:rPr>
          <w:rFonts w:cs="Times New Roman" w:eastAsia="Times New Roman"/>
          <w:lang w:eastAsia="hr-HR"/>
        </w:rPr>
        <w:t xml:space="preserve"> suda poslovni broj St-3743/16 od </w:t>
      </w:r>
      <w:r w:rsidR="00FD7EE3">
        <w:rPr>
          <w:rFonts w:cs="Times New Roman" w:eastAsia="Times New Roman"/>
          <w:lang w:eastAsia="hr-HR"/>
        </w:rPr>
        <w:t>06. svibnja</w:t>
      </w:r>
      <w:r w:rsidRPr="009E3B00">
        <w:rPr>
          <w:rFonts w:cs="Times New Roman" w:eastAsia="Times New Roman"/>
          <w:lang w:eastAsia="hr-HR"/>
        </w:rPr>
        <w:t xml:space="preserve"> 2016., a povodom prijedlo</w:t>
      </w:r>
      <w:r w:rsidR="00FD7EE3">
        <w:rPr>
          <w:rFonts w:cs="Times New Roman" w:eastAsia="Times New Roman"/>
          <w:lang w:eastAsia="hr-HR"/>
        </w:rPr>
        <w:t>ga vjerovnika Financijske agencije od 26. siječnja</w:t>
      </w:r>
      <w:r w:rsidRPr="009E3B00">
        <w:rPr>
          <w:rFonts w:cs="Times New Roman" w:eastAsia="Times New Roman"/>
          <w:lang w:eastAsia="hr-HR"/>
        </w:rPr>
        <w:t xml:space="preserve"> 2016. za otvaranje stečajnoga postupka nad uvodno označenim dužnikom,</w:t>
      </w:r>
      <w:r w:rsidR="00FD7EE3">
        <w:rPr>
          <w:rFonts w:cs="Times New Roman" w:eastAsia="Times New Roman"/>
          <w:lang w:eastAsia="hr-HR"/>
        </w:rPr>
        <w:t xml:space="preserve"> pokrenut je prethodni postupak radi utvrđivanja pretpostavki za otvaranje stečajnog postupka nad stečajnim dužnikom 360kut d.o.o. Zagreb.  </w:t>
      </w:r>
    </w:p>
    <w:p w:rsidRDefault="00FD7EE3" w:rsidP="009E3B00" w:rsidR="00FD7E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Rješenjem ovog suda broj St-3743/16 od 20. lipnja 2016. imenovan je privremeni stečajni upravitelj koji je dužan ispitati mogu li se iz imovine dužnika namiriti troškovi postupka.</w:t>
      </w:r>
    </w:p>
    <w:p w:rsidRDefault="00FD7EE3" w:rsidP="009E3B00" w:rsidR="00FD7E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Dana 29</w:t>
      </w:r>
      <w:r w:rsidR="009E3B00" w:rsidRPr="009E3B00">
        <w:rPr>
          <w:rFonts w:cs="Times New Roman" w:eastAsia="Times New Roman"/>
          <w:lang w:eastAsia="hr-HR"/>
        </w:rPr>
        <w:t>. kolovoza 2016.</w:t>
      </w:r>
      <w:r>
        <w:rPr>
          <w:rFonts w:cs="Times New Roman" w:eastAsia="Times New Roman"/>
          <w:lang w:eastAsia="hr-HR"/>
        </w:rPr>
        <w:t xml:space="preserve"> privremeni stečajni upravitelj je u svom izvješću o gospodarskom položaju dužnika izvijestio sud da imovina dužnika koja bi ušla u stečajni masu nije dostatna ni za pokriće troškova postupka, jer dužnik nema imovine, te da je iznos od 47.000,00 kn potreban za pokriće troškova postupka.</w:t>
      </w:r>
    </w:p>
    <w:p w:rsidRDefault="009E3B00" w:rsidP="009E3B00" w:rsidR="009E3B00" w:rsidRPr="009E3B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>Odredbom čl. 132. st. 1. i 2. Stečajnog zakona (Narodne novine broj 71/15-u nastavku teksta: SZ)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9E3B00" w:rsidP="009E3B00" w:rsidR="00FD7E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>Radi osiguranja novčanih sredstava potrebnih za namirenje troškova stečajnog postupka u smislu o</w:t>
      </w:r>
      <w:r w:rsidR="00FD7EE3">
        <w:rPr>
          <w:rFonts w:cs="Times New Roman" w:eastAsia="Times New Roman"/>
          <w:lang w:eastAsia="hr-HR"/>
        </w:rPr>
        <w:t xml:space="preserve">dredbe čl. 132. st. 1. SZ-a, </w:t>
      </w:r>
      <w:r w:rsidR="006A6D05">
        <w:rPr>
          <w:rFonts w:cs="Times New Roman" w:eastAsia="Times New Roman"/>
          <w:lang w:eastAsia="hr-HR"/>
        </w:rPr>
        <w:t>potreban</w:t>
      </w:r>
      <w:r w:rsidR="00FD7EE3">
        <w:rPr>
          <w:rFonts w:cs="Times New Roman" w:eastAsia="Times New Roman"/>
          <w:lang w:eastAsia="hr-HR"/>
        </w:rPr>
        <w:t xml:space="preserve"> je, prema navodima privremenog stečajnog upravitelja,</w:t>
      </w:r>
      <w:r w:rsidR="006A6D05">
        <w:rPr>
          <w:rFonts w:cs="Times New Roman" w:eastAsia="Times New Roman"/>
          <w:lang w:eastAsia="hr-HR"/>
        </w:rPr>
        <w:t xml:space="preserve"> iznos</w:t>
      </w:r>
      <w:r w:rsidR="00FD7EE3">
        <w:rPr>
          <w:rFonts w:cs="Times New Roman" w:eastAsia="Times New Roman"/>
          <w:lang w:eastAsia="hr-HR"/>
        </w:rPr>
        <w:t xml:space="preserve"> od 47.000,00 kn jer dužnik nema nikakvu imovinu.</w:t>
      </w:r>
    </w:p>
    <w:p w:rsidRDefault="009E3B00" w:rsidP="009E3B00" w:rsidR="006A6D0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>Slijedom navedenog, a prije donošenja odluke o otvaranju i zaključenju stečajnoga postupka nad dužnikom u smislu odredbe čl. 132. st. 2. SZ-a, osobe koje imaju pravni interes za provedbu stečajnoga postupka nad dužnikom</w:t>
      </w:r>
      <w:r w:rsidR="006A6D05">
        <w:rPr>
          <w:rFonts w:cs="Times New Roman" w:eastAsia="Times New Roman"/>
          <w:lang w:eastAsia="hr-HR"/>
        </w:rPr>
        <w:t xml:space="preserve"> pozivaju se</w:t>
      </w:r>
      <w:r w:rsidRPr="009E3B00">
        <w:rPr>
          <w:rFonts w:cs="Times New Roman" w:eastAsia="Times New Roman"/>
          <w:lang w:eastAsia="hr-HR"/>
        </w:rPr>
        <w:t xml:space="preserve"> na uplatu navedenog pred</w:t>
      </w:r>
      <w:r w:rsidR="006A6D05">
        <w:rPr>
          <w:rFonts w:cs="Times New Roman" w:eastAsia="Times New Roman"/>
          <w:lang w:eastAsia="hr-HR"/>
        </w:rPr>
        <w:t>ujma za namirenje troškova postupka.</w:t>
      </w:r>
    </w:p>
    <w:p w:rsidRDefault="006A6D05" w:rsidP="009E3B00" w:rsidR="009E3B00" w:rsidRPr="009E3B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</w:t>
      </w:r>
      <w:r w:rsidR="009E3B00" w:rsidRPr="009E3B00">
        <w:rPr>
          <w:rFonts w:cs="Times New Roman" w:eastAsia="Times New Roman"/>
          <w:lang w:eastAsia="hr-HR"/>
        </w:rPr>
        <w:t xml:space="preserve"> je</w:t>
      </w:r>
      <w:r>
        <w:rPr>
          <w:rFonts w:cs="Times New Roman" w:eastAsia="Times New Roman"/>
          <w:lang w:eastAsia="hr-HR"/>
        </w:rPr>
        <w:t xml:space="preserve"> sud temeljem</w:t>
      </w:r>
      <w:r w:rsidR="009E3B00" w:rsidRPr="009E3B00">
        <w:rPr>
          <w:rFonts w:cs="Times New Roman" w:eastAsia="Times New Roman"/>
          <w:lang w:eastAsia="hr-HR"/>
        </w:rPr>
        <w:t xml:space="preserve"> čl. 132. st. 1</w:t>
      </w:r>
      <w:r>
        <w:rPr>
          <w:rFonts w:cs="Times New Roman" w:eastAsia="Times New Roman"/>
          <w:lang w:eastAsia="hr-HR"/>
        </w:rPr>
        <w:t>. do 3. SZ-a donio odluku</w:t>
      </w:r>
      <w:r w:rsidR="009E3B00" w:rsidRPr="009E3B00">
        <w:rPr>
          <w:rFonts w:cs="Times New Roman" w:eastAsia="Times New Roman"/>
          <w:lang w:eastAsia="hr-HR"/>
        </w:rPr>
        <w:t xml:space="preserve"> kao u izreci rješenja. </w:t>
      </w:r>
    </w:p>
    <w:p w:rsidRDefault="009E3B00" w:rsidP="009E3B00" w:rsidR="009E3B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A6D05" w:rsidP="009E3B00" w:rsidR="006A6D05" w:rsidRPr="009E3B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17575" w:rsidP="009E3B00" w:rsidR="009E3B00" w:rsidRPr="009E3B0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Zagrebu</w:t>
      </w:r>
      <w:r w:rsidR="006A6D05">
        <w:rPr>
          <w:rFonts w:cs="Times New Roman" w:eastAsia="Times New Roman"/>
          <w:lang w:eastAsia="hr-HR"/>
        </w:rPr>
        <w:t xml:space="preserve"> 29</w:t>
      </w:r>
      <w:r w:rsidR="009E3B00" w:rsidRPr="009E3B00">
        <w:rPr>
          <w:rFonts w:cs="Times New Roman" w:eastAsia="Times New Roman"/>
          <w:lang w:eastAsia="hr-HR"/>
        </w:rPr>
        <w:t xml:space="preserve">. kolovoza 2016. </w:t>
      </w:r>
    </w:p>
    <w:p w:rsidRDefault="009E3B00" w:rsidP="009E3B00" w:rsidR="009E3B00" w:rsidRPr="009E3B0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E3B00" w:rsidP="009E3B00" w:rsidR="009E3B00" w:rsidRPr="009E3B0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 xml:space="preserve">                                             </w:t>
      </w:r>
      <w:r w:rsidR="00A17575">
        <w:rPr>
          <w:rFonts w:cs="Times New Roman" w:eastAsia="Times New Roman"/>
          <w:lang w:eastAsia="hr-HR"/>
        </w:rPr>
        <w:t>SUDAC</w:t>
      </w:r>
    </w:p>
    <w:p w:rsidRDefault="009E3B00" w:rsidP="009E3B00" w:rsidR="009E3B00" w:rsidRPr="009E3B0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  <w:r w:rsidR="00A17575">
        <w:rPr>
          <w:rFonts w:cs="Times New Roman" w:eastAsia="Times New Roman"/>
          <w:lang w:eastAsia="hr-HR"/>
        </w:rPr>
        <w:t>Ivan Vladić</w:t>
      </w:r>
      <w:r w:rsidR="00600FEB">
        <w:rPr>
          <w:rFonts w:cs="Times New Roman" w:eastAsia="Times New Roman"/>
          <w:lang w:eastAsia="hr-HR"/>
        </w:rPr>
        <w:t>, v.r.</w:t>
      </w:r>
    </w:p>
    <w:p w:rsidRDefault="009E3B00" w:rsidP="009E3B00" w:rsidR="009E3B00" w:rsidRPr="009E3B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E3B00" w:rsidP="009E3B00" w:rsidR="009E3B00" w:rsidRPr="009E3B00">
      <w:pPr>
        <w:spacing w:after="0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9E3B00" w:rsidP="009E3B00" w:rsidR="009E3B00" w:rsidRPr="009E3B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3B00">
        <w:rPr>
          <w:rFonts w:cs="Times New Roman" w:eastAsia="Times New Roman"/>
          <w:lang w:eastAsia="hr-HR"/>
        </w:rPr>
        <w:t xml:space="preserve">Protiv ovog rješenja dopuštena je žalba. Ista se podnosi Visokom trgovačkom sudu Republike Hrvatske putem ovog suda, u roku od 8 dana od isteka osmog dana od objave ovog rješenja na e-Oglasnoj ploči suda (čl. 12. i 19. SZ-a). </w:t>
      </w:r>
    </w:p>
    <w:p w:rsidRDefault="009E3B00" w:rsidP="009E3B00" w:rsidR="009E3B00" w:rsidRPr="009E3B0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00FEB" w:rsidP="00600FEB" w:rsidR="006A6D05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Za točnost otpravka</w:t>
      </w:r>
    </w:p>
    <w:p w:rsidRDefault="00600FEB" w:rsidP="00600FEB" w:rsidR="00600FEB" w:rsidRPr="006A6D05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Monika Topolovec</w:t>
      </w:r>
    </w:p>
    <w:sectPr w:rsidSect="0032366B" w:rsidR="00600FEB" w:rsidRPr="006A6D0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C19" w:rsidP="00537B78" w:rsidR="00886C19">
      <w:r>
        <w:separator/>
      </w:r>
    </w:p>
  </w:endnote>
  <w:endnote w:id="0" w:type="continuationSeparator">
    <w:p w:rsidRDefault="00886C19" w:rsidP="00537B78" w:rsidR="00886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C19" w:rsidP="00537B78" w:rsidR="00886C19">
      <w:r>
        <w:separator/>
      </w:r>
    </w:p>
  </w:footnote>
  <w:footnote w:id="0" w:type="continuationSeparator">
    <w:p w:rsidRDefault="00886C19" w:rsidP="00537B78" w:rsidR="00886C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5718477"/>
      <w:docPartObj>
        <w:docPartGallery w:val="Page Numbers (Top of Page)"/>
        <w:docPartUnique/>
      </w:docPartObj>
    </w:sdtPr>
    <w:sdtEndPr/>
    <w:sdtContent>
      <w:p w:rsidRDefault="00902F03" w:rsidR="00902F0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FEB">
          <w:t>1</w:t>
        </w:r>
        <w:r>
          <w:fldChar w:fldCharType="end"/>
        </w:r>
      </w:p>
    </w:sdtContent>
  </w:sdt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F8C2CD8"/>
    <w:multiLevelType w:val="hybridMultilevel"/>
    <w:tmpl w:val="6FFA53B4"/>
    <w:lvl w:tplc="F64C85DA" w:ilvl="0">
      <w:start w:val="1"/>
      <w:numFmt w:val="upperRoman"/>
      <w:lvlText w:val="%1."/>
      <w:lvlJc w:val="left"/>
      <w:pPr>
        <w:ind w:hanging="1416" w:left="1416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 w:numId="48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562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FE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D05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7473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6C19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2F03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89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B00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575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EE3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751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3743</izvorni_sadrzaj>
    <derivirana_varijabla naziv="DomainObject.Predmet.Broj_1">3743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St-3743/2016</izvorni_sadrzaj>
    <derivirana_varijabla naziv="DomainObject.Predmet.OznakaBroj_1">St-3743/2016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360kut d.o.o. zastupanog po punomoćniku ZORAN STANIĆ</izvorni_sadrzaj>
    <derivirana_varijabla naziv="DomainObject.Predmet.ProtustrankaFormated_1">  360kut d.o.o. zastupanog po punomoćniku ZORAN STANIĆ</derivirana_varijabla>
  </DomainObject.Predmet.ProtustrankaFormated>
  <DomainObject.Predmet.ProtustrankaFormatedOIB>
    <izvorni_sadrzaj>  360kut d.o.o., OIB 59780044600 zastupanog po punomoćniku ZORAN STANIĆ</izvorni_sadrzaj>
    <derivirana_varijabla naziv="DomainObject.Predmet.ProtustrankaFormatedOIB_1">  360kut d.o.o., OIB 59780044600 zastupanog po punomoćniku ZORAN STANIĆ</derivirana_varijabla>
  </DomainObject.Predmet.ProtustrankaFormatedOIB>
  <DomainObject.Predmet.ProtustrankaFormatedWithAdress>
    <izvorni_sadrzaj> 360kut d.o.o., Ivana Šibla 17, 10000 Zagreb zastupanog po punomoćniku ZORAN STANIĆ</izvorni_sadrzaj>
    <derivirana_varijabla naziv="DomainObject.Predmet.ProtustrankaFormatedWithAdress_1"> 360kut d.o.o., Ivana Šibla 17, 10000 Zagreb zastupanog po punomoćniku ZORAN STANIĆ</derivirana_varijabla>
  </DomainObject.Predmet.ProtustrankaFormatedWithAdress>
  <DomainObject.Predmet.ProtustrankaFormatedWithAdressOIB>
    <izvorni_sadrzaj> 360kut d.o.o., OIB 59780044600, Ivana Šibla 17, 10000 Zagreb zastupanog po punomoćniku ZORAN STANIĆ</izvorni_sadrzaj>
    <derivirana_varijabla naziv="DomainObject.Predmet.ProtustrankaFormatedWithAdressOIB_1"> 360kut d.o.o., OIB 59780044600, Ivana Šibla 17, 10000 Zagreb zastupanog po punomoćniku ZORAN STANIĆ</derivirana_varijabla>
  </DomainObject.Predmet.ProtustrankaFormatedWithAdressOIB>
  <DomainObject.Predmet.ProtustrankaWithAdress>
    <izvorni_sadrzaj>360kut d.o.o. Ivana Šibla 17, 10000 Zagreb</izvorni_sadrzaj>
    <derivirana_varijabla naziv="DomainObject.Predmet.ProtustrankaWithAdress_1">360kut d.o.o. Ivana Šibla 17, 10000 Zagreb</derivirana_varijabla>
  </DomainObject.Predmet.ProtustrankaWithAdress>
  <DomainObject.Predmet.ProtustrankaWithAdressOIB>
    <izvorni_sadrzaj>360kut d.o.o., OIB 59780044600, Ivana Šibla 17, 10000 Zagreb</izvorni_sadrzaj>
    <derivirana_varijabla naziv="DomainObject.Predmet.ProtustrankaWithAdressOIB_1">360kut d.o.o., OIB 59780044600, Ivana Šibla 17, 10000 Zagreb</derivirana_varijabla>
  </DomainObject.Predmet.ProtustrankaWithAdressOIB>
  <DomainObject.Predmet.ProtustrankaNazivFormated>
    <izvorni_sadrzaj>360kut d.o.o.</izvorni_sadrzaj>
    <derivirana_varijabla naziv="DomainObject.Predmet.ProtustrankaNazivFormated_1">360kut d.o.o.</derivirana_varijabla>
  </DomainObject.Predmet.ProtustrankaNazivFormated>
  <DomainObject.Predmet.ProtustrankaNazivFormatedOIB>
    <izvorni_sadrzaj>360kut d.o.o., OIB 59780044600</izvorni_sadrzaj>
    <derivirana_varijabla naziv="DomainObject.Predmet.ProtustrankaNazivFormatedOIB_1">360kut d.o.o., OIB 59780044600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360kut d.o.o. zastupanog po punomoćniku ZORAN STANIĆ</item>
    </izvorni_sadrzaj>
    <derivirana_varijabla naziv="DomainObject.Predmet.ProtuStrankaListFormated_1">
      <item>360kut d.o.o. zastupanog po punomoćniku ZORAN STANIĆ</item>
    </derivirana_varijabla>
  </DomainObject.Predmet.ProtuStrankaListFormated>
  <DomainObject.Predmet.ProtuStrankaListFormatedOIB>
    <izvorni_sadrzaj>
      <item>360kut d.o.o., OIB 59780044600 zastupanog po punomoćniku ZORAN STANIĆ</item>
    </izvorni_sadrzaj>
    <derivirana_varijabla naziv="DomainObject.Predmet.ProtuStrankaListFormatedOIB_1">
      <item>360kut d.o.o., OIB 59780044600 zastupanog po punomoćniku ZORAN STANIĆ</item>
    </derivirana_varijabla>
  </DomainObject.Predmet.ProtuStrankaListFormatedOIB>
  <DomainObject.Predmet.ProtuStrankaListFormatedWithAdress>
    <izvorni_sadrzaj>
      <item>360kut d.o.o., Ivana Šibla 17, 10000 Zagreb zastupanog po punomoćniku ZORAN STANIĆ</item>
    </izvorni_sadrzaj>
    <derivirana_varijabla naziv="DomainObject.Predmet.ProtuStrankaListFormatedWithAdress_1">
      <item>360kut d.o.o., Ivana Šibla 17, 10000 Zagreb zastupanog po punomoćniku ZORAN STANIĆ</item>
    </derivirana_varijabla>
  </DomainObject.Predmet.ProtuStrankaListFormatedWithAdress>
  <DomainObject.Predmet.ProtuStrankaListFormatedWithAdressOIB>
    <izvorni_sadrzaj>
      <item>360kut d.o.o., OIB 59780044600, Ivana Šibla 17, 10000 Zagreb zastupanog po punomoćniku ZORAN STANIĆ</item>
    </izvorni_sadrzaj>
    <derivirana_varijabla naziv="DomainObject.Predmet.ProtuStrankaListFormatedWithAdressOIB_1">
      <item>360kut d.o.o., OIB 59780044600, Ivana Šibla 17, 10000 Zagreb zastupanog po punomoćniku ZORAN STANIĆ</item>
    </derivirana_varijabla>
  </DomainObject.Predmet.ProtuStrankaListFormatedWithAdressOIB>
  <DomainObject.Predmet.ProtuStrankaListNazivFormated>
    <izvorni_sadrzaj>
      <item>360kut d.o.o.</item>
    </izvorni_sadrzaj>
    <derivirana_varijabla naziv="DomainObject.Predmet.ProtuStrankaListNazivFormated_1">
      <item>360kut d.o.o.</item>
    </derivirana_varijabla>
  </DomainObject.Predmet.ProtuStrankaListNazivFormated>
  <DomainObject.Predmet.ProtuStrankaListNazivFormatedOIB>
    <izvorni_sadrzaj>
      <item>360kut d.o.o., OIB 59780044600</item>
    </izvorni_sadrzaj>
    <derivirana_varijabla naziv="DomainObject.Predmet.ProtuStrankaListNazivFormatedOIB_1">
      <item>360kut d.o.o., OIB 59780044600</item>
    </derivirana_varijabla>
  </DomainObject.Predmet.ProtuStrankaListNazivFormatedOIB>
  <DomainObject.Predmet.OstaliListFormated>
    <izvorni_sadrzaj>
      <item>ZORAN STANIĆ punomoćnik sudionika u postupku 360kut d.o.o.</item>
    </izvorni_sadrzaj>
    <derivirana_varijabla naziv="DomainObject.Predmet.OstaliListFormated_1">
      <item>ZORAN STANIĆ punomoćnik sudionika u postupku 360kut d.o.o.</item>
    </derivirana_varijabla>
  </DomainObject.Predmet.OstaliListFormated>
  <DomainObject.Predmet.OstaliListFormatedOIB>
    <izvorni_sadrzaj>
      <item>ZORAN STANIĆ, OIB 27118954585 punomoćnik sudionika u postupku 360kut d.o.o.</item>
    </izvorni_sadrzaj>
    <derivirana_varijabla naziv="DomainObject.Predmet.OstaliListFormatedOIB_1">
      <item>ZORAN STANIĆ, OIB 27118954585 punomoćnik sudionika u postupku 360kut d.o.o.</item>
    </derivirana_varijabla>
  </DomainObject.Predmet.OstaliListFormatedOIB>
  <DomainObject.Predmet.OstaliListFormatedWithAdress>
    <izvorni_sadrzaj>
      <item>ZORAN STANIĆ, B. Bušića 14, 10000 Zagreb punomoćnik sudionika u postupku 360kut d.o.o.</item>
    </izvorni_sadrzaj>
    <derivirana_varijabla naziv="DomainObject.Predmet.OstaliListFormatedWithAdress_1">
      <item>ZORAN STANIĆ, B. Bušića 14, 10000 Zagreb punomoćnik sudionika u postupku 360kut d.o.o.</item>
    </derivirana_varijabla>
  </DomainObject.Predmet.OstaliListFormatedWithAdress>
  <DomainObject.Predmet.OstaliListFormatedWithAdressOIB>
    <izvorni_sadrzaj>
      <item>ZORAN STANIĆ, OIB 27118954585, B. Bušića 14, 10000 Zagreb punomoćnik sudionika u postupku 360kut d.o.o.</item>
    </izvorni_sadrzaj>
    <derivirana_varijabla naziv="DomainObject.Predmet.OstaliListFormatedWithAdressOIB_1">
      <item>ZORAN STANIĆ, OIB 27118954585, B. Bušića 14, 10000 Zagreb punomoćnik sudionika u postupku 360kut d.o.o.</item>
    </derivirana_varijabla>
  </DomainObject.Predmet.OstaliListFormatedWithAdressOIB>
  <DomainObject.Predmet.OstaliListNazivFormated>
    <izvorni_sadrzaj>
      <item>ZORAN STANIĆ</item>
    </izvorni_sadrzaj>
    <derivirana_varijabla naziv="DomainObject.Predmet.OstaliListNazivFormated_1">
      <item>ZORAN STANIĆ</item>
    </derivirana_varijabla>
  </DomainObject.Predmet.OstaliListNazivFormated>
  <DomainObject.Predmet.OstaliListNazivFormatedOIB>
    <izvorni_sadrzaj>
      <item>ZORAN STANIĆ, OIB 27118954585</item>
    </izvorni_sadrzaj>
    <derivirana_varijabla naziv="DomainObject.Predmet.OstaliListNazivFormatedOIB_1">
      <item>ZORAN STANIĆ, OIB 27118954585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360kut d.o.o.</izvorni_sadrzaj>
    <derivirana_varijabla naziv="DomainObject.Predmet.ProtustrankaIDrugi_1">360kut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360kut d.o.o., OIB 59780044600, Ivana Šibla 17, 10000 Zagreb</izvorni_sadrzaj>
    <derivirana_varijabla naziv="DomainObject.Predmet.ProtustrankaIDrugiAdressOIB_1">360kut d.o.o., OIB 59780044600, Ivana Šibla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360kut d.o.o.</item>
      <item>FINA Regionalni centar Zagreb</item>
      <item>ZORAN STANIĆ</item>
    </izvorni_sadrzaj>
    <derivirana_varijabla naziv="DomainObject.Predmet.SudioniciListNaziv_1">
      <item>360kut d.o.o.</item>
      <item>FINA Regionalni centar Zagreb</item>
      <item>ZORAN STANIĆ</item>
    </derivirana_varijabla>
  </DomainObject.Predmet.SudioniciListNaziv>
  <DomainObject.Predmet.SudioniciListAdressOIB>
    <izvorni_sadrzaj>
      <item>360kut d.o.o., OIB 59780044600, Ivana Šibla 17,10000 Zagreb</item>
      <item>FINA Regionalni centar Zagreb, OIB 85821130368, Trg svibanjskih žrtava 1995. br. 1,10000 Zagreb</item>
      <item>ZORAN STANIĆ, OIB 27118954585, B. Bušića 14,10000 Zagreb</item>
    </izvorni_sadrzaj>
    <derivirana_varijabla naziv="DomainObject.Predmet.SudioniciListAdressOIB_1">
      <item>360kut d.o.o., OIB 59780044600, Ivana Šibla 17,10000 Zagreb</item>
      <item>FINA Regionalni centar Zagreb, OIB 85821130368, Trg svibanjskih žrtava 1995. br. 1,10000 Zagreb</item>
      <item>ZORAN STANIĆ, OIB 27118954585, B. Bušića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62C225-A3E7-4323-A2DD-1953ED33CD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3176</properties:Characters>
  <properties:Lines>78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2016-08-29T09:24:00Z</dcterms:created>
  <dc:creator>Ratko Gospodnetić, ZI5 d.o.o. Zagreb</dc:creator>
  <dc:description>Ovaj predložak služi kao osnova za kreiranje novih eSPIS predložaka tijekom obrade sudskih dokumenata.</dc:description>
  <cp:lastModifiedBy>Monika Topolovec</cp:lastModifiedBy>
  <cp:lastPrinted>2016-08-29T09:24:00Z</cp:lastPrinted>
  <dcterms:modified xmlns:xsi="http://www.w3.org/2001/XMLSchema-instance" xsi:type="dcterms:W3CDTF">2016-08-29T09:29:00Z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