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2299" w14:paraId="e79229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812F4">
        <w:t>51</w:t>
      </w:r>
      <w:r w:rsidR="003E16C8">
        <w:t>50</w:t>
      </w:r>
      <w:r w:rsidR="00C812F4">
        <w:t>/</w:t>
      </w:r>
      <w:r w:rsidR="00B0604A">
        <w:t>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3E16C8">
        <w:t xml:space="preserve">EKO PROMIDŽBA d.o.o., Zagreb, Lastovska 2a, OIB: </w:t>
      </w:r>
      <w:r w:rsidR="00C241E6" w:rsidRPr="00C241E6">
        <w:t xml:space="preserve"> </w:t>
      </w:r>
      <w:r w:rsidR="00855D88">
        <w:t>9</w:t>
      </w:r>
      <w:r w:rsidR="003E16C8">
        <w:t xml:space="preserve">3152800689, </w:t>
      </w:r>
      <w:r w:rsidR="00346FC3">
        <w:t>7.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E16C8">
        <w:t>EKO PROMIDŽBA d.o.o., Zagreb, Lastovska 2a, OIB: 93152800689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346FC3">
        <w:t>7.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812F4">
        <w:t>14,</w:t>
      </w:r>
      <w:r w:rsidR="003E16C8">
        <w:t>45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E16C8">
        <w:t>Vidonija Miletić Plukavec, Zagreb, Pirovec Gornji 24, OIB: 05863527189.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3E16C8">
        <w:t>EKO PROMIDŽBA d.o.o., Zagreb, Lastovska 2a, OIB:</w:t>
      </w:r>
      <w:r w:rsidR="003E16C8" w:rsidRPr="00C241E6">
        <w:t xml:space="preserve"> </w:t>
      </w:r>
      <w:r w:rsidR="003E16C8">
        <w:t xml:space="preserve"> 93152800689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346FC3">
        <w:rPr>
          <w:rFonts w:eastAsia="Calibri"/>
          <w:lang w:eastAsia="en-US"/>
        </w:rPr>
        <w:t>7.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E16C8">
        <w:t>EKO PROMIDŽBA d.o.o., Zagreb, Lastovska 2a, OIB:  93152800689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3E16C8">
        <w:t xml:space="preserve">EKO PROMIDŽBA d.o.o., , Zagreb, Lastovska 2a, OIB: </w:t>
      </w:r>
      <w:r w:rsidR="003E16C8" w:rsidRPr="00C241E6">
        <w:t xml:space="preserve"> </w:t>
      </w:r>
      <w:r w:rsidR="003E16C8">
        <w:t xml:space="preserve"> 93152800689</w:t>
      </w:r>
      <w:r w:rsidR="00305723" w:rsidRPr="00305723">
        <w:t>,</w:t>
      </w:r>
      <w:r w:rsidR="00631A90">
        <w:t xml:space="preserve"> dana </w:t>
      </w:r>
      <w:r w:rsidR="00346FC3">
        <w:t xml:space="preserve">28.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346FC3">
        <w:t>51</w:t>
      </w:r>
      <w:r w:rsidR="003E16C8">
        <w:t>50</w:t>
      </w:r>
      <w:r w:rsidR="00B0604A">
        <w:t>/16</w:t>
      </w:r>
      <w:r>
        <w:t xml:space="preserve"> od </w:t>
      </w:r>
      <w:r w:rsidR="00C812F4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F2607C">
      <w:pPr>
        <w:ind w:firstLine="708"/>
        <w:jc w:val="both"/>
      </w:pPr>
      <w:r>
        <w:lastRenderedPageBreak/>
        <w:t xml:space="preserve">Iz podneska FINA-e od </w:t>
      </w:r>
      <w:r w:rsidR="003E16C8">
        <w:t>25. listopada</w:t>
      </w:r>
      <w:r>
        <w:t xml:space="preserve"> 2017. proizlazi da dužnik na dan </w:t>
      </w:r>
      <w:r w:rsidR="00C812F4">
        <w:t>1. rujna</w:t>
      </w:r>
      <w:r>
        <w:t xml:space="preserve"> 2015. ima neizvršene osnove za plaćanje u  neprekinutom razdoblju od </w:t>
      </w:r>
      <w:r w:rsidR="003E16C8">
        <w:t>659</w:t>
      </w:r>
      <w:r>
        <w:t xml:space="preserve"> dana u ukupnom iznosu od </w:t>
      </w:r>
      <w:r w:rsidR="003E16C8">
        <w:t>82.100,76</w:t>
      </w:r>
      <w:r>
        <w:t xml:space="preserve"> kn (list </w:t>
      </w:r>
      <w:r w:rsidR="00C812F4">
        <w:t>1</w:t>
      </w:r>
      <w:r w:rsidR="003E16C8">
        <w:t>4</w:t>
      </w:r>
      <w:r>
        <w:t xml:space="preserve"> spisa).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3E16C8">
        <w:t>21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3E16C8">
        <w:t>Centra za vozila Hrvatske</w:t>
      </w:r>
      <w:r>
        <w:t xml:space="preserve"> od </w:t>
      </w:r>
      <w:r w:rsidR="003E16C8">
        <w:t>24</w:t>
      </w:r>
      <w:r w:rsidR="00C812F4">
        <w:t>. siječnja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3E16C8">
        <w:t>23</w:t>
      </w:r>
      <w:r>
        <w:t xml:space="preserve"> spisa).</w:t>
      </w:r>
    </w:p>
    <w:p w:rsidRDefault="003E16C8" w:rsidP="00040BD4" w:rsidR="003E16C8">
      <w:pPr>
        <w:ind w:firstLine="708"/>
        <w:jc w:val="both"/>
      </w:pPr>
    </w:p>
    <w:p w:rsidRDefault="003E16C8" w:rsidP="00040BD4" w:rsidR="003E16C8">
      <w:pPr>
        <w:ind w:firstLine="708"/>
        <w:jc w:val="both"/>
      </w:pPr>
      <w:r>
        <w:t>Iz podneska Porezne u prave, Područni ured Zagreb proizlazi da dužnik ne posjeduje pokretnu odnosno nepokretnu imovinu (list 24 spisa).</w:t>
      </w:r>
    </w:p>
    <w:p w:rsidRDefault="00C812F4" w:rsidP="00040BD4" w:rsidR="00C812F4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3E16C8">
        <w:t xml:space="preserve">EKO PROMIDŽBA d.o.o., Zagreb, Lastovska 2a, OIB: </w:t>
      </w:r>
      <w:r w:rsidR="003E16C8" w:rsidRPr="00C241E6">
        <w:t xml:space="preserve"> </w:t>
      </w:r>
      <w:r w:rsidR="003E16C8">
        <w:t xml:space="preserve"> 93152800689</w:t>
      </w:r>
      <w:r w:rsidR="00305723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46FC3">
        <w:t>51</w:t>
      </w:r>
      <w:r w:rsidR="003E16C8">
        <w:t>50</w:t>
      </w:r>
      <w:r w:rsidR="00B0604A">
        <w:t>/16</w:t>
      </w:r>
      <w:r>
        <w:t xml:space="preserve"> od </w:t>
      </w:r>
      <w:r w:rsidR="003E16C8">
        <w:t>7. veljače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3E16C8">
        <w:t>8. veljače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346FC3">
        <w:t>7. svibnja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396" w:rsidR="00DA7396">
      <w:r>
        <w:separator/>
      </w:r>
    </w:p>
  </w:endnote>
  <w:endnote w:id="0" w:type="continuationSeparator">
    <w:p w:rsidRDefault="00DA7396" w:rsidR="00DA7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396" w:rsidR="00DA7396">
      <w:r>
        <w:separator/>
      </w:r>
    </w:p>
  </w:footnote>
  <w:footnote w:id="0" w:type="continuationSeparator">
    <w:p w:rsidRDefault="00DA7396" w:rsidR="00DA7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6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E16C8">
      <w:t>5150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C26AA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6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6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6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6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6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6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6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6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5150</izvorni_sadrzaj>
    <derivirana_varijabla naziv="DomainObject.Predmet.Broj_1">5150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St-5150/2016</izvorni_sadrzaj>
    <derivirana_varijabla naziv="DomainObject.Predmet.OznakaBroj_1">St-5150/2016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PROMIDŽBA d.o.o. zastupanog po punomoćniku Branislav Ponoš</izvorni_sadrzaj>
    <derivirana_varijabla naziv="DomainObject.Predmet.ProtustrankaFormated_1">  EKO PROMIDŽBA d.o.o. zastupanog po punomoćniku Branislav Ponoš</derivirana_varijabla>
  </DomainObject.Predmet.ProtustrankaFormated>
  <DomainObject.Predmet.ProtustrankaFormatedOIB>
    <izvorni_sadrzaj>  EKO PROMIDŽBA d.o.o., OIB 93152800689 zastupanog po punomoćniku Branislav Ponoš</izvorni_sadrzaj>
    <derivirana_varijabla naziv="DomainObject.Predmet.ProtustrankaFormatedOIB_1">  EKO PROMIDŽBA d.o.o., OIB 93152800689 zastupanog po punomoćniku Branislav Ponoš</derivirana_varijabla>
  </DomainObject.Predmet.ProtustrankaFormatedOIB>
  <DomainObject.Predmet.ProtustrankaFormatedWithAdress>
    <izvorni_sadrzaj> EKO PROMIDŽBA d.o.o., Lastovska 2A, 10000 Zagreb zastupanog po punomoćniku Branislav Ponoš</izvorni_sadrzaj>
    <derivirana_varijabla naziv="DomainObject.Predmet.ProtustrankaFormatedWithAdress_1"> EKO PROMIDŽBA d.o.o., Lastovska 2A, 10000 Zagreb zastupanog po punomoćniku Branislav Ponoš</derivirana_varijabla>
  </DomainObject.Predmet.ProtustrankaFormatedWithAdress>
  <DomainObject.Predmet.ProtustrankaFormatedWithAdressOIB>
    <izvorni_sadrzaj> EKO PROMIDŽBA d.o.o., OIB 93152800689, Lastovska 2A, 10000 Zagreb zastupanog po punomoćniku Branislav Ponoš</izvorni_sadrzaj>
    <derivirana_varijabla naziv="DomainObject.Predmet.ProtustrankaFormatedWithAdressOIB_1"> EKO PROMIDŽBA d.o.o., OIB 93152800689, Lastovska 2A, 10000 Zagreb zastupanog po punomoćniku Branislav Ponoš</derivirana_varijabla>
  </DomainObject.Predmet.ProtustrankaFormatedWithAdressOIB>
  <DomainObject.Predmet.ProtustrankaWithAdress>
    <izvorni_sadrzaj>EKO PROMIDŽBA d.o.o. Lastovska 2A, 10000 Zagreb</izvorni_sadrzaj>
    <derivirana_varijabla naziv="DomainObject.Predmet.ProtustrankaWithAdress_1">EKO PROMIDŽBA d.o.o. Lastovska 2A, 10000 Zagreb</derivirana_varijabla>
  </DomainObject.Predmet.ProtustrankaWithAdress>
  <DomainObject.Predmet.ProtustrankaWithAdressOIB>
    <izvorni_sadrzaj>EKO PROMIDŽBA d.o.o., OIB 93152800689, Lastovska 2A, 10000 Zagreb</izvorni_sadrzaj>
    <derivirana_varijabla naziv="DomainObject.Predmet.ProtustrankaWithAdressOIB_1">EKO PROMIDŽBA d.o.o., OIB 93152800689, Lastovska 2A, 10000 Zagreb</derivirana_varijabla>
  </DomainObject.Predmet.ProtustrankaWithAdressOIB>
  <DomainObject.Predmet.ProtustrankaNazivFormated>
    <izvorni_sadrzaj>EKO PROMIDŽBA d.o.o.</izvorni_sadrzaj>
    <derivirana_varijabla naziv="DomainObject.Predmet.ProtustrankaNazivFormated_1">EKO PROMIDŽBA d.o.o.</derivirana_varijabla>
  </DomainObject.Predmet.ProtustrankaNazivFormated>
  <DomainObject.Predmet.ProtustrankaNazivFormatedOIB>
    <izvorni_sadrzaj>EKO PROMIDŽBA d.o.o., OIB 93152800689</izvorni_sadrzaj>
    <derivirana_varijabla naziv="DomainObject.Predmet.ProtustrankaNazivFormatedOIB_1">EKO PROMIDŽBA d.o.o., OIB 93152800689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PROMIDŽBA d.o.o. zastupanog po punomoćniku Branislav Ponoš</item>
    </izvorni_sadrzaj>
    <derivirana_varijabla naziv="DomainObject.Predmet.ProtuStrankaListFormated_1">
      <item>EKO PROMIDŽBA d.o.o. zastupanog po punomoćniku Branislav Ponoš</item>
    </derivirana_varijabla>
  </DomainObject.Predmet.ProtuStrankaListFormated>
  <DomainObject.Predmet.ProtuStrankaListFormatedOIB>
    <izvorni_sadrzaj>
      <item>EKO PROMIDŽBA d.o.o., OIB 93152800689 zastupanog po punomoćniku Branislav Ponoš</item>
    </izvorni_sadrzaj>
    <derivirana_varijabla naziv="DomainObject.Predmet.ProtuStrankaListFormatedOIB_1">
      <item>EKO PROMIDŽBA d.o.o., OIB 93152800689 zastupanog po punomoćniku Branislav Ponoš</item>
    </derivirana_varijabla>
  </DomainObject.Predmet.ProtuStrankaListFormatedOIB>
  <DomainObject.Predmet.ProtuStrankaListFormatedWithAdress>
    <izvorni_sadrzaj>
      <item>EKO PROMIDŽBA d.o.o., Lastovska 2A, 10000 Zagreb zastupanog po punomoćniku Branislav Ponoš</item>
    </izvorni_sadrzaj>
    <derivirana_varijabla naziv="DomainObject.Predmet.ProtuStrankaListFormatedWithAdress_1">
      <item>EKO PROMIDŽBA d.o.o., Lastovska 2A, 10000 Zagreb zastupanog po punomoćniku Branislav Ponoš</item>
    </derivirana_varijabla>
  </DomainObject.Predmet.ProtuStrankaListFormatedWithAdress>
  <DomainObject.Predmet.ProtuStrankaListFormatedWithAdressOIB>
    <izvorni_sadrzaj>
      <item>EKO PROMIDŽBA d.o.o., OIB 93152800689, Lastovska 2A, 10000 Zagreb zastupanog po punomoćniku Branislav Ponoš</item>
    </izvorni_sadrzaj>
    <derivirana_varijabla naziv="DomainObject.Predmet.ProtuStrankaListFormatedWithAdressOIB_1">
      <item>EKO PROMIDŽBA d.o.o., OIB 93152800689, Lastovska 2A, 10000 Zagreb zastupanog po punomoćniku Branislav Ponoš</item>
    </derivirana_varijabla>
  </DomainObject.Predmet.ProtuStrankaListFormatedWithAdressOIB>
  <DomainObject.Predmet.ProtuStrankaListNazivFormated>
    <izvorni_sadrzaj>
      <item>EKO PROMIDŽBA d.o.o.</item>
    </izvorni_sadrzaj>
    <derivirana_varijabla naziv="DomainObject.Predmet.ProtuStrankaListNazivFormated_1">
      <item>EKO PROMIDŽBA d.o.o.</item>
    </derivirana_varijabla>
  </DomainObject.Predmet.ProtuStrankaListNazivFormated>
  <DomainObject.Predmet.ProtuStrankaListNazivFormatedOIB>
    <izvorni_sadrzaj>
      <item>EKO PROMIDŽBA d.o.o., OIB 93152800689</item>
    </izvorni_sadrzaj>
    <derivirana_varijabla naziv="DomainObject.Predmet.ProtuStrankaListNazivFormatedOIB_1">
      <item>EKO PROMIDŽBA d.o.o., OIB 93152800689</item>
    </derivirana_varijabla>
  </DomainObject.Predmet.ProtuStrankaListNazivFormatedOIB>
  <DomainObject.Predmet.OstaliListFormated>
    <izvorni_sadrzaj>
      <item>Branislav Ponoš punomoćnik sudionika u postupku EKO PROMIDŽBA d.o.o.</item>
    </izvorni_sadrzaj>
    <derivirana_varijabla naziv="DomainObject.Predmet.OstaliListFormated_1">
      <item>Branislav Ponoš punomoćnik sudionika u postupku EKO PROMIDŽBA d.o.o.</item>
    </derivirana_varijabla>
  </DomainObject.Predmet.OstaliListFormated>
  <DomainObject.Predmet.OstaliListFormatedOIB>
    <izvorni_sadrzaj>
      <item>Branislav Ponoš, OIB 40261676646 punomoćnik sudionika u postupku EKO PROMIDŽBA d.o.o.</item>
    </izvorni_sadrzaj>
    <derivirana_varijabla naziv="DomainObject.Predmet.OstaliListFormatedOIB_1">
      <item>Branislav Ponoš, OIB 40261676646 punomoćnik sudionika u postupku EKO PROMIDŽBA d.o.o.</item>
    </derivirana_varijabla>
  </DomainObject.Predmet.OstaliListFormatedOIB>
  <DomainObject.Predmet.OstaliListFormatedWithAdress>
    <izvorni_sadrzaj>
      <item>Branislav Ponoš, Punoši 8, 22300 Golubić punomoćnik sudionika u postupku EKO PROMIDŽBA d.o.o.</item>
    </izvorni_sadrzaj>
    <derivirana_varijabla naziv="DomainObject.Predmet.OstaliListFormatedWithAdress_1">
      <item>Branislav Ponoš, Punoši 8, 22300 Golubić punomoćnik sudionika u postupku EKO PROMIDŽBA d.o.o.</item>
    </derivirana_varijabla>
  </DomainObject.Predmet.OstaliListFormatedWithAdress>
  <DomainObject.Predmet.OstaliListFormatedWithAdressOIB>
    <izvorni_sadrzaj>
      <item>Branislav Ponoš, OIB 40261676646, Punoši 8, 22300 Golubić punomoćnik sudionika u postupku EKO PROMIDŽBA d.o.o.</item>
    </izvorni_sadrzaj>
    <derivirana_varijabla naziv="DomainObject.Predmet.OstaliListFormatedWithAdressOIB_1">
      <item>Branislav Ponoš, OIB 40261676646, Punoši 8, 22300 Golubić punomoćnik sudionika u postupku EKO PROMIDŽBA d.o.o.</item>
    </derivirana_varijabla>
  </DomainObject.Predmet.OstaliListFormatedWithAdressOIB>
  <DomainObject.Predmet.OstaliListNazivFormated>
    <izvorni_sadrzaj>
      <item>Branislav Ponoš</item>
    </izvorni_sadrzaj>
    <derivirana_varijabla naziv="DomainObject.Predmet.OstaliListNazivFormated_1">
      <item>Branislav Ponoš</item>
    </derivirana_varijabla>
  </DomainObject.Predmet.OstaliListNazivFormated>
  <DomainObject.Predmet.OstaliListNazivFormatedOIB>
    <izvorni_sadrzaj>
      <item>Branislav Ponoš, OIB 40261676646</item>
    </izvorni_sadrzaj>
    <derivirana_varijabla naziv="DomainObject.Predmet.OstaliListNazivFormatedOIB_1">
      <item>Branislav Ponoš, OIB 40261676646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PROMIDŽBA d.o.o.</izvorni_sadrzaj>
    <derivirana_varijabla naziv="DomainObject.Predmet.ProtustrankaIDrugi_1">EKO PROMIDŽBA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PROMIDŽBA d.o.o., OIB 93152800689, Lastovska 2A, 10000 Zagreb</izvorni_sadrzaj>
    <derivirana_varijabla naziv="DomainObject.Predmet.ProtustrankaIDrugiAdressOIB_1">EKO PROMIDŽBA d.o.o., OIB 93152800689,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PROMIDŽBA d.o.o.</item>
      <item>Branislav Ponoš</item>
    </izvorni_sadrzaj>
    <derivirana_varijabla naziv="DomainObject.Predmet.SudioniciListNaziv_1">
      <item>FINA Regionalni centar Zagreb</item>
      <item>EKO PROMIDŽBA d.o.o.</item>
      <item>Branislav Ponoš</item>
    </derivirana_varijabla>
  </DomainObject.Predmet.SudioniciListNaziv>
  <DomainObject.Predmet.SudioniciListAdressOIB>
    <izvorni_sadrzaj>
      <item>FINA Regionalni centar Zagreb, OIB 85821130368, Trg svibanjskih žrtava 1995. 1,10000 Zagreb</item>
      <item>EKO PROMIDŽBA d.o.o., OIB 93152800689, Lastovska 2A,10000 Zagreb</item>
      <item>Branislav Ponoš, OIB 40261676646, Punoši 8,22300 Golubić</item>
    </izvorni_sadrzaj>
    <derivirana_varijabla naziv="DomainObject.Predmet.SudioniciListAdressOIB_1">
      <item>FINA Regionalni centar Zagreb, OIB 85821130368, Trg svibanjskih žrtava 1995. 1,10000 Zagreb</item>
      <item>EKO PROMIDŽBA d.o.o., OIB 93152800689, Lastovska 2A,10000 Zagreb</item>
      <item>Branislav Ponoš, OIB 40261676646, Punoši 8,22300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93152800689</item>
      <item>, OIB 40261676646</item>
    </izvorni_sadrzaj>
    <derivirana_varijabla naziv="DomainObject.Predmet.SudioniciListNazivOIB_1">
      <item>, OIB 85821130368</item>
      <item>, OIB 93152800689</item>
      <item>, OIB 40261676646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597</properties:Words>
  <properties:Characters>3126</properties:Characters>
  <properties:Lines>96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2018-05-07T12:31:00Z</dcterms:created>
  <dc:creator>Korisnik</dc:creator>
  <cp:lastModifiedBy>Draženka Prpić</cp:lastModifiedBy>
  <cp:lastPrinted>2018-05-07T12:32:00Z</cp:lastPrinted>
  <dcterms:modified xmlns:xsi="http://www.w3.org/2001/XMLSchema-instance" xsi:type="dcterms:W3CDTF">2018-05-07T12:33:00Z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-EKO PROMIDŽBA.St-5150-16.docx)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