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df7d" w14:paraId="991df7d" w:rsidRDefault="00234D26" w:rsidP="00234D26" w:rsidR="00234D26" w:rsidRPr="001D32A9">
      <w:pPr>
        <w15:collapsed w:val="false"/>
        <w:rPr>
          <w:szCs w:val="20"/>
          <w:lang w:val="en-GB"/>
        </w:rPr>
      </w:pPr>
      <w:bookmarkStart w:name="_GoBack" w:id="0"/>
      <w:bookmarkEnd w:id="0"/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Zagreb, Amruševa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1C6DE3" w:rsidP="001C6DE3" w:rsidR="001C6DE3" w:rsidRPr="002635B0">
      <w:pPr>
        <w:jc w:val="both"/>
      </w:pPr>
    </w:p>
    <w:p w:rsidRDefault="000D0E0B" w:rsidP="000D0E0B" w:rsidR="000D0E0B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0D0E0B" w:rsidP="001C6DE3" w:rsidR="001C6DE3">
      <w:pPr>
        <w:jc w:val="both"/>
      </w:pPr>
      <w:r w:rsidRPr="00C720BC">
        <w:t>NIVES KOZMETIČKI SALON j.d.o.o.</w:t>
      </w:r>
      <w:r>
        <w:t xml:space="preserve">, Petrinja (Grad Petrinja), Brezje 13, OIB: </w:t>
      </w:r>
      <w:r w:rsidRPr="00C720BC">
        <w:t>29124626070</w:t>
      </w:r>
      <w:r>
        <w:t xml:space="preserve">, </w:t>
      </w:r>
      <w:r w:rsidR="001C6DE3">
        <w:t>dana 14. studenoga 2017.</w:t>
      </w:r>
    </w:p>
    <w:p w:rsidRDefault="00234D26" w:rsidP="004753D7" w:rsidR="00234D26" w:rsidRPr="00A15EE7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0D0E0B" w:rsidRPr="00C720BC">
        <w:t>NIVES KOZMETIČKI SALON j.d.o.o.</w:t>
      </w:r>
      <w:r w:rsidR="000D0E0B">
        <w:t xml:space="preserve">, Petrinja (Grad Petrinja), Brezje 13, OIB: </w:t>
      </w:r>
      <w:r w:rsidR="000D0E0B" w:rsidRPr="00C720BC">
        <w:t>29124626070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4753D7">
        <w:t>2</w:t>
      </w:r>
      <w:r w:rsidR="000D0E0B">
        <w:t>408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0D0E0B" w:rsidP="000D0E0B" w:rsidR="000D0E0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D0E0B" w:rsidP="000D0E0B" w:rsidR="000D0E0B">
      <w:pPr>
        <w:ind w:firstLine="555"/>
        <w:jc w:val="both"/>
      </w:pPr>
    </w:p>
    <w:p w:rsidRDefault="000D0E0B" w:rsidP="000D0E0B" w:rsidR="000D0E0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D0E0B" w:rsidP="000D0E0B" w:rsidR="000D0E0B" w:rsidRPr="00E974B3">
      <w:pPr>
        <w:ind w:firstLine="709"/>
        <w:jc w:val="both"/>
      </w:pPr>
    </w:p>
    <w:p w:rsidRDefault="000D0E0B" w:rsidP="000D0E0B" w:rsidR="000D0E0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1.083,65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C6DE3" w:rsidP="001C6DE3" w:rsidR="001C6DE3" w:rsidRPr="00E974B3">
      <w:pPr>
        <w:jc w:val="both"/>
      </w:pPr>
    </w:p>
    <w:p w:rsidRDefault="00116034" w:rsidP="00116034" w:rsidR="00116034" w:rsidRPr="00E974B3">
      <w:pPr>
        <w:jc w:val="both"/>
      </w:pPr>
    </w:p>
    <w:p w:rsidRDefault="00116034" w:rsidP="00116034" w:rsidR="00116034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753D7" w:rsidP="004753D7" w:rsidR="004753D7" w:rsidRPr="00E974B3">
      <w:pPr>
        <w:ind w:firstLine="709"/>
        <w:jc w:val="both"/>
      </w:pPr>
    </w:p>
    <w:p w:rsidRDefault="005E0CAA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ožujka 2017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5E0CAA">
        <w:t>2</w:t>
      </w:r>
      <w:r w:rsidR="00234D26">
        <w:t>6</w:t>
      </w:r>
      <w:r w:rsidR="003F5890">
        <w:t xml:space="preserve">. </w:t>
      </w:r>
      <w:r w:rsidR="005E0CAA">
        <w:t>travnja</w:t>
      </w:r>
      <w:r w:rsidR="003F5890">
        <w:t xml:space="preserve"> 201</w:t>
      </w:r>
      <w:r w:rsidR="005E0CAA">
        <w:t>7</w:t>
      </w:r>
      <w:r w:rsidR="003F5890">
        <w:t>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5E0CAA">
        <w:t>predlagatelja u kojem predlagatelj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0CAA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5E0CAA">
        <w:t>14</w:t>
      </w:r>
      <w:r w:rsidR="00161054">
        <w:t>. studenoga 201</w:t>
      </w:r>
      <w:r w:rsidR="005E0CAA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5E0CAA">
        <w:t>pročitana</w:t>
      </w:r>
      <w:r w:rsidR="00372571">
        <w:t xml:space="preserve"> potvrda MUP-a od </w:t>
      </w:r>
      <w:r w:rsidR="004753D7">
        <w:t>1</w:t>
      </w:r>
      <w:r w:rsidR="000D0E0B">
        <w:t>7</w:t>
      </w:r>
      <w:r w:rsidR="005E0CAA">
        <w:t>.10.2017.g. iz koje je vidljivo kako dužnik nije evidentiran kao vlasnik vozila, te je izvršen uvid u podatak o vlasništvu nekretnina iz kojeg je vidljivo kako predloženi steč</w:t>
      </w:r>
      <w:r w:rsidR="00463371">
        <w:t>ajni</w:t>
      </w:r>
      <w:r w:rsidR="005E0CAA">
        <w:t xml:space="preserve"> dužnik nije evidentiran kao vlasnik nekretnine (list </w:t>
      </w:r>
      <w:r w:rsidR="00116034">
        <w:t>2</w:t>
      </w:r>
      <w:r w:rsidR="000D0E0B">
        <w:t>2</w:t>
      </w:r>
      <w:r w:rsidR="005E0CAA">
        <w:t xml:space="preserve"> spisa).</w:t>
      </w:r>
      <w:r w:rsidR="00463371">
        <w:t xml:space="preserve"> Pročitan je i </w:t>
      </w:r>
      <w:r w:rsidR="005E0CAA">
        <w:t xml:space="preserve">podnesak predlagatelja od </w:t>
      </w:r>
      <w:r w:rsidR="000D0E0B">
        <w:t>29</w:t>
      </w:r>
      <w:r w:rsidR="00372571">
        <w:t>.</w:t>
      </w:r>
      <w:r w:rsidR="001C6DE3">
        <w:t>9</w:t>
      </w:r>
      <w:r w:rsidR="005E0CAA">
        <w:t>.2017.g. u kojem isti ostaju kod prijedloga, te potvrđuju kako je račun predl</w:t>
      </w:r>
      <w:r w:rsidR="00463371">
        <w:t>oženog</w:t>
      </w:r>
      <w:r w:rsidR="005E0CAA">
        <w:t xml:space="preserve"> steč</w:t>
      </w:r>
      <w:r w:rsidR="00463371">
        <w:t>ajnog</w:t>
      </w:r>
      <w:r w:rsidR="005E0CAA">
        <w:t xml:space="preserve"> dužnika blokiran u razdoblju duljem od 60 dana.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63371">
        <w:t>14</w:t>
      </w:r>
      <w:r w:rsidR="0000412E">
        <w:t>.</w:t>
      </w:r>
      <w:r w:rsidR="00463371">
        <w:t xml:space="preserve"> studenoga</w:t>
      </w:r>
      <w:r w:rsidR="00E21980">
        <w:t xml:space="preserve"> </w:t>
      </w:r>
      <w:r>
        <w:t>201</w:t>
      </w:r>
      <w:r w:rsidR="00463371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4753D7">
      <w:t>2</w:t>
    </w:r>
    <w:r w:rsidR="000D0E0B">
      <w:t>408</w:t>
    </w:r>
    <w:r w:rsidR="00372571">
      <w:t>/</w:t>
    </w:r>
    <w:r w:rsidR="005E0CAA">
      <w:t>2016</w:t>
    </w:r>
    <w:r w:rsidR="00AC3F58"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D0E0B"/>
    <w:rsid w:val="00116034"/>
    <w:rsid w:val="00161054"/>
    <w:rsid w:val="001C6DE3"/>
    <w:rsid w:val="001F6AE0"/>
    <w:rsid w:val="00234D26"/>
    <w:rsid w:val="003411E4"/>
    <w:rsid w:val="00372571"/>
    <w:rsid w:val="00375B8B"/>
    <w:rsid w:val="003A0BB1"/>
    <w:rsid w:val="003F5890"/>
    <w:rsid w:val="00463371"/>
    <w:rsid w:val="004753D7"/>
    <w:rsid w:val="00495665"/>
    <w:rsid w:val="005D44E8"/>
    <w:rsid w:val="005E0CAA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128F4"/>
    <w:rsid w:val="00A44B01"/>
    <w:rsid w:val="00A57E11"/>
    <w:rsid w:val="00A7452B"/>
    <w:rsid w:val="00AC3F58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8F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8F4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8F4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8F4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8F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8F4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8F4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8F4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St-2408/2016</izvorni_sadrzaj>
    <derivirana_varijabla naziv="DomainObject.Predmet.OznakaBroj_1">St-2408/2016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NIVES KOZMETIČKI SALON j.d.o.o. za njegu i održavanje tijela</izvorni_sadrzaj>
    <derivirana_varijabla naziv="DomainObject.Predmet.ProtustrankaFormated_1">  NIVES KOZMETIČKI SALON j.d.o.o. za njegu i održavanje tijela</derivirana_varijabla>
  </DomainObject.Predmet.ProtustrankaFormated>
  <DomainObject.Predmet.ProtustrankaFormatedOIB>
    <izvorni_sadrzaj>  NIVES KOZMETIČKI SALON j.d.o.o. za njegu i održavanje tijela, OIB 29124626070</izvorni_sadrzaj>
    <derivirana_varijabla naziv="DomainObject.Predmet.ProtustrankaFormatedOIB_1">  NIVES KOZMETIČKI SALON j.d.o.o. za njegu i održavanje tijela, OIB 29124626070</derivirana_varijabla>
  </DomainObject.Predmet.ProtustrankaFormatedOIB>
  <DomainObject.Predmet.ProtustrankaFormatedWithAdress>
    <izvorni_sadrzaj> NIVES KOZMETIČKI SALON j.d.o.o. za njegu i održavanje tijela, Brezje 13, 44250 Petrinja</izvorni_sadrzaj>
    <derivirana_varijabla naziv="DomainObject.Predmet.ProtustrankaFormatedWithAdress_1"> NIVES KOZMETIČKI SALON j.d.o.o. za njegu i održavanje tijela, Brezje 13, 44250 Petrinja</derivirana_varijabla>
  </DomainObject.Predmet.ProtustrankaFormatedWithAdress>
  <DomainObject.Predmet.ProtustrankaFormatedWithAdressOIB>
    <izvorni_sadrzaj> NIVES KOZMETIČKI SALON j.d.o.o. za njegu i održavanje tijela, OIB 29124626070, Brezje 13, 44250 Petrinja</izvorni_sadrzaj>
    <derivirana_varijabla naziv="DomainObject.Predmet.ProtustrankaFormatedWithAdressOIB_1"> NIVES KOZMETIČKI SALON j.d.o.o. za njegu i održavanje tijela, OIB 29124626070, Brezje 13, 44250 Petrinja</derivirana_varijabla>
  </DomainObject.Predmet.ProtustrankaFormatedWithAdressOIB>
  <DomainObject.Predmet.ProtustrankaWithAdress>
    <izvorni_sadrzaj>NIVES KOZMETIČKI SALON j.d.o.o. za njegu i održavanje tijela Brezje 13, 44250 Petrinja</izvorni_sadrzaj>
    <derivirana_varijabla naziv="DomainObject.Predmet.ProtustrankaWithAdress_1">NIVES KOZMETIČKI SALON j.d.o.o. za njegu i održavanje tijela Brezje 13, 44250 Petrinja</derivirana_varijabla>
  </DomainObject.Predmet.ProtustrankaWithAdress>
  <DomainObject.Predmet.ProtustrankaWithAdressOIB>
    <izvorni_sadrzaj>NIVES KOZMETIČKI SALON j.d.o.o. za njegu i održavanje tijela, OIB 29124626070, Brezje 13, 44250 Petrinja</izvorni_sadrzaj>
    <derivirana_varijabla naziv="DomainObject.Predmet.ProtustrankaWithAdressOIB_1">NIVES KOZMETIČKI SALON j.d.o.o. za njegu i održavanje tijela, OIB 29124626070, Brezje 13, 44250 Petrinja</derivirana_varijabla>
  </DomainObject.Predmet.ProtustrankaWithAdressOIB>
  <DomainObject.Predmet.ProtustrankaNazivFormated>
    <izvorni_sadrzaj>NIVES KOZMETIČKI SALON j.d.o.o. za njegu i održavanje tijela</izvorni_sadrzaj>
    <derivirana_varijabla naziv="DomainObject.Predmet.ProtustrankaNazivFormated_1">NIVES KOZMETIČKI SALON j.d.o.o. za njegu i održavanje tijela</derivirana_varijabla>
  </DomainObject.Predmet.ProtustrankaNazivFormated>
  <DomainObject.Predmet.ProtustrankaNazivFormatedOIB>
    <izvorni_sadrzaj>NIVES KOZMETIČKI SALON j.d.o.o. za njegu i održavanje tijela, OIB 29124626070</izvorni_sadrzaj>
    <derivirana_varijabla naziv="DomainObject.Predmet.ProtustrankaNazivFormatedOIB_1">NIVES KOZMETIČKI SALON j.d.o.o. za njegu i održavanje tijela, OIB 29124626070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Ljubičić</izvorni_sadrzaj>
    <derivirana_varijabla naziv="DomainObject.Predmet.StrankaFormated_1">  FINA Regionalni centar Zagreb; Željka Ljubičić</derivirana_varijabla>
  </DomainObject.Predmet.StrankaFormated>
  <DomainObject.Predmet.StrankaFormatedOIB>
    <izvorni_sadrzaj>  FINA Regionalni centar Zagreb, OIB 85821130368; Željka Ljubičić, OIB 77362659465</izvorni_sadrzaj>
    <derivirana_varijabla naziv="DomainObject.Predmet.StrankaFormatedOIB_1">  FINA Regionalni centar Zagreb, OIB 85821130368; Željka Ljubičić, OIB 77362659465</derivirana_varijabla>
  </DomainObject.Predmet.StrankaFormatedOIB>
  <DomainObject.Predmet.StrankaFormatedWithAdress>
    <izvorni_sadrzaj> FINA Regionalni centar Zagreb, Trg svibanjskih žrtava 1995. br 1, 10000 Zagreb; Željka Ljubičić, Brezje 13, 44250 Petrinja</izvorni_sadrzaj>
    <derivirana_varijabla naziv="DomainObject.Predmet.StrankaFormatedWithAdress_1"> FINA Regionalni centar Zagreb, Trg svibanjskih žrtava 1995. br 1, 10000 Zagreb; Željka Ljubičić, Brezje 13, 44250 Petrinja</derivirana_varijabla>
  </DomainObject.Predmet.StrankaFormatedWithAdress>
  <DomainObject.Predmet.StrankaFormatedWithAdressOIB>
    <izvorni_sadrzaj> FINA Regionalni centar Zagreb, OIB 85821130368, Trg svibanjskih žrtava 1995. br 1, 10000 Zagreb; Željka Ljubičić, OIB 77362659465, Brezje 13, 44250 Petrinja</izvorni_sadrzaj>
    <derivirana_varijabla naziv="DomainObject.Predmet.StrankaFormatedWithAdressOIB_1"> FINA Regionalni centar Zagreb, OIB 85821130368, Trg svibanjskih žrtava 1995. br 1, 10000 Zagreb; Željka Ljubičić, OIB 77362659465, Brezje 13, 44250 Petrinja</derivirana_varijabla>
  </DomainObject.Predmet.StrankaFormatedWithAdressOIB>
  <DomainObject.Predmet.StrankaWithAdress>
    <izvorni_sadrzaj>FINA Regionalni centar Zagreb Trg svibanjskih žrtava 1995. br 1,10000 Zagreb,Željka Ljubičić Brezje 13,44250 Petrinja</izvorni_sadrzaj>
    <derivirana_varijabla naziv="DomainObject.Predmet.StrankaWithAdress_1">FINA Regionalni centar Zagreb Trg svibanjskih žrtava 1995. br 1,10000 Zagreb,Željka Ljubičić Brezje 13,44250 Petrinja</derivirana_varijabla>
  </DomainObject.Predmet.StrankaWithAdress>
  <DomainObject.Predmet.StrankaWithAdressOIB>
    <izvorni_sadrzaj>FINA Regionalni centar Zagreb, OIB 85821130368, Trg svibanjskih žrtava 1995. br 1,10000 Zagreb,Željka Ljubičić, OIB 77362659465, Brezje 13,44250 Petrinja</izvorni_sadrzaj>
    <derivirana_varijabla naziv="DomainObject.Predmet.StrankaWithAdressOIB_1">FINA Regionalni centar Zagreb, OIB 85821130368, Trg svibanjskih žrtava 1995. br 1,10000 Zagreb,Željka Ljubičić, OIB 77362659465, Brezje 13,44250 Petrinja</derivirana_varijabla>
  </DomainObject.Predmet.StrankaWithAdressOIB>
  <DomainObject.Predmet.StrankaNazivFormated>
    <izvorni_sadrzaj>FINA Regionalni centar Zagreb,Željka Ljubičić</izvorni_sadrzaj>
    <derivirana_varijabla naziv="DomainObject.Predmet.StrankaNazivFormated_1">FINA Regionalni centar Zagreb,Željka Ljubičić</derivirana_varijabla>
  </DomainObject.Predmet.StrankaNazivFormated>
  <DomainObject.Predmet.StrankaNazivFormatedOIB>
    <izvorni_sadrzaj>FINA Regionalni centar Zagreb, OIB 85821130368,Željka Ljubičić, OIB 77362659465</izvorni_sadrzaj>
    <derivirana_varijabla naziv="DomainObject.Predmet.StrankaNazivFormatedOIB_1">FINA Regionalni centar Zagreb, OIB 85821130368,Željka Ljubičić, OIB 77362659465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Željka Ljubičić</item>
    </izvorni_sadrzaj>
    <derivirana_varijabla naziv="DomainObject.Predmet.StrankaListFormated_1">
      <item>FINA Regionalni centar Zagreb</item>
      <item>Željka Ljubičić</item>
    </derivirana_varijabla>
  </DomainObject.Predmet.StrankaListFormated>
  <DomainObject.Predmet.StrankaListFormatedOIB>
    <izvorni_sadrzaj>
      <item>FINA Regionalni centar Zagreb, OIB 85821130368</item>
      <item>Željka Ljubičić, OIB 77362659465</item>
    </izvorni_sadrzaj>
    <derivirana_varijabla naziv="DomainObject.Predmet.StrankaListFormatedOIB_1">
      <item>FINA Regionalni centar Zagreb, OIB 85821130368</item>
      <item>Željka Ljubičić, OIB 77362659465</item>
    </derivirana_varijabla>
  </DomainObject.Predmet.StrankaListFormatedOIB>
  <DomainObject.Predmet.StrankaListFormatedWithAdress>
    <izvorni_sadrzaj>
      <item>FINA Regionalni centar Zagreb, Trg svibanjskih žrtava 1995. br 1, 10000 Zagreb</item>
      <item>Željka Ljubičić, Brezje 13, 44250 Petrinja</item>
    </izvorni_sadrzaj>
    <derivirana_varijabla naziv="DomainObject.Predmet.StrankaListFormatedWithAdress_1">
      <item>FINA Regionalni centar Zagreb, Trg svibanjskih žrtava 1995. br 1, 10000 Zagreb</item>
      <item>Željka Ljubičić, Brezje 13, 44250 Petrinja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Željka Ljubičić, OIB 77362659465, Brezje 13, 44250 Petrinja</item>
    </izvorni_sadrzaj>
    <derivirana_varijabla naziv="DomainObject.Predmet.StrankaListFormatedWithAdressOIB_1">
      <item>FINA Regionalni centar Zagreb, OIB 85821130368, Trg svibanjskih žrtava 1995. br 1, 10000 Zagreb</item>
      <item>Željka Ljubičić, OIB 77362659465, Brezje 13, 44250 Petrinja</item>
    </derivirana_varijabla>
  </DomainObject.Predmet.StrankaListFormatedWithAdressOIB>
  <DomainObject.Predmet.StrankaListNazivFormated>
    <izvorni_sadrzaj>
      <item>FINA Regionalni centar Zagreb</item>
      <item>Željka Ljubičić</item>
    </izvorni_sadrzaj>
    <derivirana_varijabla naziv="DomainObject.Predmet.StrankaListNazivFormated_1">
      <item>FINA Regionalni centar Zagreb</item>
      <item>Željka Ljubičić</item>
    </derivirana_varijabla>
  </DomainObject.Predmet.StrankaListNazivFormated>
  <DomainObject.Predmet.StrankaListNazivFormatedOIB>
    <izvorni_sadrzaj>
      <item>FINA Regionalni centar Zagreb, OIB 85821130368</item>
      <item>Željka Ljubičić, OIB 77362659465</item>
    </izvorni_sadrzaj>
    <derivirana_varijabla naziv="DomainObject.Predmet.StrankaListNazivFormatedOIB_1">
      <item>FINA Regionalni centar Zagreb, OIB 85821130368</item>
      <item>Željka Ljubičić, OIB 77362659465</item>
    </derivirana_varijabla>
  </DomainObject.Predmet.StrankaListNazivFormatedOIB>
  <DomainObject.Predmet.ProtuStrankaListFormated>
    <izvorni_sadrzaj>
      <item>NIVES KOZMETIČKI SALON j.d.o.o. za njegu i održavanje tijela</item>
    </izvorni_sadrzaj>
    <derivirana_varijabla naziv="DomainObject.Predmet.ProtuStrankaListFormated_1">
      <item>NIVES KOZMETIČKI SALON j.d.o.o. za njegu i održavanje tijela</item>
    </derivirana_varijabla>
  </DomainObject.Predmet.ProtuStrankaListFormated>
  <DomainObject.Predmet.ProtuStrankaListFormatedOIB>
    <izvorni_sadrzaj>
      <item>NIVES KOZMETIČKI SALON j.d.o.o. za njegu i održavanje tijela, OIB 29124626070</item>
    </izvorni_sadrzaj>
    <derivirana_varijabla naziv="DomainObject.Predmet.ProtuStrankaListFormatedOIB_1">
      <item>NIVES KOZMETIČKI SALON j.d.o.o. za njegu i održavanje tijela, OIB 29124626070</item>
    </derivirana_varijabla>
  </DomainObject.Predmet.ProtuStrankaListFormatedOIB>
  <DomainObject.Predmet.ProtuStrankaListFormatedWithAdress>
    <izvorni_sadrzaj>
      <item>NIVES KOZMETIČKI SALON j.d.o.o. za njegu i održavanje tijela, Brezje 13, 44250 Petrinja</item>
    </izvorni_sadrzaj>
    <derivirana_varijabla naziv="DomainObject.Predmet.ProtuStrankaListFormatedWithAdress_1">
      <item>NIVES KOZMETIČKI SALON j.d.o.o. za njegu i održavanje tijela, Brezje 13, 44250 Petrinja</item>
    </derivirana_varijabla>
  </DomainObject.Predmet.ProtuStrankaListFormatedWithAdress>
  <DomainObject.Predmet.ProtuStrankaListFormatedWithAdressOIB>
    <izvorni_sadrzaj>
      <item>NIVES KOZMETIČKI SALON j.d.o.o. za njegu i održavanje tijela, OIB 29124626070, Brezje 13, 44250 Petrinja</item>
    </izvorni_sadrzaj>
    <derivirana_varijabla naziv="DomainObject.Predmet.ProtuStrankaListFormatedWithAdressOIB_1">
      <item>NIVES KOZMETIČKI SALON j.d.o.o. za njegu i održavanje tijela, OIB 29124626070, Brezje 13, 44250 Petrinja</item>
    </derivirana_varijabla>
  </DomainObject.Predmet.ProtuStrankaListFormatedWithAdressOIB>
  <DomainObject.Predmet.ProtuStrankaListNazivFormated>
    <izvorni_sadrzaj>
      <item>NIVES KOZMETIČKI SALON j.d.o.o. za njegu i održavanje tijela</item>
    </izvorni_sadrzaj>
    <derivirana_varijabla naziv="DomainObject.Predmet.ProtuStrankaListNazivFormated_1">
      <item>NIVES KOZMETIČKI SALON j.d.o.o. za njegu i održavanje tijela</item>
    </derivirana_varijabla>
  </DomainObject.Predmet.ProtuStrankaListNazivFormated>
  <DomainObject.Predmet.ProtuStrankaListNazivFormatedOIB>
    <izvorni_sadrzaj>
      <item>NIVES KOZMETIČKI SALON j.d.o.o. za njegu i održavanje tijela, OIB 29124626070</item>
    </izvorni_sadrzaj>
    <derivirana_varijabla naziv="DomainObject.Predmet.ProtuStrankaListNazivFormatedOIB_1">
      <item>NIVES KOZMETIČKI SALON j.d.o.o. za njegu i održavanje tijela, OIB 29124626070</item>
    </derivirana_varijabla>
  </DomainObject.Predmet.ProtuStrankaListNazivFormatedOIB>
  <DomainObject.Predmet.OstaliListFormated>
    <izvorni_sadrzaj>
      <item>Željka Ljubičić</item>
      <item>ŽDO Sisak</item>
      <item>RH MUP</item>
    </izvorni_sadrzaj>
    <derivirana_varijabla naziv="DomainObject.Predmet.OstaliListFormated_1">
      <item>Željka Ljubičić</item>
      <item>ŽDO Sisak</item>
      <item>RH MUP</item>
    </derivirana_varijabla>
  </DomainObject.Predmet.OstaliListFormated>
  <DomainObject.Predmet.OstaliListFormatedOIB>
    <izvorni_sadrzaj>
      <item>Željka Ljubičić, OIB 77362659465</item>
      <item>ŽDO Sisak, OIB 05526850490</item>
      <item>RH MUP</item>
    </izvorni_sadrzaj>
    <derivirana_varijabla naziv="DomainObject.Predmet.OstaliListFormatedOIB_1">
      <item>Željka Ljubičić, OIB 77362659465</item>
      <item>ŽDO Sisak, OIB 05526850490</item>
      <item>RH MUP</item>
    </derivirana_varijabla>
  </DomainObject.Predmet.OstaliListFormatedOIB>
  <DomainObject.Predmet.OstaliListFormatedWithAdress>
    <izvorni_sadrzaj>
      <item>Željka Ljubičić, Brezje 13, 44250 Petrinja</item>
      <item>ŽDO Sisak, Kralja Tomislava 40, 44000 Sisak</item>
      <item>RH MUP, Heinzelova 98, 10000 Zagreb</item>
    </izvorni_sadrzaj>
    <derivirana_varijabla naziv="DomainObject.Predmet.OstaliListFormatedWithAdress_1">
      <item>Željka Ljubičić, Brezje 13, 44250 Petrinja</item>
      <item>ŽDO Sisak, Kralja Tomislava 40, 44000 Sisak</item>
      <item>RH MUP, Heinzelova 98, 10000 Zagreb</item>
    </derivirana_varijabla>
  </DomainObject.Predmet.OstaliListFormatedWithAdress>
  <DomainObject.Predmet.OstaliListFormatedWithAdressOIB>
    <izvorni_sadrzaj>
      <item>Željka Ljubičić, OIB 77362659465, Brezje 13, 44250 Petrinja</item>
      <item>ŽDO Sisak, OIB 05526850490, Kralja Tomislava 40, 44000 Sisak</item>
      <item>RH MUP, Heinzelova 98, 10000 Zagreb</item>
    </izvorni_sadrzaj>
    <derivirana_varijabla naziv="DomainObject.Predmet.OstaliListFormatedWithAdressOIB_1">
      <item>Željka Ljubičić, OIB 77362659465, Brezje 13, 44250 Petrinja</item>
      <item>ŽDO Sisak, OIB 05526850490, Kralja Tomislava 40, 44000 Sisak</item>
      <item>RH MUP, Heinzelova 98, 10000 Zagreb</item>
    </derivirana_varijabla>
  </DomainObject.Predmet.OstaliListFormatedWithAdressOIB>
  <DomainObject.Predmet.OstaliListNazivFormated>
    <izvorni_sadrzaj>
      <item>Željka Ljubičić</item>
      <item>ŽDO Sisak</item>
      <item>RH MUP</item>
    </izvorni_sadrzaj>
    <derivirana_varijabla naziv="DomainObject.Predmet.OstaliListNazivFormated_1">
      <item>Željka Ljubičić</item>
      <item>ŽDO Sisak</item>
      <item>RH MUP</item>
    </derivirana_varijabla>
  </DomainObject.Predmet.OstaliListNazivFormated>
  <DomainObject.Predmet.OstaliListNazivFormatedOIB>
    <izvorni_sadrzaj>
      <item>Željka Ljubičić, OIB 77362659465</item>
      <item>ŽDO Sisak, OIB 05526850490</item>
      <item>RH MUP</item>
    </izvorni_sadrzaj>
    <derivirana_varijabla naziv="DomainObject.Predmet.OstaliListNazivFormatedOIB_1">
      <item>Željka Ljubičić, OIB 77362659465</item>
      <item>ŽDO Sisak, OIB 05526850490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NIVES KOZMETIČKI SALON j.d.o.o. za njegu i održavanje tijela</izvorni_sadrzaj>
    <derivirana_varijabla naziv="DomainObject.Predmet.ProtustrankaIDrugi_1">NIVES KOZMETIČKI SALON j.d.o.o. za njegu i održavanje tijela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NIVES KOZMETIČKI SALON j.d.o.o. za njegu i održavanje tijela, OIB 29124626070, Brezje 13, 44250 Petrinja</izvorni_sadrzaj>
    <derivirana_varijabla naziv="DomainObject.Predmet.ProtustrankaIDrugiAdressOIB_1">NIVES KOZMETIČKI SALON j.d.o.o. za njegu i održavanje tijela, OIB 29124626070, Brezje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NIVES KOZMETIČKI SALON j.d.o.o. za njegu i održavanje tijela</item>
      <item>Željka Ljubičić</item>
      <item>Željka Ljubičić</item>
      <item>ŽDO Sisak</item>
      <item>RH MUP</item>
    </izvorni_sadrzaj>
    <derivirana_varijabla naziv="DomainObject.Predmet.SudioniciListNaziv_1">
      <item>FINA Regionalni centar Zagreb</item>
      <item>NIVES KOZMETIČKI SALON j.d.o.o. za njegu i održavanje tijela</item>
      <item>Željka Ljubičić</item>
      <item>Željka Ljubičić</item>
      <item>ŽDO Sisak</item>
      <item>RH MUP</item>
    </derivirana_varijabla>
  </DomainObject.Predmet.SudioniciListNaziv>
  <DomainObject.Predmet.SudioniciListAdressOIB>
    <izvorni_sadrzaj>
      <item>FINA Regionalni centar Zagreb, OIB 85821130368, Trg svibanjskih žrtava 1995. br 1,10000 Zagreb</item>
      <item>NIVES KOZMETIČKI SALON j.d.o.o. za njegu i održavanje tijela, OIB 29124626070, Brezje 13,44250 Petrinja</item>
      <item>Željka Ljubičić, OIB 77362659465, Brezje 13,44250 Petrinja</item>
      <item>Željka Ljubičić, OIB 77362659465, Brezje 13,44250 Petrinja</item>
      <item>ŽDO Sisak, OIB 05526850490, Kralja Tomislava 40,44000 Sisak</item>
      <item>RH MUP, Heinzelova 98,10000 Zagreb</item>
    </izvorni_sadrzaj>
    <derivirana_varijabla naziv="DomainObject.Predmet.SudioniciListAdressOIB_1">
      <item>FINA Regionalni centar Zagreb, OIB 85821130368, Trg svibanjskih žrtava 1995. br 1,10000 Zagreb</item>
      <item>NIVES KOZMETIČKI SALON j.d.o.o. za njegu i održavanje tijela, OIB 29124626070, Brezje 13,44250 Petrinja</item>
      <item>Željka Ljubičić, OIB 77362659465, Brezje 13,44250 Petrinja</item>
      <item>Željka Ljubičić, OIB 77362659465, Brezje 13,44250 Petrinja</item>
      <item>ŽDO Sisak, OIB 05526850490, Kralja Tomislava 40,44000 Sisak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29124626070</item>
      <item>, OIB 77362659465</item>
      <item>, OIB 77362659465</item>
      <item>, OIB 05526850490</item>
      <item>, OIB null</item>
    </izvorni_sadrzaj>
    <derivirana_varijabla naziv="DomainObject.Predmet.SudioniciListNazivOIB_1">
      <item>, OIB 85821130368</item>
      <item>, OIB 29124626070</item>
      <item>, OIB 77362659465</item>
      <item>, OIB 77362659465</item>
      <item>, OIB 05526850490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4423</properties:Characters>
  <properties:Lines>104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2017-11-14T13:09:00Z</dcterms:created>
  <dc:creator>Nikola Ribarić</dc:creator>
  <cp:lastModifiedBy>Jadranka Zelić</cp:lastModifiedBy>
  <cp:lastPrinted>2017-11-14T13:23:00Z</cp:lastPrinted>
  <dcterms:modified xmlns:xsi="http://www.w3.org/2001/XMLSchema-instance" xsi:type="dcterms:W3CDTF">2017-11-14T13:24:00Z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