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c685" w14:paraId="657c68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D2C64">
        <w:rPr>
          <w:color w:themeColor="text1" w:val="000000"/>
        </w:rPr>
        <w:t>SKI ADRIA d.o.o., Split, Poljička Cesta 18, OIB: 32754536673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D2C64">
        <w:rPr>
          <w:color w:themeColor="text1" w:val="000000"/>
        </w:rPr>
        <w:t>SKI ADRIA d.o.o., Split, Poljička Cesta 18, OIB: 32754536673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D2C64">
        <w:rPr>
          <w:color w:themeColor="text1" w:val="000000"/>
        </w:rPr>
        <w:t>22</w:t>
      </w:r>
      <w:r w:rsidR="00862110" w:rsidRPr="00862110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prosinca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D2C64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D2C64">
        <w:rPr>
          <w:color w:themeColor="text1" w:val="000000"/>
        </w:rPr>
        <w:t>10.725,74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BD2C64">
      <w:rPr>
        <w:color w:themeColor="text1" w:val="000000"/>
      </w:rPr>
      <w:t>963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039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St-2963/2015</izvorni_sadrzaj>
    <derivirana_varijabla naziv="DomainObject.Predmet.OznakaBroj_1">St-2963/2015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ADRIA d.o.o. za prijevoz u cestovnom prometu</izvorni_sadrzaj>
    <derivirana_varijabla naziv="DomainObject.Predmet.ProtustrankaFormated_1">  SKI ADRIA d.o.o. za prijevoz u cestovnom prometu</derivirana_varijabla>
  </DomainObject.Predmet.ProtustrankaFormated>
  <DomainObject.Predmet.ProtustrankaFormatedOIB>
    <izvorni_sadrzaj>  SKI ADRIA d.o.o. za prijevoz u cestovnom prometu, OIB 32754536673</izvorni_sadrzaj>
    <derivirana_varijabla naziv="DomainObject.Predmet.ProtustrankaFormatedOIB_1">  SKI ADRIA d.o.o. za prijevoz u cestovnom prometu, OIB 32754536673</derivirana_varijabla>
  </DomainObject.Predmet.ProtustrankaFormatedOIB>
  <DomainObject.Predmet.ProtustrankaFormatedWithAdress>
    <izvorni_sadrzaj> SKI ADRIA d.o.o. za prijevoz u cestovnom prometu, Poljička Cesta 18, 21000 Split</izvorni_sadrzaj>
    <derivirana_varijabla naziv="DomainObject.Predmet.ProtustrankaFormatedWithAdress_1"> SKI ADRIA d.o.o. za prijevoz u cestovnom prometu, Poljička Cesta 18, 21000 Split</derivirana_varijabla>
  </DomainObject.Predmet.ProtustrankaFormatedWithAdress>
  <DomainObject.Predmet.ProtustrankaFormatedWithAdressOIB>
    <izvorni_sadrzaj> SKI ADRIA d.o.o. za prijevoz u cestovnom prometu, OIB 32754536673, Poljička Cesta 18, 21000 Split</izvorni_sadrzaj>
    <derivirana_varijabla naziv="DomainObject.Predmet.ProtustrankaFormatedWithAdressOIB_1"> SKI ADRIA d.o.o. za prijevoz u cestovnom prometu, OIB 32754536673, Poljička Cesta 18, 21000 Split</derivirana_varijabla>
  </DomainObject.Predmet.ProtustrankaFormatedWithAdressOIB>
  <DomainObject.Predmet.ProtustrankaWithAdress>
    <izvorni_sadrzaj>SKI ADRIA d.o.o. za prijevoz u cestovnom prometu Poljička Cesta 18, 21000 Split</izvorni_sadrzaj>
    <derivirana_varijabla naziv="DomainObject.Predmet.ProtustrankaWithAdress_1">SKI ADRIA d.o.o. za prijevoz u cestovnom prometu Poljička Cesta 18, 21000 Split</derivirana_varijabla>
  </DomainObject.Predmet.ProtustrankaWithAdress>
  <DomainObject.Predmet.ProtustrankaWithAdressOIB>
    <izvorni_sadrzaj>SKI ADRIA d.o.o. za prijevoz u cestovnom prometu, OIB 32754536673, Poljička Cesta 18, 21000 Split</izvorni_sadrzaj>
    <derivirana_varijabla naziv="DomainObject.Predmet.ProtustrankaWithAdressOIB_1">SKI ADRIA d.o.o. za prijevoz u cestovnom prometu, OIB 32754536673, Poljička Cesta 18, 21000 Split</derivirana_varijabla>
  </DomainObject.Predmet.ProtustrankaWithAdressOIB>
  <DomainObject.Predmet.ProtustrankaNazivFormated>
    <izvorni_sadrzaj>SKI ADRIA d.o.o. za prijevoz u cestovnom prometu</izvorni_sadrzaj>
    <derivirana_varijabla naziv="DomainObject.Predmet.ProtustrankaNazivFormated_1">SKI ADRIA d.o.o. za prijevoz u cestovnom prometu</derivirana_varijabla>
  </DomainObject.Predmet.ProtustrankaNazivFormated>
  <DomainObject.Predmet.ProtustrankaNazivFormatedOIB>
    <izvorni_sadrzaj>SKI ADRIA d.o.o. za prijevoz u cestovnom prometu, OIB 32754536673</izvorni_sadrzaj>
    <derivirana_varijabla naziv="DomainObject.Predmet.ProtustrankaNazivFormatedOIB_1">SKI ADRIA d.o.o. za prijevoz u cestovnom prometu, OIB 32754536673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10725.74</izvorni_sadrzaj>
    <derivirana_varijabla naziv="DomainObject.Predmet.TrenutnaVrijednost_1">10725.74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SKI ADRIA d.o.o. za prijevoz u cestovnom prometu</item>
    </izvorni_sadrzaj>
    <derivirana_varijabla naziv="DomainObject.Predmet.ProtuStrankaListFormated_1">
      <item>SKI ADRIA d.o.o. za prijevoz u cestovnom prometu</item>
    </derivirana_varijabla>
  </DomainObject.Predmet.ProtuStrankaListFormated>
  <DomainObject.Predmet.ProtuStrankaListFormatedOIB>
    <izvorni_sadrzaj>
      <item>SKI ADRIA d.o.o. za prijevoz u cestovnom prometu, OIB 32754536673</item>
    </izvorni_sadrzaj>
    <derivirana_varijabla naziv="DomainObject.Predmet.ProtuStrankaListFormatedOIB_1">
      <item>SKI ADRIA d.o.o. za prijevoz u cestovnom prometu, OIB 32754536673</item>
    </derivirana_varijabla>
  </DomainObject.Predmet.ProtuStrankaListFormatedOIB>
  <DomainObject.Predmet.ProtuStrankaListFormatedWithAdress>
    <izvorni_sadrzaj>
      <item>SKI ADRIA d.o.o. za prijevoz u cestovnom prometu, Poljička Cesta 18, 21000 Split</item>
    </izvorni_sadrzaj>
    <derivirana_varijabla naziv="DomainObject.Predmet.ProtuStrankaListFormatedWithAdress_1">
      <item>SKI ADRIA d.o.o. za prijevoz u cestovnom prometu, Poljička Cesta 18, 21000 Split</item>
    </derivirana_varijabla>
  </DomainObject.Predmet.ProtuStrankaListFormatedWithAdress>
  <DomainObject.Predmet.ProtuStrankaListFormatedWithAdressOIB>
    <izvorni_sadrzaj>
      <item>SKI ADRIA d.o.o. za prijevoz u cestovnom prometu, OIB 32754536673, Poljička Cesta 18, 21000 Split</item>
    </izvorni_sadrzaj>
    <derivirana_varijabla naziv="DomainObject.Predmet.ProtuStrankaListFormatedWithAdressOIB_1">
      <item>SKI ADRIA d.o.o. za prijevoz u cestovnom prometu, OIB 32754536673, Poljička Cesta 18, 21000 Split</item>
    </derivirana_varijabla>
  </DomainObject.Predmet.ProtuStrankaListFormatedWithAdressOIB>
  <DomainObject.Predmet.ProtuStrankaListNazivFormated>
    <izvorni_sadrzaj>
      <item>SKI ADRIA d.o.o. za prijevoz u cestovnom prometu</item>
    </izvorni_sadrzaj>
    <derivirana_varijabla naziv="DomainObject.Predmet.ProtuStrankaListNazivFormated_1">
      <item>SKI ADRIA d.o.o. za prijevoz u cestovnom prometu</item>
    </derivirana_varijabla>
  </DomainObject.Predmet.ProtuStrankaListNazivFormated>
  <DomainObject.Predmet.ProtuStrankaListNazivFormatedOIB>
    <izvorni_sadrzaj>
      <item>SKI ADRIA d.o.o. za prijevoz u cestovnom prometu, OIB 32754536673</item>
    </izvorni_sadrzaj>
    <derivirana_varijabla naziv="DomainObject.Predmet.ProtuStrankaListNazivFormatedOIB_1">
      <item>SKI ADRIA d.o.o. za prijevoz u cestovnom prometu, OIB 32754536673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SKI ADRIA d.o.o. za prijevoz u cestovnom prometu</izvorni_sadrzaj>
    <derivirana_varijabla naziv="DomainObject.Predmet.ProtustrankaIDrugi_1">SKI ADRIA d.o.o. za prijevoz u cestovnom prometu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SKI ADRIA d.o.o. za prijevoz u cestovnom prometu, OIB 32754536673, Poljička Cesta 18, 21000 Split</izvorni_sadrzaj>
    <derivirana_varijabla naziv="DomainObject.Predmet.ProtustrankaIDrugiAdressOIB_1">SKI ADRIA d.o.o. za prijevoz u cestovnom prometu, OIB 32754536673, Poljička Cesta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SKI ADRIA d.o.o. za prijevoz u cestovnom prometu</item>
    </izvorni_sadrzaj>
    <derivirana_varijabla naziv="DomainObject.Predmet.SudioniciListNaziv_1">
      <item>FINANCIJSKA AGENCIJA, RC SPLIT, Podružnica Split</item>
      <item>SKI ADRIA d.o.o. za prijevoz u cestovnom prometu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SKI ADRIA d.o.o. za prijevoz u cestovnom prometu, OIB 32754536673, Poljička Cesta 18,21000 Split</item>
    </izvorni_sadrzaj>
    <derivirana_varijabla naziv="DomainObject.Predmet.SudioniciListAdressOIB_1">
      <item>FINANCIJSKA AGENCIJA, RC SPLIT, Podružnica Split, OIB 85821130368, Mažuranićevo šetalište 24b,21000 Split</item>
      <item>SKI ADRIA d.o.o. za prijevoz u cestovnom prometu, OIB 32754536673, Poljička Cesta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32754536673</item>
    </izvorni_sadrzaj>
    <derivirana_varijabla naziv="DomainObject.Predmet.SudioniciListNazivOIB_1">
      <item>, OIB 85821130368</item>
      <item>, OIB 32754536673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1749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2016-05-10T06:21:00Z</cp:lastPrinted>
  <dcterms:modified xmlns:xsi="http://www.w3.org/2001/XMLSchema-instance" xsi:type="dcterms:W3CDTF">2016-05-10T06:28:00Z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