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3739" w14:paraId="1df3739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1D7CB3">
        <w:t>871</w:t>
      </w:r>
      <w:r w:rsidR="00CA0AA3">
        <w:t>/17-</w:t>
      </w:r>
      <w:r w:rsidR="00CE145C">
        <w:t>4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832287" w:rsidP="00064FF2" w:rsidR="004A3868" w:rsidRPr="00064FF2">
      <w:pPr>
        <w:ind w:firstLine="708"/>
        <w:jc w:val="both"/>
      </w:pPr>
      <w:r>
        <w:t>Trgovački sud u Osijeku</w:t>
      </w:r>
      <w:r w:rsidR="004A3868" w:rsidRPr="00D14516">
        <w:t xml:space="preserve"> </w:t>
      </w:r>
      <w:r w:rsidR="00313597">
        <w:t xml:space="preserve">po </w:t>
      </w:r>
      <w:r>
        <w:t>sudskoj savjetnici</w:t>
      </w:r>
      <w:r w:rsidR="00064FF2">
        <w:t xml:space="preserve"> </w:t>
      </w:r>
      <w:r>
        <w:t>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</w:t>
      </w:r>
      <w:r>
        <w:t>Zagreb</w:t>
      </w:r>
      <w:r w:rsidR="009B0425">
        <w:t>, Podružnice</w:t>
      </w:r>
      <w:r w:rsidR="00064FF2">
        <w:t xml:space="preserve"> </w:t>
      </w:r>
      <w:r>
        <w:t>Zagreb</w:t>
      </w:r>
      <w:r w:rsidR="00064FF2">
        <w:t xml:space="preserve">, OIB: 85821130368, </w:t>
      </w:r>
      <w:r>
        <w:t>Zagreb</w:t>
      </w:r>
      <w:r w:rsidR="00064FF2">
        <w:t xml:space="preserve">, </w:t>
      </w:r>
      <w:r>
        <w:t>Trg svibanjskih žrtava 1995.</w:t>
      </w:r>
      <w:r w:rsidR="00B235ED">
        <w:t xml:space="preserve"> 1</w:t>
      </w:r>
      <w:r>
        <w:t>,</w:t>
      </w:r>
      <w:r w:rsidR="004A3868">
        <w:t xml:space="preserve"> </w:t>
      </w:r>
      <w:r w:rsidR="00064FF2">
        <w:t xml:space="preserve">za </w:t>
      </w:r>
      <w:r w:rsidR="00DE1835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A56BB6">
        <w:t>CAR MORE j.d.o.o. za usluge i turistička agencija</w:t>
      </w:r>
      <w:r w:rsidR="00174CE0">
        <w:t xml:space="preserve"> u likvidaciji</w:t>
      </w:r>
      <w:r w:rsidR="00064FF2">
        <w:t xml:space="preserve">, </w:t>
      </w:r>
      <w:r w:rsidR="001D7CB3">
        <w:t>Str</w:t>
      </w:r>
      <w:r w:rsidR="004128BB">
        <w:t>mec</w:t>
      </w:r>
      <w:r w:rsidR="00CE145C">
        <w:t>, Strmec</w:t>
      </w:r>
      <w:r w:rsidR="004128BB">
        <w:t xml:space="preserve"> Samoborski, Zdenčice 6</w:t>
      </w:r>
      <w:r w:rsidR="00250413">
        <w:t xml:space="preserve">, </w:t>
      </w:r>
      <w:r w:rsidR="00CE145C">
        <w:t xml:space="preserve">MBS: 080817181, OIB: 75458919926, </w:t>
      </w:r>
      <w:r w:rsidR="00250413">
        <w:t xml:space="preserve">dana </w:t>
      </w:r>
      <w:r w:rsidR="00A56BB6">
        <w:t>25</w:t>
      </w:r>
      <w:r w:rsidR="00064FF2">
        <w:t xml:space="preserve">. </w:t>
      </w:r>
      <w:r w:rsidR="00A56BB6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CE145C" w:rsidP="00EC7990" w:rsidR="00CE145C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CE145C" w:rsidP="00301A4D" w:rsidR="00CE145C">
      <w:pPr>
        <w:jc w:val="both"/>
      </w:pPr>
    </w:p>
    <w:p w:rsidRDefault="00832287" w:rsidP="00832287" w:rsidR="00B75497">
      <w:pPr>
        <w:ind w:firstLine="720"/>
        <w:jc w:val="both"/>
      </w:pPr>
      <w:r>
        <w:t>Odbacuje se zahtjev za p</w:t>
      </w:r>
      <w:r w:rsidR="00A435ED">
        <w:t>rovedbu</w:t>
      </w:r>
      <w:r>
        <w:t xml:space="preserve"> skraćenog stečajnog postupka nad stečajnim dužnikom</w:t>
      </w:r>
      <w:r w:rsidR="00174CE0">
        <w:t xml:space="preserve"> </w:t>
      </w:r>
      <w:r w:rsidR="00CE145C">
        <w:t>CAR MORE j.d.o.o. za usluge i turistička agencija u likvidaciji, Strmec, Strmec Samoborski, Zdenčice 6, MBS: 080817181, OIB: 75458919926.</w:t>
      </w:r>
    </w:p>
    <w:p w:rsidRDefault="00B75497" w:rsidP="00B75497" w:rsidR="00B75497">
      <w:pPr>
        <w:jc w:val="both"/>
      </w:pPr>
    </w:p>
    <w:p w:rsidRDefault="00B75497" w:rsidP="00CE145C" w:rsidR="00B75497" w:rsidRPr="00CE145C">
      <w:pPr>
        <w:pStyle w:val="Naslov1"/>
        <w:rPr>
          <w:b w:val="false"/>
          <w:lang w:val="hr-HR"/>
        </w:rPr>
      </w:pPr>
      <w:r w:rsidRPr="00CE145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32287" w:rsidP="00AF119A" w:rsidR="00832287">
      <w:pPr>
        <w:ind w:firstLine="720"/>
        <w:jc w:val="both"/>
      </w:pPr>
      <w:r>
        <w:t xml:space="preserve">Trgovački sud u Zagrebu </w:t>
      </w:r>
      <w:r w:rsidR="00174CE0">
        <w:t>2</w:t>
      </w:r>
      <w:r w:rsidR="00A56BB6">
        <w:t>2</w:t>
      </w:r>
      <w:r>
        <w:t xml:space="preserve">. </w:t>
      </w:r>
      <w:r w:rsidR="00774C3B">
        <w:t>s</w:t>
      </w:r>
      <w:r>
        <w:t xml:space="preserve">vibnja 2017. </w:t>
      </w:r>
      <w:r w:rsidR="00774C3B">
        <w:t>z</w:t>
      </w:r>
      <w:r>
        <w:t>aprimio je zahtjev Financijske agencije, Regionalnog centra Zagreb, Podružnice Zagreb, za provedbu skraćenog stečajnog postupka, Klasa: 110-07/17-01/04, Ur.broj: 04-06-17-2</w:t>
      </w:r>
      <w:r w:rsidR="00A56BB6">
        <w:t>747</w:t>
      </w:r>
      <w:r w:rsidR="00AE47D4">
        <w:t xml:space="preserve"> </w:t>
      </w:r>
      <w:r>
        <w:t xml:space="preserve">od </w:t>
      </w:r>
      <w:r w:rsidR="00A56BB6">
        <w:t>19</w:t>
      </w:r>
      <w:r>
        <w:t>. svibnja 2017. nad stečajnim dužnikom</w:t>
      </w:r>
      <w:r w:rsidR="00027D65">
        <w:t xml:space="preserve"> </w:t>
      </w:r>
      <w:r w:rsidR="00CE145C">
        <w:t>CAR MORE j.d.o.o. za usluge i turistička agencija u likvidaciji, Strmec, Strmec Samoborski, Zdenčice 6, MBS: 080817181, OIB: 75458919926</w:t>
      </w:r>
      <w:r w:rsidR="00027D65">
        <w:t>.</w:t>
      </w:r>
    </w:p>
    <w:p w:rsidRDefault="00027D65" w:rsidP="00AF119A" w:rsidR="00027D65">
      <w:pPr>
        <w:ind w:firstLine="720"/>
        <w:jc w:val="both"/>
      </w:pPr>
    </w:p>
    <w:p w:rsidRDefault="00027D65" w:rsidP="00501156" w:rsidR="00027D65">
      <w:pPr>
        <w:ind w:firstLine="720"/>
        <w:jc w:val="both"/>
      </w:pPr>
      <w:r>
        <w:t>Visoki trgovački sud Republike Hrvatske rješenjem</w:t>
      </w:r>
      <w:r w:rsidR="006319F9">
        <w:t>,</w:t>
      </w:r>
      <w: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435ED" w:rsidP="00501156" w:rsidR="00A435ED">
      <w:pPr>
        <w:ind w:firstLine="720"/>
        <w:jc w:val="both"/>
      </w:pPr>
    </w:p>
    <w:p w:rsidRDefault="00027D65" w:rsidP="00AF119A" w:rsidR="00027D65">
      <w:pPr>
        <w:ind w:firstLine="720"/>
        <w:jc w:val="both"/>
      </w:pPr>
      <w:r>
        <w:t xml:space="preserve">Uvidom u sudski registar za stečajnog </w:t>
      </w:r>
      <w:r w:rsidR="001E52C3">
        <w:t xml:space="preserve">dužnika </w:t>
      </w:r>
      <w:r w:rsidR="00CE145C">
        <w:t xml:space="preserve">CAR MORE j.d.o.o. za usluge i turistička agencija u likvidaciji, Strmec, Strmec Samoborski, Zdenčice 6, MBS: </w:t>
      </w:r>
      <w:r w:rsidR="00CE145C">
        <w:lastRenderedPageBreak/>
        <w:t>080817181, OIB: 75458919926,</w:t>
      </w:r>
      <w:r>
        <w:t xml:space="preserve"> utvrđeno je da je nad </w:t>
      </w:r>
      <w:r w:rsidR="00217253">
        <w:t>predmetnim stečajnim dužnikom</w:t>
      </w:r>
      <w:r>
        <w:t xml:space="preserve"> temeljem Odluke o nastanku razloga za prestanak </w:t>
      </w:r>
      <w:r w:rsidR="00A56BB6">
        <w:t>društva</w:t>
      </w:r>
      <w:r>
        <w:t xml:space="preserve"> od </w:t>
      </w:r>
      <w:r w:rsidR="00A56BB6">
        <w:t>21</w:t>
      </w:r>
      <w:r>
        <w:t xml:space="preserve">. </w:t>
      </w:r>
      <w:r w:rsidR="00A56BB6">
        <w:t>siječnja</w:t>
      </w:r>
      <w:r>
        <w:t xml:space="preserve"> 201</w:t>
      </w:r>
      <w:r w:rsidR="00A56BB6">
        <w:t>7</w:t>
      </w:r>
      <w:r>
        <w:t xml:space="preserve">. pokrenut postupak likvidacije. </w:t>
      </w:r>
    </w:p>
    <w:p w:rsidRDefault="00501156" w:rsidP="00AF119A" w:rsidR="00501156">
      <w:pPr>
        <w:ind w:firstLine="720"/>
        <w:jc w:val="both"/>
      </w:pPr>
    </w:p>
    <w:p w:rsidRDefault="00501156" w:rsidP="00AF119A" w:rsidR="00501156">
      <w:pPr>
        <w:ind w:firstLine="720"/>
        <w:jc w:val="both"/>
      </w:pPr>
      <w:r w:rsidRPr="00501156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</w:t>
      </w:r>
      <w:r w:rsidR="00FB0073">
        <w:t xml:space="preserve"> radi</w:t>
      </w:r>
      <w:r w:rsidRPr="00501156">
        <w:t xml:space="preserve"> brisanja iz sudskog registra.</w:t>
      </w:r>
    </w:p>
    <w:p w:rsidRDefault="00CC0A9D" w:rsidP="00027D65" w:rsidR="00B176DA">
      <w:pPr>
        <w:tabs>
          <w:tab w:pos="2070" w:val="left"/>
        </w:tabs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 xml:space="preserve">, </w:t>
      </w:r>
      <w:r w:rsidR="00027D65">
        <w:t>odba</w:t>
      </w:r>
      <w:r w:rsidR="00303858">
        <w:t xml:space="preserve">cuje se zahtjev </w:t>
      </w:r>
      <w:r w:rsidR="00027D65">
        <w:t>predlagatelja za provedbu skraćenog stečajnog postupka, obzirom nisu kumulativno ispunjene pretpostavke</w:t>
      </w:r>
      <w:r w:rsidR="00303858">
        <w:t xml:space="preserve"> za provedbu </w:t>
      </w:r>
      <w:r w:rsidR="006319F9">
        <w:t>istog</w:t>
      </w:r>
      <w:r w:rsidR="00027D65">
        <w:t xml:space="preserve"> i</w:t>
      </w:r>
      <w:r w:rsidR="00776901">
        <w:t xml:space="preserve">z čl. 428. SZ-a, odnosno </w:t>
      </w:r>
      <w:r w:rsidR="00824C94">
        <w:t>pokrenut je</w:t>
      </w:r>
      <w:r w:rsidR="00776901">
        <w:t xml:space="preserve"> drugi postupak</w:t>
      </w:r>
      <w:r w:rsidR="00FB0073">
        <w:t xml:space="preserve"> radi</w:t>
      </w:r>
      <w:r w:rsidR="00776901">
        <w:t xml:space="preserve"> brisanja pravne osobe iz sudskog registra.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A56BB6">
        <w:rPr>
          <w:bCs/>
        </w:rPr>
        <w:t>25</w:t>
      </w:r>
      <w:r w:rsidR="008041DE">
        <w:rPr>
          <w:bCs/>
        </w:rPr>
        <w:t xml:space="preserve">. </w:t>
      </w:r>
      <w:r w:rsidR="00A56BB6">
        <w:rPr>
          <w:bCs/>
        </w:rPr>
        <w:t xml:space="preserve">rujna </w:t>
      </w:r>
      <w:r w:rsidR="00CA0AA3">
        <w:rPr>
          <w:bCs/>
        </w:rPr>
        <w:t>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A56BB6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027D65" w:rsidR="00027D65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CE145C">
        <w:rPr>
          <w:lang w:val="hr-HR"/>
        </w:rPr>
        <w:t>           </w:t>
      </w:r>
    </w:p>
    <w:p w:rsidRDefault="00027D65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           </w:t>
      </w:r>
      <w:r w:rsidR="00DE571A">
        <w:rPr>
          <w:b w:val="false"/>
          <w:lang w:val="hr-HR"/>
        </w:rPr>
        <w:t>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303858" w:rsidP="00B75497" w:rsidR="00303858">
      <w:pPr>
        <w:jc w:val="both"/>
        <w:rPr>
          <w:bCs/>
        </w:rPr>
      </w:pPr>
    </w:p>
    <w:p w:rsidRDefault="00CE145C" w:rsidP="00B75497" w:rsidR="00CE145C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izjaviti </w:t>
      </w:r>
      <w:r>
        <w:t xml:space="preserve">žalbu </w:t>
      </w:r>
      <w:r w:rsidR="00E957FA">
        <w:t>Trgovačkom</w:t>
      </w:r>
      <w:r w:rsidR="00362E5B">
        <w:t xml:space="preserve"> sudu u</w:t>
      </w:r>
      <w:r w:rsidR="00E957FA">
        <w:t xml:space="preserve"> Osijeku</w:t>
      </w:r>
      <w:r w:rsidR="00362E5B">
        <w:t xml:space="preserve"> </w:t>
      </w:r>
      <w:r>
        <w:t>u roku od 8 dana pismeno u 3 primjerka</w:t>
      </w:r>
      <w:r w:rsidR="00B97EC7">
        <w:t>.</w:t>
      </w:r>
      <w:r>
        <w:t xml:space="preserve"> </w:t>
      </w:r>
    </w:p>
    <w:p w:rsidRDefault="00776901" w:rsidP="00B75497" w:rsidR="00490F0B">
      <w:pPr>
        <w:pStyle w:val="Tijeloteksta"/>
      </w:pPr>
      <w:r>
        <w:t>          </w:t>
      </w:r>
      <w:r w:rsidR="00B75497" w:rsidRPr="00CC5FC7">
        <w:t>   </w:t>
      </w:r>
    </w:p>
    <w:p w:rsidRDefault="00AD139D" w:rsidP="00B75497" w:rsidR="00AD139D">
      <w:pPr>
        <w:pStyle w:val="Tijeloteksta"/>
      </w:pP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215AA8">
        <w:t>Zagreb</w:t>
      </w:r>
      <w:r>
        <w:t xml:space="preserve">, Podružnica </w:t>
      </w:r>
      <w:r w:rsidR="00215AA8">
        <w:t>Zagreb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215AA8" w:rsidR="006832C3">
      <w:pPr>
        <w:numPr>
          <w:ilvl w:val="0"/>
          <w:numId w:val="2"/>
        </w:numPr>
        <w:jc w:val="both"/>
      </w:pPr>
      <w:r>
        <w:t>e-oglasna ploča suda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</w:t>
      </w:r>
      <w:r w:rsidR="00215AA8">
        <w:t xml:space="preserve">odbacivanjem 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A56BB6">
        <w:t>9</w:t>
      </w:r>
      <w:r>
        <w:t xml:space="preserve">. </w:t>
      </w:r>
      <w:r w:rsidR="00A56BB6">
        <w:t>listopada</w:t>
      </w:r>
      <w:r>
        <w:t xml:space="preserve"> 2017.</w:t>
      </w: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CE145C" w:rsidR="002E493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F8C" w:rsidP="004A3868" w:rsidR="00EA0F8C">
      <w:r>
        <w:separator/>
      </w:r>
    </w:p>
  </w:endnote>
  <w:endnote w:id="0" w:type="continuationSeparator">
    <w:p w:rsidRDefault="00EA0F8C" w:rsidP="004A3868" w:rsidR="00EA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F8C" w:rsidP="004A3868" w:rsidR="00EA0F8C">
      <w:r>
        <w:separator/>
      </w:r>
    </w:p>
  </w:footnote>
  <w:footnote w:id="0" w:type="continuationSeparator">
    <w:p w:rsidRDefault="00EA0F8C" w:rsidP="004A3868" w:rsidR="00EA0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2A98">
      <w:rPr>
        <w:noProof/>
      </w:rPr>
      <w:t>2</w:t>
    </w:r>
    <w:r>
      <w:fldChar w:fldCharType="end"/>
    </w:r>
  </w:p>
  <w:p w:rsidRDefault="00CE145C" w:rsidP="00CE145C" w:rsidR="00CE145C">
    <w:pPr>
      <w:jc w:val="right"/>
    </w:pPr>
    <w:r>
      <w:t>19 St-871/17-4</w:t>
    </w:r>
  </w:p>
  <w:p w:rsidRDefault="004A3868" w:rsidR="004A3868">
    <w:pPr>
      <w:pStyle w:val="Zaglavlje"/>
    </w:pPr>
  </w:p>
  <w:p w:rsidRDefault="003A59DF" w:rsidR="003A59D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D65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1132"/>
    <w:rsid w:val="00137654"/>
    <w:rsid w:val="0014134B"/>
    <w:rsid w:val="0014394E"/>
    <w:rsid w:val="00154A6B"/>
    <w:rsid w:val="001627FB"/>
    <w:rsid w:val="00163169"/>
    <w:rsid w:val="001718AE"/>
    <w:rsid w:val="00174CE0"/>
    <w:rsid w:val="0018368F"/>
    <w:rsid w:val="0018583C"/>
    <w:rsid w:val="001867CA"/>
    <w:rsid w:val="00186EA7"/>
    <w:rsid w:val="0019153C"/>
    <w:rsid w:val="001A56DB"/>
    <w:rsid w:val="001B648A"/>
    <w:rsid w:val="001C0CFA"/>
    <w:rsid w:val="001D0917"/>
    <w:rsid w:val="001D2166"/>
    <w:rsid w:val="001D7CB3"/>
    <w:rsid w:val="001E52C3"/>
    <w:rsid w:val="001E7E8C"/>
    <w:rsid w:val="001F3B52"/>
    <w:rsid w:val="0021261F"/>
    <w:rsid w:val="00215AA8"/>
    <w:rsid w:val="00217253"/>
    <w:rsid w:val="0022414E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03858"/>
    <w:rsid w:val="00313597"/>
    <w:rsid w:val="003331FB"/>
    <w:rsid w:val="00362E5B"/>
    <w:rsid w:val="00365B73"/>
    <w:rsid w:val="003843C3"/>
    <w:rsid w:val="00393264"/>
    <w:rsid w:val="003A59DF"/>
    <w:rsid w:val="003A6C8A"/>
    <w:rsid w:val="003B06A8"/>
    <w:rsid w:val="003B195E"/>
    <w:rsid w:val="003B51C9"/>
    <w:rsid w:val="003B7AAC"/>
    <w:rsid w:val="003D451A"/>
    <w:rsid w:val="003E6FCE"/>
    <w:rsid w:val="00401554"/>
    <w:rsid w:val="004040BC"/>
    <w:rsid w:val="004128BB"/>
    <w:rsid w:val="00455C18"/>
    <w:rsid w:val="00456233"/>
    <w:rsid w:val="004636D6"/>
    <w:rsid w:val="00480041"/>
    <w:rsid w:val="0048779D"/>
    <w:rsid w:val="00490F0B"/>
    <w:rsid w:val="004946FB"/>
    <w:rsid w:val="004A3868"/>
    <w:rsid w:val="004E3E2E"/>
    <w:rsid w:val="004E65BC"/>
    <w:rsid w:val="004F2672"/>
    <w:rsid w:val="00501156"/>
    <w:rsid w:val="005012E6"/>
    <w:rsid w:val="005200AB"/>
    <w:rsid w:val="005525E2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1187C"/>
    <w:rsid w:val="0062253E"/>
    <w:rsid w:val="006247C8"/>
    <w:rsid w:val="00625F0A"/>
    <w:rsid w:val="006319F9"/>
    <w:rsid w:val="00640501"/>
    <w:rsid w:val="006556E0"/>
    <w:rsid w:val="00665E74"/>
    <w:rsid w:val="00682965"/>
    <w:rsid w:val="006832C3"/>
    <w:rsid w:val="006F0A36"/>
    <w:rsid w:val="00702C71"/>
    <w:rsid w:val="0070447A"/>
    <w:rsid w:val="00704DE2"/>
    <w:rsid w:val="00710662"/>
    <w:rsid w:val="00726845"/>
    <w:rsid w:val="00727922"/>
    <w:rsid w:val="00752B41"/>
    <w:rsid w:val="00774C3B"/>
    <w:rsid w:val="00776901"/>
    <w:rsid w:val="00782257"/>
    <w:rsid w:val="00795FF2"/>
    <w:rsid w:val="007A0EFB"/>
    <w:rsid w:val="007C1C95"/>
    <w:rsid w:val="007C2112"/>
    <w:rsid w:val="007D2A98"/>
    <w:rsid w:val="007F551F"/>
    <w:rsid w:val="008041DE"/>
    <w:rsid w:val="00816035"/>
    <w:rsid w:val="00824C94"/>
    <w:rsid w:val="00832287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D6064"/>
    <w:rsid w:val="009E2A56"/>
    <w:rsid w:val="00A13EBF"/>
    <w:rsid w:val="00A27052"/>
    <w:rsid w:val="00A435ED"/>
    <w:rsid w:val="00A45F7B"/>
    <w:rsid w:val="00A52692"/>
    <w:rsid w:val="00A56BB6"/>
    <w:rsid w:val="00A819D4"/>
    <w:rsid w:val="00AA0272"/>
    <w:rsid w:val="00AD139D"/>
    <w:rsid w:val="00AE0651"/>
    <w:rsid w:val="00AE47D4"/>
    <w:rsid w:val="00AF119A"/>
    <w:rsid w:val="00AF266F"/>
    <w:rsid w:val="00B04AB5"/>
    <w:rsid w:val="00B176DA"/>
    <w:rsid w:val="00B235ED"/>
    <w:rsid w:val="00B426C8"/>
    <w:rsid w:val="00B526C2"/>
    <w:rsid w:val="00B56968"/>
    <w:rsid w:val="00B6174E"/>
    <w:rsid w:val="00B7064E"/>
    <w:rsid w:val="00B75497"/>
    <w:rsid w:val="00B75609"/>
    <w:rsid w:val="00B96701"/>
    <w:rsid w:val="00B97EC7"/>
    <w:rsid w:val="00BA1008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9338C"/>
    <w:rsid w:val="00CA0AA3"/>
    <w:rsid w:val="00CB0CF0"/>
    <w:rsid w:val="00CC0A9D"/>
    <w:rsid w:val="00CC2E2A"/>
    <w:rsid w:val="00CC3B98"/>
    <w:rsid w:val="00CC5FC7"/>
    <w:rsid w:val="00CD1FE7"/>
    <w:rsid w:val="00CD7775"/>
    <w:rsid w:val="00CE145C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1835"/>
    <w:rsid w:val="00DE4EC1"/>
    <w:rsid w:val="00DE571A"/>
    <w:rsid w:val="00DE7EA8"/>
    <w:rsid w:val="00E17C16"/>
    <w:rsid w:val="00E36EAC"/>
    <w:rsid w:val="00E3703B"/>
    <w:rsid w:val="00E5313B"/>
    <w:rsid w:val="00E5382B"/>
    <w:rsid w:val="00E55445"/>
    <w:rsid w:val="00E63354"/>
    <w:rsid w:val="00E670CC"/>
    <w:rsid w:val="00E73B84"/>
    <w:rsid w:val="00E87FD6"/>
    <w:rsid w:val="00E957FA"/>
    <w:rsid w:val="00E962DA"/>
    <w:rsid w:val="00E97528"/>
    <w:rsid w:val="00EA0F8C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0073"/>
    <w:rsid w:val="00FB1DC3"/>
    <w:rsid w:val="00FB5D98"/>
    <w:rsid w:val="00FC068C"/>
    <w:rsid w:val="00FC45CB"/>
    <w:rsid w:val="00FC68E5"/>
    <w:rsid w:val="00FD0B8C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St-871/2017</izvorni_sadrzaj>
    <derivirana_varijabla naziv="DomainObject.Predmet.OznakaBroj_1">St-871/2017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CAR MORE j.d.o.o. za usluge i turistička agencija u likvidaciji</izvorni_sadrzaj>
    <derivirana_varijabla naziv="DomainObject.Predmet.ProtustrankaFormated_1">  CAR MORE j.d.o.o. za usluge i turistička agencija u likvidaciji</derivirana_varijabla>
  </DomainObject.Predmet.ProtustrankaFormated>
  <DomainObject.Predmet.ProtustrankaFormatedOIB>
    <izvorni_sadrzaj>  CAR MORE j.d.o.o. za usluge i turistička agencija u likvidaciji, OIB 75458919926</izvorni_sadrzaj>
    <derivirana_varijabla naziv="DomainObject.Predmet.ProtustrankaFormatedOIB_1">  CAR MORE j.d.o.o. za usluge i turistička agencija u likvidaciji, OIB 75458919926</derivirana_varijabla>
  </DomainObject.Predmet.ProtustrankaFormatedOIB>
  <DomainObject.Predmet.ProtustrankaFormatedWithAdress>
    <izvorni_sadrzaj> CAR MORE j.d.o.o. za usluge i turistička agencija u likvidaciji, Strmec Samoborski, Zdenčice 6, 10431 Strmec</izvorni_sadrzaj>
    <derivirana_varijabla naziv="DomainObject.Predmet.ProtustrankaFormatedWithAdress_1"> CAR MORE j.d.o.o. za usluge i turistička agencija u likvidaciji, Strmec Samoborski, Zdenčice 6, 10431 Strmec</derivirana_varijabla>
  </DomainObject.Predmet.ProtustrankaFormatedWithAdress>
  <DomainObject.Predmet.ProtustrankaFormatedWithAdressOIB>
    <izvorni_sadrzaj> CAR MORE j.d.o.o. za usluge i turistička agencija u likvidaciji, OIB 75458919926, Strmec Samoborski, Zdenčice 6, 10431 Strmec</izvorni_sadrzaj>
    <derivirana_varijabla naziv="DomainObject.Predmet.ProtustrankaFormatedWithAdressOIB_1"> CAR MORE j.d.o.o. za usluge i turistička agencija u likvidaciji, OIB 75458919926, Strmec Samoborski, Zdenčice 6, 10431 Strmec</derivirana_varijabla>
  </DomainObject.Predmet.ProtustrankaFormatedWithAdressOIB>
  <DomainObject.Predmet.ProtustrankaWithAdress>
    <izvorni_sadrzaj>CAR MORE j.d.o.o. za usluge i turistička agencija u likvidaciji Strmec Samoborski, Zdenčice 6, 10431 Strmec</izvorni_sadrzaj>
    <derivirana_varijabla naziv="DomainObject.Predmet.ProtustrankaWithAdress_1">CAR MORE j.d.o.o. za usluge i turistička agencija u likvidaciji Strmec Samoborski, Zdenčice 6, 10431 Strmec</derivirana_varijabla>
  </DomainObject.Predmet.ProtustrankaWithAdress>
  <DomainObject.Predmet.ProtustrankaWithAdressOIB>
    <izvorni_sadrzaj>CAR MORE j.d.o.o. za usluge i turistička agencija u likvidaciji, OIB 75458919926, Strmec Samoborski, Zdenčice 6, 10431 Strmec</izvorni_sadrzaj>
    <derivirana_varijabla naziv="DomainObject.Predmet.ProtustrankaWithAdressOIB_1">CAR MORE j.d.o.o. za usluge i turistička agencija u likvidaciji, OIB 75458919926, Strmec Samoborski, Zdenčice 6, 10431 Strmec</derivirana_varijabla>
  </DomainObject.Predmet.ProtustrankaWithAdressOIB>
  <DomainObject.Predmet.ProtustrankaNazivFormated>
    <izvorni_sadrzaj>CAR MORE j.d.o.o. za usluge i turistička agencija u likvidaciji</izvorni_sadrzaj>
    <derivirana_varijabla naziv="DomainObject.Predmet.ProtustrankaNazivFormated_1">CAR MORE j.d.o.o. za usluge i turistička agencija u likvidaciji</derivirana_varijabla>
  </DomainObject.Predmet.ProtustrankaNazivFormated>
  <DomainObject.Predmet.ProtustrankaNazivFormatedOIB>
    <izvorni_sadrzaj>CAR MORE j.d.o.o. za usluge i turistička agencija u likvidaciji, OIB 75458919926</izvorni_sadrzaj>
    <derivirana_varijabla naziv="DomainObject.Predmet.ProtustrankaNazivFormatedOIB_1">CAR MORE j.d.o.o. za usluge i turistička agencija u likvidaciji, OIB 75458919926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 MORE j.d.o.o. za usluge i turistička agencija u likvidaciji</item>
    </izvorni_sadrzaj>
    <derivirana_varijabla naziv="DomainObject.Predmet.ProtuStrankaListFormated_1">
      <item>CAR MORE j.d.o.o. za usluge i turistička agencija u likvidaciji</item>
    </derivirana_varijabla>
  </DomainObject.Predmet.ProtuStrankaListFormated>
  <DomainObject.Predmet.ProtuStrankaListFormatedOIB>
    <izvorni_sadrzaj>
      <item>CAR MORE j.d.o.o. za usluge i turistička agencija u likvidaciji, OIB 75458919926</item>
    </izvorni_sadrzaj>
    <derivirana_varijabla naziv="DomainObject.Predmet.ProtuStrankaListFormatedOIB_1">
      <item>CAR MORE j.d.o.o. za usluge i turistička agencija u likvidaciji, OIB 75458919926</item>
    </derivirana_varijabla>
  </DomainObject.Predmet.ProtuStrankaListFormatedOIB>
  <DomainObject.Predmet.ProtuStrankaListFormatedWithAdress>
    <izvorni_sadrzaj>
      <item>CAR MORE j.d.o.o. za usluge i turistička agencija u likvidaciji, Strmec Samoborski, Zdenčice 6, 10431 Strmec</item>
    </izvorni_sadrzaj>
    <derivirana_varijabla naziv="DomainObject.Predmet.ProtuStrankaListFormatedWithAdress_1">
      <item>CAR MORE j.d.o.o. za usluge i turistička agencija u likvidaciji, Strmec Samoborski, Zdenčice 6, 10431 Strmec</item>
    </derivirana_varijabla>
  </DomainObject.Predmet.ProtuStrankaListFormatedWithAdress>
  <DomainObject.Predmet.ProtuStrankaListFormatedWithAdressOIB>
    <izvorni_sadrzaj>
      <item>CAR MORE j.d.o.o. za usluge i turistička agencija u likvidaciji, OIB 75458919926, Strmec Samoborski, Zdenčice 6, 10431 Strmec</item>
    </izvorni_sadrzaj>
    <derivirana_varijabla naziv="DomainObject.Predmet.ProtuStrankaListFormatedWithAdressOIB_1">
      <item>CAR MORE j.d.o.o. za usluge i turistička agencija u likvidaciji, OIB 75458919926, Strmec Samoborski, Zdenčice 6, 10431 Strmec</item>
    </derivirana_varijabla>
  </DomainObject.Predmet.ProtuStrankaListFormatedWithAdressOIB>
  <DomainObject.Predmet.ProtuStrankaListNazivFormated>
    <izvorni_sadrzaj>
      <item>CAR MORE j.d.o.o. za usluge i turistička agencija u likvidaciji</item>
    </izvorni_sadrzaj>
    <derivirana_varijabla naziv="DomainObject.Predmet.ProtuStrankaListNazivFormated_1">
      <item>CAR MORE j.d.o.o. za usluge i turistička agencija u likvidaciji</item>
    </derivirana_varijabla>
  </DomainObject.Predmet.ProtuStrankaListNazivFormated>
  <DomainObject.Predmet.ProtuStrankaListNazivFormatedOIB>
    <izvorni_sadrzaj>
      <item>CAR MORE j.d.o.o. za usluge i turistička agencija u likvidaciji, OIB 75458919926</item>
    </izvorni_sadrzaj>
    <derivirana_varijabla naziv="DomainObject.Predmet.ProtuStrankaListNazivFormatedOIB_1">
      <item>CAR MORE j.d.o.o. za usluge i turistička agencija u likvidaciji, OIB 75458919926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 MORE j.d.o.o. za usluge i turistička agencija u likvidaciji</izvorni_sadrzaj>
    <derivirana_varijabla naziv="DomainObject.Predmet.ProtustrankaIDrugi_1">CAR MORE j.d.o.o. za usluge i turistička agencija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 MORE j.d.o.o. za usluge i turistička agencija u likvidaciji, OIB 75458919926, Strmec Samoborski, Zdenčice 6, 10431 Strmec</izvorni_sadrzaj>
    <derivirana_varijabla naziv="DomainObject.Predmet.ProtustrankaIDrugiAdressOIB_1">CAR MORE j.d.o.o. za usluge i turistička agencija u likvidaciji, OIB 75458919926, Strmec Samoborski, Zdenčice 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 MORE j.d.o.o. za usluge i turistička agencija u likvidaciji</item>
      <item>FINA Regionalni centar Zagreb</item>
    </izvorni_sadrzaj>
    <derivirana_varijabla naziv="DomainObject.Predmet.SudioniciListNaziv_1">
      <item>CAR MORE j.d.o.o. za usluge i turistička agencija u likvidaciji</item>
      <item>FINA Regionalni centar Zagreb</item>
    </derivirana_varijabla>
  </DomainObject.Predmet.SudioniciListNaziv>
  <DomainObject.Predmet.SudioniciListAdressOIB>
    <izvorni_sadrzaj>
      <item>CAR MORE j.d.o.o. za usluge i turistička agencija u likvidaciji, OIB 75458919926, Strmec Samoborski, Zdenčice 6,10431 Strmec</item>
      <item>FINA Regionalni centar Zagreb, OIB 85821130368, Trg svibanjskih žrtava 1995. br. 1,10000 Zagreb</item>
    </izvorni_sadrzaj>
    <derivirana_varijabla naziv="DomainObject.Predmet.SudioniciListAdressOIB_1">
      <item>CAR MORE j.d.o.o. za usluge i turistička agencija u likvidaciji, OIB 75458919926, Strmec Samoborski, Zdenčice 6,10431 Strmec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75458919926</item>
      <item>, OIB 85821130368</item>
    </izvorni_sadrzaj>
    <derivirana_varijabla naziv="DomainObject.Predmet.SudioniciListNazivOIB_1">
      <item>, OIB 75458919926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063E7-95D3-4FCC-BD0A-4D316710C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2576</properties:Characters>
  <properties:Lines>87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2017-09-25T10:48:00Z</dcterms:created>
  <dc:creator>mkocijan</dc:creator>
  <cp:lastModifiedBy>Maja Videnović</cp:lastModifiedBy>
  <cp:lastPrinted>2017-08-07T07:25:00Z</cp:lastPrinted>
  <dcterms:modified xmlns:xsi="http://www.w3.org/2001/XMLSchema-instance" xsi:type="dcterms:W3CDTF">2017-09-25T10:57:00Z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