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e69e" w14:paraId="bfbe69e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37702E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49.8pt;height:61.8pt" type="#_x0000_t75">
            <v:imagedata r:id="rId9" o:title="HR grb"/>
          </v:shape>
        </w:pict>
      </w:r>
      <w:r w:rsidRPr="00A336AC">
        <w:t xml:space="preserve"> </w:t>
      </w:r>
    </w:p>
    <w:p w:rsidRDefault="00DF14A8" w:rsidP="00DF14A8" w:rsidR="00DF14A8" w:rsidRPr="00A336AC">
      <w:r w:rsidRPr="00A336AC">
        <w:t xml:space="preserve"> </w:t>
      </w:r>
      <w:r w:rsidR="0096353C">
        <w:t xml:space="preserve"> 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96353C">
        <w:tab/>
      </w:r>
      <w:r w:rsidRPr="00A336AC">
        <w:t>Pazin, Dršćevka 1</w:t>
      </w:r>
    </w:p>
    <w:p w:rsidRDefault="00DF14A8" w:rsidP="00DF14A8" w:rsidR="00DF14A8" w:rsidRPr="00A336AC">
      <w:pPr>
        <w:jc w:val="center"/>
      </w:pPr>
    </w:p>
    <w:p w:rsidRDefault="00517A02" w:rsidP="000515A0" w:rsidR="00517A02">
      <w:pPr>
        <w:ind w:firstLine="708"/>
        <w:jc w:val="both"/>
      </w:pPr>
      <w:r w:rsidRPr="00517A02">
        <w:t xml:space="preserve">Trgovački sud u Pazinu, po stečajnom sucu Ivanu Dujiću, </w:t>
      </w:r>
      <w:r w:rsidR="00C36A0E">
        <w:t>radi nastavka postupka nad S</w:t>
      </w:r>
      <w:r w:rsidR="0018432B">
        <w:t xml:space="preserve">tečajnom masom </w:t>
      </w:r>
      <w:r w:rsidR="00C36A0E">
        <w:t>iza</w:t>
      </w:r>
      <w:r w:rsidRPr="00517A02">
        <w:t xml:space="preserve"> </w:t>
      </w:r>
      <w:r w:rsidR="00FE1990" w:rsidRPr="00FE1990">
        <w:t xml:space="preserve">VICTORIA NAVALIS d.o.o. Pula, Stoja 32, OIB: 00808625707, </w:t>
      </w:r>
      <w:r w:rsidR="00FE1990">
        <w:t>7</w:t>
      </w:r>
      <w:r w:rsidR="00FE1990" w:rsidRPr="00FE1990">
        <w:t>. ožujka 2018.</w:t>
      </w:r>
      <w:r>
        <w:t xml:space="preserve">, donio je sljedeći </w:t>
      </w:r>
    </w:p>
    <w:p w:rsidRDefault="0096353C" w:rsidP="000515A0" w:rsidR="0096353C">
      <w:pPr>
        <w:ind w:firstLine="708"/>
        <w:jc w:val="both"/>
      </w:pPr>
    </w:p>
    <w:p w:rsidRDefault="00517A02" w:rsidP="0096353C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FE1990" w:rsidR="00DA54DC">
      <w:pPr>
        <w:jc w:val="both"/>
      </w:pPr>
      <w:r>
        <w:tab/>
      </w:r>
      <w:r w:rsidR="00DA54DC">
        <w:t>I.</w:t>
      </w:r>
      <w:r w:rsidR="00DA54DC">
        <w:tab/>
        <w:t>Poziva</w:t>
      </w:r>
      <w:r w:rsidR="00FE1990">
        <w:t>ju</w:t>
      </w:r>
      <w:r w:rsidR="00DA54DC">
        <w:t xml:space="preserve"> se </w:t>
      </w:r>
      <w:r w:rsidR="00347256">
        <w:t>predlagatelj</w:t>
      </w:r>
      <w:r w:rsidR="00FE1990">
        <w:t>i</w:t>
      </w:r>
      <w:r w:rsidR="00347256">
        <w:t xml:space="preserve"> </w:t>
      </w:r>
      <w:r w:rsidR="00FE1990">
        <w:t>Mikhail Rubtsov, Rusija, Rostovska oblast, Taganrog, St. Martsevo, dom 9, stan 12, OIB: 57157527885, i Kirill Shevchenko, Rusija, Moskva, Pleteškovskij pereulok, dom 12-16, stan 64</w:t>
      </w:r>
      <w:r w:rsidR="00DA54DC">
        <w:t xml:space="preserve">, </w:t>
      </w:r>
      <w:r w:rsidR="00FE1990">
        <w:t xml:space="preserve">OIB: 74213393871, </w:t>
      </w:r>
      <w:r w:rsidR="00DA54DC">
        <w:t xml:space="preserve">da u roku od </w:t>
      </w:r>
      <w:r w:rsidR="00FE1990">
        <w:t>30</w:t>
      </w:r>
      <w:r w:rsidR="00DA54DC">
        <w:t xml:space="preserve"> dana od </w:t>
      </w:r>
      <w:r w:rsidR="00DA54DC" w:rsidRPr="00DA54DC">
        <w:t>dana dostave</w:t>
      </w:r>
      <w:r w:rsidR="00DA54DC">
        <w:t xml:space="preserve"> ovog zaključka (</w:t>
      </w:r>
      <w:r w:rsidR="00DA54DC" w:rsidRPr="00DA54DC">
        <w:t>a dostava se smatra obavljenom istekom osmoga dana od dana objave pismena na mrežnoj strani</w:t>
      </w:r>
      <w:r w:rsidR="00DA54DC">
        <w:t>ci e-o</w:t>
      </w:r>
      <w:r w:rsidR="00DA54DC" w:rsidRPr="00DA54DC">
        <w:t xml:space="preserve">glasna ploča sudova </w:t>
      </w:r>
      <w:r w:rsidR="00DA54DC">
        <w:t xml:space="preserve">- </w:t>
      </w:r>
      <w:r w:rsidR="00DA54DC" w:rsidRPr="00DA54DC">
        <w:t>čl. 12. S</w:t>
      </w:r>
      <w:r w:rsidR="00DA54DC">
        <w:t>tečajnog zakona</w:t>
      </w:r>
      <w:r w:rsidR="00DA54DC" w:rsidRPr="00DA54DC">
        <w:t>)</w:t>
      </w:r>
      <w:r w:rsidR="00DA54DC">
        <w:t xml:space="preserve"> uplat</w:t>
      </w:r>
      <w:r w:rsidR="00FE1990">
        <w:t>e</w:t>
      </w:r>
      <w:r w:rsidR="00DA54DC">
        <w:t xml:space="preserve"> na depozit ovog suda broj: HR43 2390001 1300029763, poziv na broj 020-</w:t>
      </w:r>
      <w:r w:rsidR="00FE1990">
        <w:t>57</w:t>
      </w:r>
      <w:r w:rsidR="00DA54DC">
        <w:t>-1</w:t>
      </w:r>
      <w:r w:rsidR="00FE1990">
        <w:t>8</w:t>
      </w:r>
      <w:r w:rsidR="00C36A0E">
        <w:t xml:space="preserve"> predujam u </w:t>
      </w:r>
      <w:r w:rsidR="00D974D5">
        <w:t xml:space="preserve">iznosu od </w:t>
      </w:r>
      <w:r w:rsidR="00BA7889">
        <w:t>10</w:t>
      </w:r>
      <w:r w:rsidR="00DA54DC">
        <w:t xml:space="preserve">.000,00 kuna (slovima: </w:t>
      </w:r>
      <w:r w:rsidR="00D974D5">
        <w:t>deset</w:t>
      </w:r>
      <w:r w:rsidR="00DA54DC">
        <w:t xml:space="preserve"> tisuća kuna) za namirenje troškova nastavljanja postupka radi naknadne diobe</w:t>
      </w:r>
      <w:r w:rsidR="00DA54DC" w:rsidRPr="00DA54DC">
        <w:t xml:space="preserve"> te </w:t>
      </w:r>
      <w:r w:rsidR="00DA54DC">
        <w:t xml:space="preserve">da </w:t>
      </w:r>
      <w:r w:rsidR="00DA54DC" w:rsidRPr="00DA54DC">
        <w:t>dokaz o uplati dostave su</w:t>
      </w:r>
      <w:r w:rsidR="00DA54DC">
        <w:t>du.</w:t>
      </w:r>
    </w:p>
    <w:p w:rsidRDefault="00DA54DC" w:rsidP="00DA54DC" w:rsidR="00DA54DC">
      <w:pPr>
        <w:jc w:val="both"/>
      </w:pPr>
    </w:p>
    <w:p w:rsidRDefault="00FE1990" w:rsidP="00DA54DC" w:rsidR="002C6D33">
      <w:pPr>
        <w:jc w:val="both"/>
      </w:pPr>
      <w:r>
        <w:tab/>
        <w:t>II.</w:t>
      </w:r>
      <w:r>
        <w:tab/>
        <w:t xml:space="preserve">Ako predlagatelji </w:t>
      </w:r>
      <w:r w:rsidR="00DA54DC">
        <w:t xml:space="preserve">u roku od </w:t>
      </w:r>
      <w:r>
        <w:t>30</w:t>
      </w:r>
      <w:r w:rsidR="00DA54DC">
        <w:t xml:space="preserve"> dana </w:t>
      </w:r>
      <w:r w:rsidR="00BA7889" w:rsidRPr="00BA7889">
        <w:t xml:space="preserve">od dana dostave ovog zaključka </w:t>
      </w:r>
      <w:r w:rsidR="00DA54DC">
        <w:t>ne uplat</w:t>
      </w:r>
      <w:r>
        <w:t>e</w:t>
      </w:r>
      <w:r w:rsidR="00DA54DC">
        <w:t xml:space="preserve"> predujam u iznosu označenom u točki I. izreke ovog zaključka, te ne dostav</w:t>
      </w:r>
      <w:r>
        <w:t>e</w:t>
      </w:r>
      <w:r w:rsidR="00DA54DC">
        <w:t xml:space="preserve"> dokaz o uplati, sud će prijedlog za nastavljanje postupka odbaciti.</w:t>
      </w:r>
    </w:p>
    <w:p w:rsidRDefault="00BA7889" w:rsidP="00DA54DC" w:rsidR="00BA7889" w:rsidRPr="002C6D33">
      <w:pPr>
        <w:jc w:val="both"/>
      </w:pP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DA54DC" w:rsidR="00FE1990">
      <w:pPr>
        <w:jc w:val="both"/>
      </w:pPr>
      <w:r w:rsidRPr="00A336AC">
        <w:tab/>
      </w:r>
      <w:r w:rsidR="00FE1990">
        <w:t xml:space="preserve">Predlagatelji Mikhail Rubtsov, Rusija, Rostovska oblast, Taganrog, St. Martsevo, dom 9, stan 12, OIB: 57157527885, i Kirill Shevchenko, Rusija, Moskva, Pleteškovskij pereulok, dom 12-16, stan 64, OIB: 74213393871, su 20. studenog 2017. </w:t>
      </w:r>
      <w:r w:rsidR="00D974D5">
        <w:t xml:space="preserve"> </w:t>
      </w:r>
      <w:r w:rsidR="002C6D33">
        <w:t>predl</w:t>
      </w:r>
      <w:r w:rsidR="00DA54DC">
        <w:t>o</w:t>
      </w:r>
      <w:r w:rsidR="002C6D33">
        <w:t>ž</w:t>
      </w:r>
      <w:r w:rsidR="00DA54DC">
        <w:t>i</w:t>
      </w:r>
      <w:r w:rsidR="00FE1990">
        <w:t>li</w:t>
      </w:r>
      <w:r w:rsidR="002C6D33">
        <w:t xml:space="preserve"> </w:t>
      </w:r>
      <w:r w:rsidR="002C6D33" w:rsidRPr="002C6D33">
        <w:t>nastavak postupka u odnosu na stečajnu masu</w:t>
      </w:r>
      <w:r w:rsidR="002C6D33">
        <w:t xml:space="preserve"> </w:t>
      </w:r>
      <w:r w:rsidR="002C6D33" w:rsidRPr="00517A02">
        <w:t>dužnik</w:t>
      </w:r>
      <w:r w:rsidR="002C6D33">
        <w:t>a</w:t>
      </w:r>
      <w:r w:rsidR="002C6D33" w:rsidRPr="00517A02">
        <w:t xml:space="preserve"> </w:t>
      </w:r>
      <w:r w:rsidR="00FE1990" w:rsidRPr="00FE1990">
        <w:t>VICTORIA NAVALIS d.o.o. Pula, Stoja 32, OIB: 00808625707</w:t>
      </w:r>
      <w:r w:rsidR="00DA54DC">
        <w:t xml:space="preserve">, </w:t>
      </w:r>
      <w:r w:rsidR="00DA54DC" w:rsidRPr="00DA54DC">
        <w:t>nad kojim je stečajni postupak otvoren i zaključen, jer da društvo ima u vlasništvu</w:t>
      </w:r>
      <w:r w:rsidR="00DA54DC">
        <w:t xml:space="preserve"> nekretnin</w:t>
      </w:r>
      <w:r w:rsidR="00FE1990">
        <w:t>u</w:t>
      </w:r>
      <w:r w:rsidR="00DA54DC">
        <w:t>.</w:t>
      </w:r>
    </w:p>
    <w:p w:rsidRDefault="00DA54DC" w:rsidP="00DA54DC" w:rsidR="00DA54DC">
      <w:pPr>
        <w:jc w:val="both"/>
      </w:pPr>
      <w:r>
        <w:tab/>
        <w:t>U situaciji kada je otvoren i zaključen stečajni postupak nad dužnikom, te kada je utvrđeno da isti ima imovinu, primjenjuje se odredba čl. 289. Stečajnog zakona (dalje: SZ), o nastavljanju postupka radi naknadne diobe. Po st. 3. navedene odredbe, određivanje nastavljanja postupka sud može uvjetovati uplatom predujma kojim će se namiriti troškovi nastavljanja postupka radi naknadne diobe.</w:t>
      </w:r>
    </w:p>
    <w:p w:rsidRDefault="00DA54DC" w:rsidP="00DA54DC" w:rsidR="00DA54DC">
      <w:pPr>
        <w:jc w:val="both"/>
      </w:pPr>
      <w:r>
        <w:tab/>
        <w:t xml:space="preserve">S obzirom da je za nastavljanje postupka potrebno otvoriti račun stečajne mase, izraditi pečat, isplatiti trošak i nagradu stečajnom upravitelju,  </w:t>
      </w:r>
      <w:r w:rsidR="00347256">
        <w:t xml:space="preserve">izvršiti procjenu nekretnine po ovlaštenom sudskom vještaku i </w:t>
      </w:r>
      <w:r>
        <w:t>naknaditi trošak FINA-i za prodaju nekretnina, prema ocjeni suda za pokriće tih troškova potreban je iznos od barem 1</w:t>
      </w:r>
      <w:r w:rsidR="00D974D5">
        <w:t>0</w:t>
      </w:r>
      <w:r>
        <w:t xml:space="preserve">.000,00 kuna, pa je temeljem odredbe čl. 289. st. 3. SZ-a donesena odluka kao u izreci.  </w:t>
      </w:r>
    </w:p>
    <w:p w:rsidRDefault="00AB3722" w:rsidP="00DA54DC" w:rsidR="00AB3722">
      <w:pPr>
        <w:jc w:val="both"/>
      </w:pPr>
    </w:p>
    <w:p w:rsidRDefault="000515A0" w:rsidP="00C2716A" w:rsidR="000515A0">
      <w:pPr>
        <w:jc w:val="center"/>
      </w:pPr>
      <w:r w:rsidRPr="00A336AC">
        <w:t xml:space="preserve">U Pazinu, </w:t>
      </w:r>
      <w:r w:rsidR="00FE1990" w:rsidRPr="00FE1990">
        <w:t>7. ožujka 2018.</w:t>
      </w:r>
    </w:p>
    <w:p w:rsidRDefault="0096353C" w:rsidP="00C2716A" w:rsidR="0096353C" w:rsidRPr="00A336AC">
      <w:pPr>
        <w:jc w:val="center"/>
      </w:pPr>
    </w:p>
    <w:p w:rsidRDefault="000515A0" w:rsidP="0096353C" w:rsidR="000515A0" w:rsidRPr="00A336AC">
      <w:pPr>
        <w:ind w:left="5664"/>
        <w:jc w:val="center"/>
      </w:pPr>
      <w:r w:rsidRPr="00A336AC">
        <w:t>Stečajni sudac</w:t>
      </w:r>
    </w:p>
    <w:p w:rsidRDefault="000515A0" w:rsidP="0096353C" w:rsidR="000515A0" w:rsidRPr="00A336AC">
      <w:pPr>
        <w:ind w:left="5664"/>
        <w:jc w:val="center"/>
      </w:pPr>
      <w:r w:rsidRPr="00A336AC">
        <w:t>Ivan Dujić</w:t>
      </w:r>
      <w:r w:rsidR="0037702E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 xml:space="preserve">- e </w:t>
      </w:r>
      <w:r w:rsidR="0043662D">
        <w:t>-</w:t>
      </w:r>
      <w:r>
        <w:t xml:space="preserve"> oglasna ploča 8 dana</w:t>
      </w:r>
    </w:p>
    <w:p w:rsidRDefault="00517A02" w:rsidP="00BA7889" w:rsidR="0019715E">
      <w:pPr>
        <w:jc w:val="both"/>
      </w:pPr>
      <w:r w:rsidRPr="00A336AC">
        <w:t>-</w:t>
      </w:r>
      <w:r w:rsidR="00FE1990">
        <w:t xml:space="preserve"> </w:t>
      </w:r>
      <w:r w:rsidR="00FE1990" w:rsidRPr="00FE1990">
        <w:t>predlagatelji Mikhail Rubtsov i Kirill Shevchenko</w:t>
      </w:r>
      <w:r w:rsidR="0019715E" w:rsidRPr="0019715E">
        <w:t>, po punomoćni</w:t>
      </w:r>
      <w:r w:rsidR="00BA7889">
        <w:t xml:space="preserve">cima </w:t>
      </w:r>
      <w:r w:rsidR="00BA7889" w:rsidRPr="00BA7889">
        <w:t>odvjetnici</w:t>
      </w:r>
      <w:r w:rsidR="00BA7889">
        <w:t>ma</w:t>
      </w:r>
      <w:r w:rsidR="00BA7889" w:rsidRPr="00BA7889">
        <w:t xml:space="preserve"> iz Zajedničkog odvjetničkog ureda Antun Zanetti, Vlasta Zanetti i Tomislav Kovačić, iz Pule, Smareglina 7/I</w:t>
      </w:r>
    </w:p>
    <w:p w:rsidRDefault="00BA7889" w:rsidP="00BA7889" w:rsidR="00BA7889">
      <w:pPr>
        <w:jc w:val="both"/>
      </w:pPr>
    </w:p>
    <w:p w:rsidRDefault="00C36A0E" w:rsidP="00517A02" w:rsidR="00C36A0E">
      <w:r>
        <w:t>R.</w:t>
      </w:r>
    </w:p>
    <w:p w:rsidRDefault="00C36A0E" w:rsidP="00517A02" w:rsidR="00C36A0E" w:rsidRPr="00A336AC">
      <w:r>
        <w:t xml:space="preserve">Kal. </w:t>
      </w:r>
      <w:r w:rsidR="00BA7889">
        <w:t>40</w:t>
      </w:r>
      <w:r>
        <w:t xml:space="preserve"> dana</w:t>
      </w:r>
    </w:p>
    <w:sectPr w:rsidSect="0096353C" w:rsidR="00C36A0E" w:rsidRPr="00A336AC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DF5" w:rsidP="0060566F" w:rsidR="00954DF5">
      <w:r>
        <w:separator/>
      </w:r>
    </w:p>
  </w:endnote>
  <w:endnote w:id="0" w:type="continuationSeparator">
    <w:p w:rsidRDefault="00954DF5" w:rsidP="0060566F" w:rsidR="00954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DF5" w:rsidP="0060566F" w:rsidR="00954DF5">
      <w:r>
        <w:separator/>
      </w:r>
    </w:p>
  </w:footnote>
  <w:footnote w:id="0" w:type="continuationSeparator">
    <w:p w:rsidRDefault="00954DF5" w:rsidP="0060566F" w:rsidR="00954D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="00FE1990">
      <w:t>10 St-57/2018-3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515A0"/>
    <w:rsid w:val="0004215F"/>
    <w:rsid w:val="000515A0"/>
    <w:rsid w:val="000618A5"/>
    <w:rsid w:val="000954F1"/>
    <w:rsid w:val="00157E13"/>
    <w:rsid w:val="00176D45"/>
    <w:rsid w:val="0018432B"/>
    <w:rsid w:val="0019715E"/>
    <w:rsid w:val="002002EE"/>
    <w:rsid w:val="00263894"/>
    <w:rsid w:val="00263BAD"/>
    <w:rsid w:val="002B6C11"/>
    <w:rsid w:val="002C6D33"/>
    <w:rsid w:val="00347256"/>
    <w:rsid w:val="0037702E"/>
    <w:rsid w:val="003B058E"/>
    <w:rsid w:val="004100AC"/>
    <w:rsid w:val="00414579"/>
    <w:rsid w:val="00417287"/>
    <w:rsid w:val="00422A5D"/>
    <w:rsid w:val="0043662D"/>
    <w:rsid w:val="00477CC8"/>
    <w:rsid w:val="00491DBD"/>
    <w:rsid w:val="00507519"/>
    <w:rsid w:val="00517A02"/>
    <w:rsid w:val="005F67A8"/>
    <w:rsid w:val="0060566F"/>
    <w:rsid w:val="00614EAB"/>
    <w:rsid w:val="00653688"/>
    <w:rsid w:val="00696D98"/>
    <w:rsid w:val="006F36D8"/>
    <w:rsid w:val="007204DF"/>
    <w:rsid w:val="007444C6"/>
    <w:rsid w:val="00771037"/>
    <w:rsid w:val="00797B00"/>
    <w:rsid w:val="007E59B9"/>
    <w:rsid w:val="00886D8D"/>
    <w:rsid w:val="008A7739"/>
    <w:rsid w:val="008C5F4C"/>
    <w:rsid w:val="00916002"/>
    <w:rsid w:val="00954DF5"/>
    <w:rsid w:val="0096353C"/>
    <w:rsid w:val="00964CD2"/>
    <w:rsid w:val="00986750"/>
    <w:rsid w:val="009C5995"/>
    <w:rsid w:val="009D57A5"/>
    <w:rsid w:val="009F593D"/>
    <w:rsid w:val="00A02C0B"/>
    <w:rsid w:val="00A30F08"/>
    <w:rsid w:val="00A336AC"/>
    <w:rsid w:val="00AB3722"/>
    <w:rsid w:val="00AD7F99"/>
    <w:rsid w:val="00B80E74"/>
    <w:rsid w:val="00B8682D"/>
    <w:rsid w:val="00BA7889"/>
    <w:rsid w:val="00C2716A"/>
    <w:rsid w:val="00C36A0E"/>
    <w:rsid w:val="00C53AD4"/>
    <w:rsid w:val="00C63339"/>
    <w:rsid w:val="00CB2AB2"/>
    <w:rsid w:val="00CC7A3F"/>
    <w:rsid w:val="00D3072D"/>
    <w:rsid w:val="00D974D5"/>
    <w:rsid w:val="00DA54DC"/>
    <w:rsid w:val="00DF14A8"/>
    <w:rsid w:val="00E11B82"/>
    <w:rsid w:val="00F2306A"/>
    <w:rsid w:val="00F505D1"/>
    <w:rsid w:val="00F56D84"/>
    <w:rsid w:val="00F602C3"/>
    <w:rsid w:val="00FE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7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VICTORIA NAVALIS d.o.o. PULA</izvorni_sadrzaj>
    <derivirana_varijabla naziv="DomainObject.Predmet.ProtustrankaFormated_1">  VICTORIA NAVALIS d.o.o. PULA</derivirana_varijabla>
  </DomainObject.Predmet.ProtustrankaFormated>
  <DomainObject.Predmet.ProtustrankaFormatedOIB>
    <izvorni_sadrzaj>  VICTORIA NAVALIS d.o.o. PULA, OIB 00808625707</izvorni_sadrzaj>
    <derivirana_varijabla naziv="DomainObject.Predmet.ProtustrankaFormatedOIB_1">  VICTORIA NAVALIS d.o.o. PULA, OIB 00808625707</derivirana_varijabla>
  </DomainObject.Predmet.ProtustrankaFormatedOIB>
  <DomainObject.Predmet.ProtustrankaFormatedWithAdress>
    <izvorni_sadrzaj> VICTORIA NAVALIS d.o.o. PULA, Stoja 32, 52100 Pula</izvorni_sadrzaj>
    <derivirana_varijabla naziv="DomainObject.Predmet.ProtustrankaFormatedWithAdress_1"> VICTORIA NAVALIS d.o.o. PULA, Stoja 32, 52100 Pula</derivirana_varijabla>
  </DomainObject.Predmet.ProtustrankaFormatedWithAdress>
  <DomainObject.Predmet.ProtustrankaFormatedWithAdressOIB>
    <izvorni_sadrzaj> VICTORIA NAVALIS d.o.o. PULA, OIB 00808625707, Stoja 32, 52100 Pula</izvorni_sadrzaj>
    <derivirana_varijabla naziv="DomainObject.Predmet.ProtustrankaFormatedWithAdressOIB_1"> VICTORIA NAVALIS d.o.o. PULA, OIB 00808625707, Stoja 32, 52100 Pula</derivirana_varijabla>
  </DomainObject.Predmet.ProtustrankaFormatedWithAdressOIB>
  <DomainObject.Predmet.ProtustrankaWithAdress>
    <izvorni_sadrzaj>VICTORIA NAVALIS d.o.o. PULA Stoja 32, 52100 Pula</izvorni_sadrzaj>
    <derivirana_varijabla naziv="DomainObject.Predmet.ProtustrankaWithAdress_1">VICTORIA NAVALIS d.o.o. PULA Stoja 32, 52100 Pula</derivirana_varijabla>
  </DomainObject.Predmet.ProtustrankaWithAdress>
  <DomainObject.Predmet.ProtustrankaWithAdressOIB>
    <izvorni_sadrzaj>VICTORIA NAVALIS d.o.o. PULA, OIB 00808625707, Stoja 32, 52100 Pula</izvorni_sadrzaj>
    <derivirana_varijabla naziv="DomainObject.Predmet.ProtustrankaWithAdressOIB_1">VICTORIA NAVALIS d.o.o. PULA, OIB 00808625707, Stoja 32, 52100 Pula</derivirana_varijabla>
  </DomainObject.Predmet.ProtustrankaWithAdressOIB>
  <DomainObject.Predmet.ProtustrankaNazivFormated>
    <izvorni_sadrzaj>VICTORIA NAVALIS d.o.o. PULA</izvorni_sadrzaj>
    <derivirana_varijabla naziv="DomainObject.Predmet.ProtustrankaNazivFormated_1">VICTORIA NAVALIS d.o.o. PULA</derivirana_varijabla>
  </DomainObject.Predmet.ProtustrankaNazivFormated>
  <DomainObject.Predmet.ProtustrankaNazivFormatedOIB>
    <izvorni_sadrzaj>VICTORIA NAVALIS d.o.o. PULA, OIB 00808625707</izvorni_sadrzaj>
    <derivirana_varijabla naziv="DomainObject.Predmet.ProtustrankaNazivFormatedOIB_1">VICTORIA NAVALIS d.o.o. PULA, OIB 00808625707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Mikhail Rubtsov, Oblast Tagandor, Rusija; Kirill Shevchenko, Moskva, Rusija</izvorni_sadrzaj>
    <derivirana_varijabla naziv="DomainObject.Predmet.StrankaFormated_1">  Mikhail Rubtsov, Oblast Tagandor, Rusija; Kirill Shevchenko, Moskva, Rusija</derivirana_varijabla>
  </DomainObject.Predmet.StrankaFormated>
  <DomainObject.Predmet.StrankaFormatedOIB>
    <izvorni_sadrzaj>  Mikhail Rubtsov, Oblast Tagandor, Rusija, OIB 57157527885; Kirill Shevchenko, Moskva, Rusija, OIB 74213393871</izvorni_sadrzaj>
    <derivirana_varijabla naziv="DomainObject.Predmet.StrankaFormatedOIB_1">  Mikhail Rubtsov, Oblast Tagandor, Rusija, OIB 57157527885; Kirill Shevchenko, Moskva, Rusija, OIB 74213393871</derivirana_varijabla>
  </DomainObject.Predmet.StrankaFormatedOIB>
  <DomainObject.Predmet.StrankaFormatedWithAdress>
    <izvorni_sadrzaj> Mikhail Rubtsov, Oblast Tagandor, Rusija, St Martsevo Dom  9, Oblast Tagandor; Kirill Shevchenko, Moskva, Rusija, Pleteškovskiy Dom 64, Moskva</izvorni_sadrzaj>
    <derivirana_varijabla naziv="DomainObject.Predmet.StrankaFormatedWithAdress_1"> Mikhail Rubtsov, Oblast Tagandor, Rusija, St Martsevo Dom  9, Oblast Tagandor; Kirill Shevchenko, Moskva, Rusija, Pleteškovskiy Dom 64, Moskva</derivirana_varijabla>
  </DomainObject.Predmet.StrankaFormatedWithAdress>
  <DomainObject.Predmet.StrankaFormatedWithAdressOIB>
    <izvorni_sadrzaj> Mikhail Rubtsov, Oblast Tagandor, Rusija, OIB 57157527885, St Martsevo Dom  9, Oblast Tagandor; Kirill Shevchenko, Moskva, Rusija, OIB 74213393871, Pleteškovskiy Dom 64, Moskva</izvorni_sadrzaj>
    <derivirana_varijabla naziv="DomainObject.Predmet.StrankaFormatedWithAdressOIB_1"> Mikhail Rubtsov, Oblast Tagandor, Rusija, OIB 57157527885, St Martsevo Dom  9, Oblast Tagandor; Kirill Shevchenko, Moskva, Rusija, OIB 74213393871, Pleteškovskiy Dom 64, Moskva</derivirana_varijabla>
  </DomainObject.Predmet.StrankaFormatedWithAdressOIB>
  <DomainObject.Predmet.StrankaWithAdress>
    <izvorni_sadrzaj>Mikhail Rubtsov, Oblast Tagandor, Rusija St Martsevo Dom  9,Oblast Tagandor,Kirill Shevchenko, Moskva, Rusija Pleteškovskiy Dom 64,Moskva</izvorni_sadrzaj>
    <derivirana_varijabla naziv="DomainObject.Predmet.StrankaWithAdress_1">Mikhail Rubtsov, Oblast Tagandor, Rusija St Martsevo Dom  9,Oblast Tagandor,Kirill Shevchenko, Moskva, Rusija Pleteškovskiy Dom 64,Moskva</derivirana_varijabla>
  </DomainObject.Predmet.StrankaWithAdress>
  <DomainObject.Predmet.StrankaWithAdressOIB>
    <izvorni_sadrzaj>Mikhail Rubtsov, Oblast Tagandor, Rusija, OIB 57157527885, St Martsevo Dom  9,Oblast Tagandor,Kirill Shevchenko, Moskva, Rusija, OIB 74213393871, Pleteškovskiy Dom 64,Moskva</izvorni_sadrzaj>
    <derivirana_varijabla naziv="DomainObject.Predmet.StrankaWithAdressOIB_1">Mikhail Rubtsov, Oblast Tagandor, Rusija, OIB 57157527885, St Martsevo Dom  9,Oblast Tagandor,Kirill Shevchenko, Moskva, Rusija, OIB 74213393871, Pleteškovskiy Dom 64,Moskva</derivirana_varijabla>
  </DomainObject.Predmet.StrankaWithAdressOIB>
  <DomainObject.Predmet.StrankaNazivFormated>
    <izvorni_sadrzaj>Mikhail Rubtsov, Oblast Tagandor, Rusija,Kirill Shevchenko, Moskva, Rusija</izvorni_sadrzaj>
    <derivirana_varijabla naziv="DomainObject.Predmet.StrankaNazivFormated_1">Mikhail Rubtsov, Oblast Tagandor, Rusija,Kirill Shevchenko, Moskva, Rusija</derivirana_varijabla>
  </DomainObject.Predmet.StrankaNazivFormated>
  <DomainObject.Predmet.StrankaNazivFormatedOIB>
    <izvorni_sadrzaj>Mikhail Rubtsov, Oblast Tagandor, Rusija, OIB 57157527885,Kirill Shevchenko, Moskva, Rusija, OIB 74213393871</izvorni_sadrzaj>
    <derivirana_varijabla naziv="DomainObject.Predmet.StrankaNazivFormatedOIB_1">Mikhail Rubtsov, Oblast Tagandor, Rusija, OIB 57157527885,Kirill Shevchenko, Moskva, Rusija, OIB 74213393871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11594.42</izvorni_sadrzaj>
    <derivirana_varijabla naziv="DomainObject.Predmet.TrenutnaVrijednost_1">11594.42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Mikhail Rubtsov, Oblast Tagandor, Rusija</item>
      <item>Kirill Shevchenko, Moskva, Rusija</item>
    </izvorni_sadrzaj>
    <derivirana_varijabla naziv="DomainObject.Predmet.StrankaListFormated_1">
      <item>Mikhail Rubtsov, Oblast Tagandor, Rusija</item>
      <item>Kirill Shevchenko, Moskva, Rusija</item>
    </derivirana_varijabla>
  </DomainObject.Predmet.StrankaListFormated>
  <DomainObject.Predmet.StrankaListFormatedOIB>
    <izvorni_sadrzaj>
      <item>Mikhail Rubtsov, Oblast Tagandor, Rusija, OIB 57157527885</item>
      <item>Kirill Shevchenko, Moskva, Rusija, OIB 74213393871</item>
    </izvorni_sadrzaj>
    <derivirana_varijabla naziv="DomainObject.Predmet.StrankaListFormatedOIB_1">
      <item>Mikhail Rubtsov, Oblast Tagandor, Rusija, OIB 57157527885</item>
      <item>Kirill Shevchenko, Moskva, Rusija, OIB 74213393871</item>
    </derivirana_varijabla>
  </DomainObject.Predmet.StrankaListFormatedOIB>
  <DomainObject.Predmet.StrankaListFormatedWithAdress>
    <izvorni_sadrzaj>
      <item>Mikhail Rubtsov, Oblast Tagandor, Rusija, St Martsevo Dom  9, Oblast Tagandor</item>
      <item>Kirill Shevchenko, Moskva, Rusija, Pleteškovskiy Dom 64, Moskva</item>
    </izvorni_sadrzaj>
    <derivirana_varijabla naziv="DomainObject.Predmet.StrankaListFormatedWithAdress_1">
      <item>Mikhail Rubtsov, Oblast Tagandor, Rusija, St Martsevo Dom  9, Oblast Tagandor</item>
      <item>Kirill Shevchenko, Moskva, Rusija, Pleteškovskiy Dom 64, Moskva</item>
    </derivirana_varijabla>
  </DomainObject.Predmet.StrankaListFormatedWithAdress>
  <DomainObject.Predmet.StrankaListFormatedWithAdressOIB>
    <izvorni_sadrzaj>
      <item>Mikhail Rubtsov, Oblast Tagandor, Rusija, OIB 57157527885, St Martsevo Dom  9, Oblast Tagandor</item>
      <item>Kirill Shevchenko, Moskva, Rusija, OIB 74213393871, Pleteškovskiy Dom 64, Moskva</item>
    </izvorni_sadrzaj>
    <derivirana_varijabla naziv="DomainObject.Predmet.StrankaListFormatedWithAdressOIB_1">
      <item>Mikhail Rubtsov, Oblast Tagandor, Rusija, OIB 57157527885, St Martsevo Dom  9, Oblast Tagandor</item>
      <item>Kirill Shevchenko, Moskva, Rusija, OIB 74213393871, Pleteškovskiy Dom 64, Moskva</item>
    </derivirana_varijabla>
  </DomainObject.Predmet.StrankaListFormatedWithAdressOIB>
  <DomainObject.Predmet.StrankaListNazivFormated>
    <izvorni_sadrzaj>
      <item>Mikhail Rubtsov, Oblast Tagandor, Rusija</item>
      <item>Kirill Shevchenko, Moskva, Rusija</item>
    </izvorni_sadrzaj>
    <derivirana_varijabla naziv="DomainObject.Predmet.StrankaListNazivFormated_1">
      <item>Mikhail Rubtsov, Oblast Tagandor, Rusija</item>
      <item>Kirill Shevchenko, Moskva, Rusija</item>
    </derivirana_varijabla>
  </DomainObject.Predmet.StrankaListNazivFormated>
  <DomainObject.Predmet.StrankaListNazivFormatedOIB>
    <izvorni_sadrzaj>
      <item>Mikhail Rubtsov, Oblast Tagandor, Rusija, OIB 57157527885</item>
      <item>Kirill Shevchenko, Moskva, Rusija, OIB 74213393871</item>
    </izvorni_sadrzaj>
    <derivirana_varijabla naziv="DomainObject.Predmet.StrankaListNazivFormatedOIB_1">
      <item>Mikhail Rubtsov, Oblast Tagandor, Rusija, OIB 57157527885</item>
      <item>Kirill Shevchenko, Moskva, Rusija, OIB 74213393871</item>
    </derivirana_varijabla>
  </DomainObject.Predmet.StrankaListNazivFormatedOIB>
  <DomainObject.Predmet.ProtuStrankaListFormated>
    <izvorni_sadrzaj>
      <item>VICTORIA NAVALIS d.o.o. PULA</item>
    </izvorni_sadrzaj>
    <derivirana_varijabla naziv="DomainObject.Predmet.ProtuStrankaListFormated_1">
      <item>VICTORIA NAVALIS d.o.o. PULA</item>
    </derivirana_varijabla>
  </DomainObject.Predmet.ProtuStrankaListFormated>
  <DomainObject.Predmet.ProtuStrankaListFormatedOIB>
    <izvorni_sadrzaj>
      <item>VICTORIA NAVALIS d.o.o. PULA, OIB 00808625707</item>
    </izvorni_sadrzaj>
    <derivirana_varijabla naziv="DomainObject.Predmet.ProtuStrankaListFormatedOIB_1">
      <item>VICTORIA NAVALIS d.o.o. PULA, OIB 00808625707</item>
    </derivirana_varijabla>
  </DomainObject.Predmet.ProtuStrankaListFormatedOIB>
  <DomainObject.Predmet.ProtuStrankaListFormatedWithAdress>
    <izvorni_sadrzaj>
      <item>VICTORIA NAVALIS d.o.o. PULA, Stoja 32, 52100 Pula</item>
    </izvorni_sadrzaj>
    <derivirana_varijabla naziv="DomainObject.Predmet.ProtuStrankaListFormatedWithAdress_1">
      <item>VICTORIA NAVALIS d.o.o. PULA, Stoja 32, 52100 Pula</item>
    </derivirana_varijabla>
  </DomainObject.Predmet.ProtuStrankaListFormatedWithAdress>
  <DomainObject.Predmet.ProtuStrankaListFormatedWithAdressOIB>
    <izvorni_sadrzaj>
      <item>VICTORIA NAVALIS d.o.o. PULA, OIB 00808625707, Stoja 32, 52100 Pula</item>
    </izvorni_sadrzaj>
    <derivirana_varijabla naziv="DomainObject.Predmet.ProtuStrankaListFormatedWithAdressOIB_1">
      <item>VICTORIA NAVALIS d.o.o. PULA, OIB 00808625707, Stoja 32, 52100 Pula</item>
    </derivirana_varijabla>
  </DomainObject.Predmet.ProtuStrankaListFormatedWithAdressOIB>
  <DomainObject.Predmet.ProtuStrankaListNazivFormated>
    <izvorni_sadrzaj>
      <item>VICTORIA NAVALIS d.o.o. PULA</item>
    </izvorni_sadrzaj>
    <derivirana_varijabla naziv="DomainObject.Predmet.ProtuStrankaListNazivFormated_1">
      <item>VICTORIA NAVALIS d.o.o. PULA</item>
    </derivirana_varijabla>
  </DomainObject.Predmet.ProtuStrankaListNazivFormated>
  <DomainObject.Predmet.ProtuStrankaListNazivFormatedOIB>
    <izvorni_sadrzaj>
      <item>VICTORIA NAVALIS d.o.o. PULA, OIB 00808625707</item>
    </izvorni_sadrzaj>
    <derivirana_varijabla naziv="DomainObject.Predmet.ProtuStrankaListNazivFormatedOIB_1">
      <item>VICTORIA NAVALIS d.o.o. PULA, OIB 00808625707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Mikhail Rubtsov, Oblast Tagandor, Rusija i dr.</izvorni_sadrzaj>
    <derivirana_varijabla naziv="DomainObject.Predmet.StrankaIDrugi_1">Mikhail Rubtsov, Oblast Tagandor, Rusija i dr.</derivirana_varijabla>
  </DomainObject.Predmet.StrankaIDrugi>
  <DomainObject.Predmet.ProtustrankaIDrugi>
    <izvorni_sadrzaj>VICTORIA NAVALIS d.o.o. PULA</izvorni_sadrzaj>
    <derivirana_varijabla naziv="DomainObject.Predmet.ProtustrankaIDrugi_1">VICTORIA NAVALIS d.o.o. PULA</derivirana_varijabla>
  </DomainObject.Predmet.ProtustrankaIDrugi>
  <DomainObject.Predmet.StrankaIDrugiAdressOIB>
    <izvorni_sadrzaj>Mikhail Rubtsov, Oblast Tagandor, Rusija, OIB 57157527885, St Martsevo Dom  9, Oblast Tagandor i dr.</izvorni_sadrzaj>
    <derivirana_varijabla naziv="DomainObject.Predmet.StrankaIDrugiAdressOIB_1">Mikhail Rubtsov, Oblast Tagandor, Rusija, OIB 57157527885, St Martsevo Dom  9, Oblast Tagandor i dr.</derivirana_varijabla>
  </DomainObject.Predmet.StrankaIDrugiAdressOIB>
  <DomainObject.Predmet.ProtustrankaIDrugiAdressOIB>
    <izvorni_sadrzaj>VICTORIA NAVALIS d.o.o. PULA, OIB 00808625707, Stoja 32, 52100 Pula</izvorni_sadrzaj>
    <derivirana_varijabla naziv="DomainObject.Predmet.ProtustrankaIDrugiAdressOIB_1">VICTORIA NAVALIS d.o.o. PULA, OIB 00808625707, Stoja 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VICTORIA NAVALIS d.o.o. PULA</item>
      <item>Mikhail Rubtsov, Oblast Tagandor, Rusija</item>
      <item>Kirill Shevchenko, Moskva, Rusija</item>
    </izvorni_sadrzaj>
    <derivirana_varijabla naziv="DomainObject.Predmet.SudioniciListNaziv_1">
      <item>VICTORIA NAVALIS d.o.o. PULA</item>
      <item>Mikhail Rubtsov, Oblast Tagandor, Rusija</item>
      <item>Kirill Shevchenko, Moskva, Rusija</item>
    </derivirana_varijabla>
  </DomainObject.Predmet.SudioniciListNaziv>
  <DomainObject.Predmet.SudioniciListAdressOIB>
    <izvorni_sadrzaj>
      <item>VICTORIA NAVALIS d.o.o. PULA, OIB 00808625707, Stoja 32,52100 Pula</item>
      <item>Mikhail Rubtsov, Oblast Tagandor, Rusija, OIB 57157527885, St Martsevo Dom  9,Oblast Tagandor</item>
      <item>Kirill Shevchenko, Moskva, Rusija, OIB 74213393871, Pleteškovskiy Dom 64,Moskva</item>
    </izvorni_sadrzaj>
    <derivirana_varijabla naziv="DomainObject.Predmet.SudioniciListAdressOIB_1">
      <item>VICTORIA NAVALIS d.o.o. PULA, OIB 00808625707, Stoja 32,52100 Pula</item>
      <item>Mikhail Rubtsov, Oblast Tagandor, Rusija, OIB 57157527885, St Martsevo Dom  9,Oblast Tagandor</item>
      <item>Kirill Shevchenko, Moskva, Rusija, OIB 74213393871, Pleteškovskiy Dom 64,Moskva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00808625707</item>
      <item>, OIB 57157527885</item>
      <item>, OIB 74213393871</item>
    </izvorni_sadrzaj>
    <derivirana_varijabla naziv="DomainObject.Predmet.SudioniciListNazivOIB_1">
      <item>, OIB 00808625707</item>
      <item>, OIB 57157527885</item>
      <item>, OIB 74213393871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St-1720/2017</izvorni_sadrzaj>
    <derivirana_varijabla naziv="DomainObject.Predmet.OznakaNizestupanjskogPredmeta_1">St-1720/2017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2407</properties:Characters>
  <properties:Lines>61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2018-03-07T12:45:00Z</dcterms:created>
  <dc:creator>korisnik</dc:creator>
  <cp:lastModifiedBy>Sanja Lakošeljac</cp:lastModifiedBy>
  <dcterms:modified xmlns:xsi="http://www.w3.org/2001/XMLSchema-instance" xsi:type="dcterms:W3CDTF">2018-03-07T12:48:00Z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(St-57-18 - zaključak predujam za nastavak čl. 289.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