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dc30" w14:paraId="b77dc30" w:rsidRDefault="00E36603" w:rsidP="00910611" w:rsidR="00E3660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6603" w:rsidP="00910611" w:rsidR="00E36603">
      <w:r>
        <w:rPr>
          <w:rFonts w:eastAsia="MS Mincho"/>
        </w:rPr>
        <w:t xml:space="preserve">   REPUBLIKA HRVATSKA</w:t>
      </w:r>
    </w:p>
    <w:p w:rsidRDefault="00E36603" w:rsidP="00910611" w:rsidR="00E36603">
      <w:r>
        <w:rPr>
          <w:rFonts w:eastAsia="MS Mincho"/>
        </w:rPr>
        <w:t>TRGOVAČKI SUD U RIJECI</w:t>
      </w:r>
    </w:p>
    <w:p w:rsidRDefault="00E36603" w:rsidR="00E36603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30222D" w:rsidP="0030222D" w:rsidR="0030222D" w:rsidRPr="00253D10">
      <w:pPr>
        <w:jc w:val="both"/>
        <w:rPr>
          <w:b/>
        </w:rPr>
      </w:pP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042DC5" w:rsidR="0030222D" w:rsidRPr="00253D10">
      <w:pPr>
        <w:jc w:val="both"/>
      </w:pPr>
      <w:r>
        <w:tab/>
      </w:r>
      <w:r w:rsidR="0030222D" w:rsidRPr="00253D10">
        <w:t>Trgovački sud u Rijeci, po sucu</w:t>
      </w:r>
      <w:r w:rsidR="00042DC5">
        <w:t xml:space="preserve"> pojedincu</w:t>
      </w:r>
      <w:r w:rsidR="0030222D" w:rsidRPr="00253D10">
        <w:t xml:space="preserve"> Danieli Korlević, u </w:t>
      </w:r>
      <w:r w:rsidR="00201F57">
        <w:t>stečajnom</w:t>
      </w:r>
      <w:r w:rsidR="00042DC5">
        <w:t xml:space="preserve"> </w:t>
      </w:r>
      <w:r w:rsidR="00201F57">
        <w:t xml:space="preserve">postupku nad dužnikom </w:t>
      </w:r>
      <w:r w:rsidR="005A3D41" w:rsidRPr="005A3D41">
        <w:rPr>
          <w:b/>
        </w:rPr>
        <w:t>MEDITERAN društvo s ograničenom odgovornošću za proizvodnju i trgovinu, Lovran, Borisa Zdrinšćaka 17, OIB 57379198860</w:t>
      </w:r>
      <w:r w:rsidR="00B3709D">
        <w:t>,</w:t>
      </w:r>
      <w:r w:rsidR="007279AF">
        <w:rPr>
          <w:b/>
        </w:rPr>
        <w:t xml:space="preserve">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B3709D">
        <w:t>, dana</w:t>
      </w:r>
      <w:r w:rsidR="00ED058C" w:rsidRPr="00253D10">
        <w:t xml:space="preserve"> </w:t>
      </w:r>
      <w:r w:rsidR="005A3D41">
        <w:t>08</w:t>
      </w:r>
      <w:r w:rsidR="00B3709D">
        <w:t>. prosinca</w:t>
      </w:r>
      <w:r w:rsidR="008C691F" w:rsidRPr="00253D10">
        <w:t xml:space="preserve"> 201</w:t>
      </w:r>
      <w:r w:rsidR="00354C67">
        <w:t>6</w:t>
      </w:r>
      <w:r w:rsidR="0030222D" w:rsidRPr="00253D10">
        <w:t>. g</w:t>
      </w:r>
      <w:r w:rsidR="00ED058C" w:rsidRPr="00253D10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6B5DF1" w:rsidP="0030222D" w:rsidR="006B5DF1">
      <w:pPr>
        <w:jc w:val="both"/>
      </w:pPr>
    </w:p>
    <w:p w:rsidRDefault="00042DC5" w:rsidP="00042DC5" w:rsidR="0030222D" w:rsidRPr="00253D10">
      <w:pPr>
        <w:ind w:left="360"/>
        <w:jc w:val="both"/>
      </w:pPr>
      <w:r>
        <w:t xml:space="preserve"> </w:t>
      </w:r>
      <w:r>
        <w:tab/>
      </w:r>
      <w:r w:rsidR="003724D3" w:rsidRPr="00253D10">
        <w:t>Utvrđene su</w:t>
      </w:r>
      <w:r w:rsidR="0030222D" w:rsidRPr="00253D10">
        <w:t xml:space="preserve"> tražbine sljedećih vjerovnika viših isplatnih redova:</w:t>
      </w:r>
    </w:p>
    <w:p w:rsidRDefault="00ED0BEF" w:rsidP="00ED058C" w:rsidR="008C691F" w:rsidRPr="00253D10">
      <w:pPr>
        <w:ind w:left="360"/>
        <w:jc w:val="both"/>
        <w:rPr>
          <w:b/>
        </w:rPr>
      </w:pPr>
      <w:r>
        <w:t xml:space="preserve"> </w:t>
      </w:r>
    </w:p>
    <w:p w:rsidRDefault="008E4BEC" w:rsidP="007279AF" w:rsidR="007279AF">
      <w:pPr>
        <w:ind w:left="360"/>
        <w:jc w:val="both"/>
      </w:pPr>
      <w:r w:rsidRPr="00253D10">
        <w:t xml:space="preserve">    </w:t>
      </w:r>
      <w:r w:rsidR="007279AF">
        <w:t xml:space="preserve"> </w:t>
      </w:r>
      <w:r w:rsidR="007279AF">
        <w:rPr>
          <w:b/>
        </w:rPr>
        <w:tab/>
      </w:r>
      <w:r w:rsidR="00B3709D">
        <w:rPr>
          <w:b/>
        </w:rPr>
        <w:t>prvi</w:t>
      </w:r>
      <w:r w:rsidR="007279AF" w:rsidRPr="00D609AF">
        <w:rPr>
          <w:b/>
        </w:rPr>
        <w:t xml:space="preserve"> viši isplatni red</w:t>
      </w:r>
    </w:p>
    <w:p w:rsidRDefault="007279AF" w:rsidP="007279AF" w:rsidR="007279AF">
      <w:pPr>
        <w:jc w:val="both"/>
      </w:pPr>
    </w:p>
    <w:p w:rsidRDefault="005A3D41" w:rsidP="007279AF" w:rsidR="00042DC5">
      <w:pPr>
        <w:jc w:val="both"/>
      </w:pPr>
      <w:r>
        <w:tab/>
      </w:r>
      <w:r w:rsidR="00042DC5">
        <w:t>REPUBL</w:t>
      </w:r>
      <w:r w:rsidR="007279AF">
        <w:t>IKA HRVATSKA, OIB 52634238587</w:t>
      </w:r>
      <w:r w:rsidR="007279AF">
        <w:tab/>
      </w:r>
      <w:r w:rsidR="007279AF">
        <w:tab/>
      </w:r>
      <w:r>
        <w:tab/>
      </w:r>
      <w:r w:rsidR="00325628">
        <w:t xml:space="preserve"> </w:t>
      </w:r>
      <w:r>
        <w:t>30.842,88</w:t>
      </w:r>
      <w:r w:rsidR="00B3709D">
        <w:t xml:space="preserve"> kn</w:t>
      </w:r>
    </w:p>
    <w:p w:rsidRDefault="005A3D41" w:rsidP="007279AF" w:rsidR="005A3D41">
      <w:pPr>
        <w:jc w:val="both"/>
      </w:pPr>
    </w:p>
    <w:p w:rsidRDefault="00325628" w:rsidP="007279AF" w:rsidR="00325628" w:rsidRPr="00325628">
      <w:pPr>
        <w:jc w:val="both"/>
      </w:pPr>
      <w:r>
        <w:rPr>
          <w:b/>
        </w:rPr>
        <w:tab/>
      </w:r>
      <w:r w:rsidRPr="00325628">
        <w:t xml:space="preserve">ADRIANA ĐUKIĆ, Lovran, Ulica 26. divizije 6, </w:t>
      </w:r>
    </w:p>
    <w:p w:rsidRDefault="00325628" w:rsidP="007279AF" w:rsidR="00325628" w:rsidRPr="00325628">
      <w:pPr>
        <w:jc w:val="both"/>
      </w:pPr>
      <w:r w:rsidRPr="00325628">
        <w:tab/>
        <w:t>OIB 33637976447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Pr="00325628">
        <w:t>5.968,06 kn</w:t>
      </w:r>
    </w:p>
    <w:p w:rsidRDefault="00325628" w:rsidP="007279AF" w:rsidR="00325628">
      <w:pPr>
        <w:jc w:val="both"/>
      </w:pPr>
    </w:p>
    <w:p w:rsidRDefault="005A3D41" w:rsidP="005A3D41" w:rsidR="005A3D41">
      <w:pPr>
        <w:jc w:val="both"/>
      </w:pPr>
      <w:r>
        <w:tab/>
        <w:t xml:space="preserve">ANDREJA MATULJA, Opatija, Vrutki 1, </w:t>
      </w:r>
    </w:p>
    <w:p w:rsidRDefault="005A3D41" w:rsidP="005A3D41" w:rsidR="005A3D41">
      <w:pPr>
        <w:jc w:val="both"/>
      </w:pPr>
      <w:r>
        <w:tab/>
        <w:t>OIB 34856384626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25628">
        <w:t xml:space="preserve"> </w:t>
      </w:r>
      <w:r>
        <w:t>1.778,96 kn</w:t>
      </w:r>
    </w:p>
    <w:p w:rsidRDefault="005A3D41" w:rsidP="005A3D41" w:rsidR="005A3D41">
      <w:pPr>
        <w:jc w:val="both"/>
      </w:pPr>
    </w:p>
    <w:p w:rsidRDefault="005A3D41" w:rsidP="005A3D41" w:rsidR="005A3D41">
      <w:pPr>
        <w:jc w:val="both"/>
      </w:pPr>
      <w:r>
        <w:tab/>
        <w:t xml:space="preserve">ĐINO ŠKOPAC, Labin, Salakovci 15, </w:t>
      </w:r>
    </w:p>
    <w:p w:rsidRDefault="005A3D41" w:rsidP="005A3D41" w:rsidR="005A3D41">
      <w:pPr>
        <w:jc w:val="both"/>
      </w:pPr>
      <w:r>
        <w:tab/>
        <w:t>OIB 25638181580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25628">
        <w:t xml:space="preserve"> </w:t>
      </w:r>
      <w:r>
        <w:t>8.833,80 kn</w:t>
      </w:r>
    </w:p>
    <w:p w:rsidRDefault="005A3D41" w:rsidP="005A3D41" w:rsidR="005A3D41">
      <w:pPr>
        <w:jc w:val="both"/>
      </w:pPr>
    </w:p>
    <w:p w:rsidRDefault="005A3D41" w:rsidP="005A3D41" w:rsidR="005A3D41">
      <w:pPr>
        <w:jc w:val="both"/>
      </w:pPr>
      <w:r>
        <w:tab/>
        <w:t xml:space="preserve">DUNJA SABLIĆ, Lovran, Borisa Zdrinšćaka 17, </w:t>
      </w:r>
    </w:p>
    <w:p w:rsidRDefault="005A3D41" w:rsidP="005A3D41" w:rsidR="005A3D41">
      <w:pPr>
        <w:jc w:val="both"/>
      </w:pPr>
      <w:r>
        <w:tab/>
        <w:t>OIB 71415796872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45.421,08 kn</w:t>
      </w:r>
    </w:p>
    <w:p w:rsidRDefault="005A3D41" w:rsidP="005A3D41" w:rsidR="005A3D41">
      <w:pPr>
        <w:jc w:val="both"/>
      </w:pPr>
    </w:p>
    <w:p w:rsidRDefault="005A3D41" w:rsidP="005A3D41" w:rsidR="005A3D41">
      <w:pPr>
        <w:jc w:val="both"/>
      </w:pPr>
      <w:r>
        <w:tab/>
        <w:t xml:space="preserve">IGOR SABLIĆ, Lovran, Borisa Zdrinšćaka 17, </w:t>
      </w:r>
    </w:p>
    <w:p w:rsidRDefault="005A3D41" w:rsidP="005A3D41" w:rsidR="005A3D41">
      <w:pPr>
        <w:jc w:val="both"/>
      </w:pPr>
      <w:r>
        <w:tab/>
        <w:t>OIB 71415796872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55.627,88 kn</w:t>
      </w:r>
    </w:p>
    <w:p w:rsidRDefault="00B3709D" w:rsidP="007279AF" w:rsidR="00B3709D">
      <w:pPr>
        <w:ind w:left="360"/>
        <w:jc w:val="both"/>
        <w:rPr>
          <w:b/>
        </w:rPr>
      </w:pPr>
    </w:p>
    <w:p w:rsidRDefault="00325628" w:rsidP="00B3709D" w:rsidR="00325628">
      <w:pPr>
        <w:jc w:val="both"/>
        <w:rPr>
          <w:b/>
        </w:rPr>
      </w:pPr>
    </w:p>
    <w:p w:rsidRDefault="00B3709D" w:rsidP="00B3709D" w:rsidR="00B3709D">
      <w:pPr>
        <w:jc w:val="both"/>
        <w:rPr>
          <w:b/>
        </w:rPr>
      </w:pPr>
      <w:r>
        <w:rPr>
          <w:b/>
        </w:rPr>
        <w:tab/>
        <w:t>drugi viši isplatni red</w:t>
      </w:r>
    </w:p>
    <w:p w:rsidRDefault="005A3D41" w:rsidP="005A3D41" w:rsidR="005A3D41">
      <w:pPr>
        <w:jc w:val="both"/>
      </w:pPr>
    </w:p>
    <w:p w:rsidRDefault="005A3D41" w:rsidP="005A3D41" w:rsidR="005A3D41">
      <w:pPr>
        <w:jc w:val="both"/>
      </w:pPr>
      <w:r>
        <w:tab/>
      </w:r>
      <w:r w:rsidRPr="005A3D41">
        <w:t xml:space="preserve">HEP – OPERATOR DISTRIBUCIJSKOG SUSTAVA d.o.o. Zagreb, </w:t>
      </w:r>
    </w:p>
    <w:p w:rsidRDefault="005A3D41" w:rsidP="005A3D41" w:rsidR="005A3D41">
      <w:pPr>
        <w:jc w:val="both"/>
      </w:pPr>
      <w:r>
        <w:tab/>
      </w:r>
      <w:r w:rsidRPr="005A3D41">
        <w:t>DP</w:t>
      </w:r>
      <w:r>
        <w:t xml:space="preserve"> </w:t>
      </w:r>
      <w:r w:rsidRPr="005A3D41">
        <w:t xml:space="preserve">ELEKTROPRIMORJE Rijeka, Rijeka, V. C. Emina 2, </w:t>
      </w:r>
    </w:p>
    <w:p w:rsidRDefault="005A3D41" w:rsidP="005A3D41" w:rsidR="005A3D41" w:rsidRPr="005A3D41">
      <w:pPr>
        <w:jc w:val="both"/>
      </w:pPr>
      <w:r>
        <w:tab/>
      </w:r>
      <w:r w:rsidRPr="005A3D41">
        <w:t>OIB 46830600751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1.229,75 kn</w:t>
      </w:r>
    </w:p>
    <w:p w:rsidRDefault="005A3D41" w:rsidP="005A3D41" w:rsidR="005A3D41">
      <w:pPr>
        <w:jc w:val="both"/>
      </w:pPr>
      <w:r>
        <w:tab/>
      </w:r>
    </w:p>
    <w:p w:rsidRDefault="005A3D41" w:rsidP="005A3D41" w:rsidR="005A3D41">
      <w:pPr>
        <w:jc w:val="both"/>
      </w:pPr>
      <w:r>
        <w:tab/>
      </w:r>
      <w:r w:rsidRPr="005A3D41">
        <w:t xml:space="preserve">HRVATSKE VODE Zagreb, Ulica grada Vukovara 220, </w:t>
      </w:r>
    </w:p>
    <w:p w:rsidRDefault="005A3D41" w:rsidP="005A3D41" w:rsidR="005A3D41" w:rsidRPr="005A3D41">
      <w:pPr>
        <w:jc w:val="both"/>
      </w:pPr>
      <w:r>
        <w:tab/>
      </w:r>
      <w:r w:rsidRPr="005A3D41">
        <w:t xml:space="preserve">OIB 28921383001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252,23 kn</w:t>
      </w:r>
    </w:p>
    <w:p w:rsidRDefault="005A3D41" w:rsidP="005A3D41" w:rsidR="005A3D41">
      <w:pPr>
        <w:jc w:val="both"/>
      </w:pPr>
    </w:p>
    <w:p w:rsidRDefault="005A3D41" w:rsidP="005A3D41" w:rsidR="005A3D41" w:rsidRPr="005A3D41">
      <w:pPr>
        <w:jc w:val="both"/>
      </w:pPr>
      <w:r>
        <w:tab/>
      </w:r>
      <w:r w:rsidRPr="005A3D41">
        <w:t>REPUBLIKA HRVATSKA</w:t>
      </w:r>
      <w:r>
        <w:t>,</w:t>
      </w:r>
      <w:r w:rsidRPr="005A3D41">
        <w:t xml:space="preserve">  </w:t>
      </w:r>
      <w:r>
        <w:t>OIB 52634238587</w:t>
      </w:r>
      <w:r>
        <w:tab/>
      </w:r>
      <w:r>
        <w:tab/>
        <w:t xml:space="preserve">            12.404,49 kn</w:t>
      </w:r>
    </w:p>
    <w:p w:rsidRDefault="005A3D41" w:rsidP="005A3D41" w:rsidR="005A3D41">
      <w:pPr>
        <w:jc w:val="both"/>
      </w:pPr>
      <w:r>
        <w:lastRenderedPageBreak/>
        <w:tab/>
      </w:r>
      <w:r w:rsidRPr="005A3D41">
        <w:t xml:space="preserve">LIBUKOM JURDANI d.o.o. Jurdani, Jurdani 50/b, </w:t>
      </w:r>
    </w:p>
    <w:p w:rsidRDefault="005A3D41" w:rsidP="005A3D41" w:rsidR="00B3709D" w:rsidRPr="005A3D41">
      <w:pPr>
        <w:jc w:val="both"/>
      </w:pPr>
      <w:r>
        <w:tab/>
      </w:r>
      <w:r w:rsidRPr="005A3D41">
        <w:t>OIB 77671806963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819,80 kn </w:t>
      </w:r>
    </w:p>
    <w:p w:rsidRDefault="005A3D41" w:rsidP="00E1751E" w:rsidR="005A3D41" w:rsidRPr="005A3D41">
      <w:pPr>
        <w:jc w:val="center"/>
      </w:pPr>
    </w:p>
    <w:p w:rsidRDefault="00E1751E" w:rsidP="00B3709D" w:rsidR="00E1751E" w:rsidRPr="00E1751E">
      <w:pPr>
        <w:jc w:val="center"/>
        <w:rPr>
          <w:b/>
          <w:lang w:eastAsia="en-US"/>
        </w:rPr>
      </w:pPr>
      <w:r w:rsidRPr="00E1751E">
        <w:rPr>
          <w:b/>
        </w:rPr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00186F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30222D"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5A3D41">
        <w:rPr>
          <w:rFonts w:cs="Times New Roman" w:hAnsi="Times New Roman" w:ascii="Times New Roman"/>
          <w:sz w:val="24"/>
          <w:szCs w:val="24"/>
        </w:rPr>
        <w:t>08</w:t>
      </w:r>
      <w:r w:rsidR="00B3709D">
        <w:rPr>
          <w:rFonts w:cs="Times New Roman" w:hAnsi="Times New Roman" w:ascii="Times New Roman"/>
          <w:sz w:val="24"/>
          <w:szCs w:val="24"/>
        </w:rPr>
        <w:t>. prosinca</w:t>
      </w:r>
      <w:r w:rsidR="00D049A5" w:rsidRPr="006B5DF1">
        <w:rPr>
          <w:rFonts w:cs="Times New Roman" w:hAnsi="Times New Roman" w:ascii="Times New Roman"/>
          <w:sz w:val="24"/>
          <w:szCs w:val="24"/>
        </w:rPr>
        <w:t xml:space="preserve"> 201</w:t>
      </w:r>
      <w:r w:rsidR="00E1751E">
        <w:rPr>
          <w:rFonts w:cs="Times New Roman" w:hAnsi="Times New Roman" w:ascii="Times New Roman"/>
          <w:sz w:val="24"/>
          <w:szCs w:val="24"/>
        </w:rPr>
        <w:t>6</w:t>
      </w:r>
      <w:r w:rsidR="0030222D"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6B5DF1" w:rsidRPr="006B5DF1">
        <w:rPr>
          <w:rFonts w:cs="Times New Roman" w:hAnsi="Times New Roman" w:ascii="Times New Roman"/>
          <w:sz w:val="24"/>
          <w:szCs w:val="24"/>
        </w:rPr>
        <w:t>e su</w:t>
      </w:r>
      <w:r>
        <w:rPr>
          <w:rFonts w:cs="Times New Roman" w:hAnsi="Times New Roman" w:ascii="Times New Roman"/>
          <w:sz w:val="24"/>
          <w:szCs w:val="24"/>
        </w:rPr>
        <w:t xml:space="preserve"> sve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prijavljen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184975" w:rsidP="006B5DF1" w:rsidR="00184975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4975">
        <w:rPr>
          <w:rFonts w:cs="Times New Roman" w:hAnsi="Times New Roman" w:ascii="Times New Roman"/>
          <w:sz w:val="24"/>
          <w:szCs w:val="24"/>
        </w:rPr>
        <w:tab/>
      </w:r>
      <w:r w:rsidR="00042DC5">
        <w:rPr>
          <w:rFonts w:cs="Times New Roman" w:hAnsi="Times New Roman" w:ascii="Times New Roman"/>
          <w:sz w:val="24"/>
          <w:szCs w:val="24"/>
        </w:rPr>
        <w:t xml:space="preserve">Sud </w:t>
      </w:r>
      <w:r w:rsidRPr="00184975">
        <w:rPr>
          <w:rFonts w:cs="Times New Roman" w:hAnsi="Times New Roman" w:ascii="Times New Roman"/>
          <w:sz w:val="24"/>
          <w:szCs w:val="24"/>
        </w:rPr>
        <w:t xml:space="preserve">je na temelju članka </w:t>
      </w:r>
      <w:r w:rsidR="00042DC5">
        <w:rPr>
          <w:rFonts w:cs="Times New Roman" w:hAnsi="Times New Roman" w:ascii="Times New Roman"/>
          <w:sz w:val="24"/>
          <w:szCs w:val="24"/>
        </w:rPr>
        <w:t>264</w:t>
      </w:r>
      <w:r w:rsidRPr="00184975">
        <w:rPr>
          <w:rFonts w:cs="Times New Roman" w:hAnsi="Times New Roman" w:ascii="Times New Roman"/>
          <w:sz w:val="24"/>
          <w:szCs w:val="24"/>
        </w:rPr>
        <w:t>. Stečajnog zakona (N</w:t>
      </w:r>
      <w:r w:rsidR="00042DC5">
        <w:rPr>
          <w:rFonts w:cs="Times New Roman" w:hAnsi="Times New Roman" w:ascii="Times New Roman"/>
          <w:sz w:val="24"/>
          <w:szCs w:val="24"/>
        </w:rPr>
        <w:t>arodne novine br. 71/15, dalje: SZ-a)</w:t>
      </w:r>
      <w:r w:rsidRPr="00184975">
        <w:rPr>
          <w:rFonts w:cs="Times New Roman" w:hAnsi="Times New Roman" w:ascii="Times New Roman"/>
          <w:sz w:val="24"/>
          <w:szCs w:val="24"/>
        </w:rPr>
        <w:t xml:space="preserve"> sastavio tablicu ispitanih tražbina u koju su za svaku tražbinu uneseni podaci u kojoj je mjeri tražbina ut</w:t>
      </w:r>
      <w:r w:rsidR="00042DC5">
        <w:rPr>
          <w:rFonts w:cs="Times New Roman" w:hAnsi="Times New Roman" w:ascii="Times New Roman"/>
          <w:sz w:val="24"/>
          <w:szCs w:val="24"/>
        </w:rPr>
        <w:t>vrđena prema svom iznosu i redu odnosno tko je tražbinu osporio</w:t>
      </w:r>
      <w:r w:rsidRPr="00184975">
        <w:rPr>
          <w:rFonts w:cs="Times New Roman" w:hAnsi="Times New Roman" w:ascii="Times New Roman"/>
          <w:sz w:val="24"/>
          <w:szCs w:val="24"/>
        </w:rPr>
        <w:t>.</w:t>
      </w:r>
    </w:p>
    <w:p w:rsidRDefault="006B5DF1" w:rsidP="006B5DF1" w:rsidR="006B5DF1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          Tražbine označene </w:t>
      </w:r>
      <w:r w:rsidR="00042DC5">
        <w:rPr>
          <w:rFonts w:cs="Times New Roman" w:hAnsi="Times New Roman" w:ascii="Times New Roman"/>
          <w:sz w:val="24"/>
          <w:szCs w:val="24"/>
        </w:rPr>
        <w:t>u izreci</w:t>
      </w:r>
      <w:r w:rsidRPr="006B5DF1">
        <w:rPr>
          <w:rFonts w:cs="Times New Roman" w:hAnsi="Times New Roman" w:ascii="Times New Roman"/>
          <w:sz w:val="24"/>
          <w:szCs w:val="24"/>
        </w:rPr>
        <w:t xml:space="preserve"> rješenja se na temelju članka </w:t>
      </w:r>
      <w:r w:rsidR="00042DC5">
        <w:rPr>
          <w:rFonts w:cs="Times New Roman" w:hAnsi="Times New Roman" w:ascii="Times New Roman"/>
          <w:sz w:val="24"/>
          <w:szCs w:val="24"/>
        </w:rPr>
        <w:t>263</w:t>
      </w:r>
      <w:r w:rsidRPr="006B5DF1">
        <w:rPr>
          <w:rFonts w:cs="Times New Roman" w:hAnsi="Times New Roman" w:ascii="Times New Roman"/>
          <w:sz w:val="24"/>
          <w:szCs w:val="24"/>
        </w:rPr>
        <w:t>. SZ-a, smatraju utvrđenim, budući da ih nije osporio stečajni upravitelj</w:t>
      </w:r>
      <w:r w:rsidR="00C15F97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niti koji od stečajnih vjerovnika. </w:t>
      </w:r>
    </w:p>
    <w:p w:rsidRDefault="00042DC5" w:rsidP="00042DC5" w:rsidR="00C15F97" w:rsidRPr="00253D10">
      <w:pPr>
        <w:pStyle w:val="Bezproreda"/>
        <w:ind w:firstLine="708"/>
        <w:jc w:val="both"/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F755F" w:rsidP="0030222D" w:rsidR="0030222D">
      <w:pPr>
        <w:jc w:val="center"/>
      </w:pPr>
      <w:r w:rsidRPr="00253D10">
        <w:t>U Rijeci</w:t>
      </w:r>
      <w:r w:rsidR="00042DC5">
        <w:t xml:space="preserve">, </w:t>
      </w:r>
      <w:r w:rsidR="005A3D41">
        <w:t>08</w:t>
      </w:r>
      <w:r w:rsidR="00B3709D">
        <w:t>. prosinca</w:t>
      </w:r>
      <w:r w:rsidR="00D049A5">
        <w:t xml:space="preserve"> 201</w:t>
      </w:r>
      <w:r w:rsidR="00E1751E">
        <w:t>6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15224E" w:rsidP="00916870" w:rsidR="0015224E">
      <w:pPr>
        <w:ind w:left="2160"/>
        <w:jc w:val="right"/>
      </w:pPr>
    </w:p>
    <w:p w:rsidRDefault="0030222D" w:rsidP="00916870" w:rsidR="0030222D" w:rsidRPr="00253D10">
      <w:pPr>
        <w:ind w:left="2160"/>
        <w:jc w:val="right"/>
      </w:pPr>
      <w:r w:rsidRPr="00253D10">
        <w:tab/>
      </w:r>
      <w:r w:rsidRPr="00253D10">
        <w:tab/>
      </w:r>
      <w:r w:rsidRPr="00253D10">
        <w:tab/>
        <w:t xml:space="preserve">  </w:t>
      </w:r>
      <w:r w:rsidRPr="00253D10">
        <w:tab/>
        <w:t xml:space="preserve">               </w:t>
      </w:r>
      <w:r w:rsidR="00042DC5">
        <w:t>S</w:t>
      </w:r>
      <w:r w:rsidRPr="00253D10">
        <w:t>udac</w:t>
      </w:r>
    </w:p>
    <w:p w:rsidRDefault="0030222D" w:rsidP="00E36603" w:rsidR="00AF507B">
      <w:pPr>
        <w:ind w:firstLine="708" w:left="1416"/>
        <w:jc w:val="right"/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Pr="00253D10">
        <w:t>Daniela Korlević</w:t>
      </w:r>
      <w:r w:rsidR="0015224E">
        <w:t xml:space="preserve"> </w:t>
      </w:r>
    </w:p>
    <w:p w:rsidRDefault="00184975" w:rsidP="00184975" w:rsidR="00ED0BEF">
      <w:pPr>
        <w:ind w:left="2160"/>
        <w:jc w:val="right"/>
      </w:pPr>
      <w:r w:rsidRPr="00737DD5">
        <w:t xml:space="preserve"> </w:t>
      </w:r>
      <w:r w:rsidR="00D049A5">
        <w:t xml:space="preserve"> </w:t>
      </w:r>
      <w:r w:rsidR="00ED0BEF">
        <w:t xml:space="preserve"> </w:t>
      </w:r>
    </w:p>
    <w:p w:rsidRDefault="00B3709D" w:rsidP="0030222D" w:rsidR="00B3709D">
      <w:pPr>
        <w:jc w:val="both"/>
        <w:rPr>
          <w:b/>
        </w:rPr>
      </w:pP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6B5DF1" w:rsidP="006B5DF1" w:rsidR="00184975">
      <w:pPr>
        <w:jc w:val="both"/>
      </w:pPr>
      <w:r w:rsidRPr="006B5DF1">
        <w:t>Protiv rješenja pravo na žalbu ima stečajni upravitelj i svaki vjerovnik u dijelu koji se tiče njegove prijavljene tražbine</w:t>
      </w:r>
      <w:r w:rsidR="00042DC5">
        <w:t>, odnosno</w:t>
      </w:r>
      <w:r w:rsidRPr="006B5DF1">
        <w:t xml:space="preserve"> tražbine koju je osporio </w:t>
      </w:r>
      <w:r w:rsidR="00042DC5">
        <w:t xml:space="preserve">i stečajni upravitelj </w:t>
      </w:r>
      <w:r w:rsidRPr="006B5DF1">
        <w:t xml:space="preserve">(članak </w:t>
      </w:r>
      <w:r w:rsidR="00042DC5">
        <w:t>265</w:t>
      </w:r>
      <w:r w:rsidRPr="006B5DF1">
        <w:t xml:space="preserve">. stavak </w:t>
      </w:r>
      <w:r w:rsidR="00042DC5">
        <w:t>3.</w:t>
      </w:r>
      <w:r w:rsidRPr="006B5DF1">
        <w:t xml:space="preserve"> SZ-a). </w:t>
      </w:r>
      <w:r w:rsidR="00042DC5">
        <w:t xml:space="preserve">Žalba se izjavljuje ovome sudu </w:t>
      </w:r>
      <w:r w:rsidR="00042DC5" w:rsidRPr="00182EB2">
        <w:t xml:space="preserve">u roku </w:t>
      </w:r>
      <w:r w:rsidR="00042DC5">
        <w:t xml:space="preserve">osam dana istekom osmoga dana od dana objave pismena na mrežnoj stranici e-Oglasne ploče sudova, a </w:t>
      </w:r>
      <w:r w:rsidRPr="006B5DF1">
        <w:t xml:space="preserve">o žalbi odlučuje Visoki trgovački sud Republike Hrvatske. </w:t>
      </w:r>
      <w:r w:rsidR="00042DC5">
        <w:t xml:space="preserve"> </w:t>
      </w:r>
    </w:p>
    <w:p w:rsidRDefault="00B3709D" w:rsidP="006B5DF1" w:rsidR="00B3709D">
      <w:pPr>
        <w:jc w:val="both"/>
      </w:pPr>
    </w:p>
    <w:p w:rsidRDefault="005A3D41" w:rsidP="006B5DF1" w:rsidR="005A3D41">
      <w:pPr>
        <w:jc w:val="both"/>
      </w:pPr>
    </w:p>
    <w:p w:rsidRDefault="00042DC5" w:rsidP="007279AF" w:rsidR="00184975" w:rsidRPr="00184975">
      <w:pPr>
        <w:jc w:val="both"/>
        <w:rPr>
          <w:b/>
          <w:sz w:val="20"/>
          <w:szCs w:val="20"/>
        </w:rPr>
      </w:pPr>
      <w:r>
        <w:t xml:space="preserve"> </w:t>
      </w:r>
      <w:r w:rsidR="00184975" w:rsidRPr="00184975">
        <w:rPr>
          <w:b/>
          <w:sz w:val="20"/>
          <w:szCs w:val="20"/>
        </w:rPr>
        <w:t>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stečajni upravitelj </w:t>
      </w:r>
      <w:r w:rsidR="005A3D41">
        <w:rPr>
          <w:sz w:val="20"/>
          <w:szCs w:val="20"/>
        </w:rPr>
        <w:t xml:space="preserve">Lilijana Augustin 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</w:t>
      </w:r>
      <w:r w:rsidR="00CF248C">
        <w:rPr>
          <w:sz w:val="20"/>
          <w:szCs w:val="20"/>
        </w:rPr>
        <w:t>e-</w:t>
      </w:r>
      <w:r w:rsidR="00E1751E">
        <w:rPr>
          <w:sz w:val="20"/>
          <w:szCs w:val="20"/>
        </w:rPr>
        <w:t>O</w:t>
      </w:r>
      <w:r w:rsidRPr="00184975">
        <w:rPr>
          <w:sz w:val="20"/>
          <w:szCs w:val="20"/>
        </w:rPr>
        <w:t>glasna ploča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CF248C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5A3D41">
        <w:rPr>
          <w:sz w:val="20"/>
          <w:szCs w:val="20"/>
        </w:rPr>
        <w:t>08</w:t>
      </w:r>
      <w:r w:rsidR="00B3709D">
        <w:rPr>
          <w:sz w:val="20"/>
          <w:szCs w:val="20"/>
        </w:rPr>
        <w:t>.12</w:t>
      </w:r>
      <w:r w:rsidR="00E1751E">
        <w:rPr>
          <w:sz w:val="20"/>
          <w:szCs w:val="20"/>
        </w:rPr>
        <w:t xml:space="preserve">.2016. </w:t>
      </w:r>
      <w:r w:rsidR="00184975" w:rsidRPr="00184975">
        <w:rPr>
          <w:sz w:val="20"/>
          <w:szCs w:val="20"/>
        </w:rPr>
        <w:t>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sudac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p w:rsidRDefault="00E510B6" w:rsidR="00E510B6" w:rsidRPr="00184975">
      <w:pPr>
        <w:rPr>
          <w:sz w:val="20"/>
          <w:szCs w:val="20"/>
        </w:rPr>
      </w:pPr>
    </w:p>
    <w:sectPr w:rsidR="00E510B6" w:rsidRPr="0018497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660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5A3D41">
      <w:t>641</w:t>
    </w:r>
    <w:r w:rsidR="00680D33">
      <w:t>/16-</w:t>
    </w:r>
    <w:r w:rsidR="005A3D41"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A3F37"/>
    <w:rsid w:val="000B6505"/>
    <w:rsid w:val="000D7920"/>
    <w:rsid w:val="000E2155"/>
    <w:rsid w:val="000E6E6C"/>
    <w:rsid w:val="000F11DC"/>
    <w:rsid w:val="001227B2"/>
    <w:rsid w:val="00143D6D"/>
    <w:rsid w:val="00144DE7"/>
    <w:rsid w:val="00146175"/>
    <w:rsid w:val="0015224E"/>
    <w:rsid w:val="00152B1E"/>
    <w:rsid w:val="00170508"/>
    <w:rsid w:val="00184975"/>
    <w:rsid w:val="001F04FE"/>
    <w:rsid w:val="001F6B26"/>
    <w:rsid w:val="00201F57"/>
    <w:rsid w:val="00211F7E"/>
    <w:rsid w:val="00217819"/>
    <w:rsid w:val="00231063"/>
    <w:rsid w:val="00233E78"/>
    <w:rsid w:val="00253D10"/>
    <w:rsid w:val="00266969"/>
    <w:rsid w:val="00281B76"/>
    <w:rsid w:val="002B6489"/>
    <w:rsid w:val="002C7FBE"/>
    <w:rsid w:val="002D0933"/>
    <w:rsid w:val="002F755F"/>
    <w:rsid w:val="0030222D"/>
    <w:rsid w:val="00325628"/>
    <w:rsid w:val="00334419"/>
    <w:rsid w:val="00334CF7"/>
    <w:rsid w:val="00354C67"/>
    <w:rsid w:val="003724D3"/>
    <w:rsid w:val="003746F4"/>
    <w:rsid w:val="003A723A"/>
    <w:rsid w:val="003E49F9"/>
    <w:rsid w:val="00430F3D"/>
    <w:rsid w:val="004645C9"/>
    <w:rsid w:val="004828A8"/>
    <w:rsid w:val="004A57D1"/>
    <w:rsid w:val="004D3354"/>
    <w:rsid w:val="004E020B"/>
    <w:rsid w:val="004E1C5B"/>
    <w:rsid w:val="00501235"/>
    <w:rsid w:val="00510887"/>
    <w:rsid w:val="00531BB3"/>
    <w:rsid w:val="00574923"/>
    <w:rsid w:val="005914F1"/>
    <w:rsid w:val="005A3D36"/>
    <w:rsid w:val="005A3D41"/>
    <w:rsid w:val="005B4621"/>
    <w:rsid w:val="005D6A0C"/>
    <w:rsid w:val="005E35B8"/>
    <w:rsid w:val="005E5FFE"/>
    <w:rsid w:val="006178E6"/>
    <w:rsid w:val="00632005"/>
    <w:rsid w:val="00632FB8"/>
    <w:rsid w:val="00640807"/>
    <w:rsid w:val="00663C84"/>
    <w:rsid w:val="00666422"/>
    <w:rsid w:val="00670E5E"/>
    <w:rsid w:val="00680D33"/>
    <w:rsid w:val="006848D6"/>
    <w:rsid w:val="006A5C1A"/>
    <w:rsid w:val="006B5DF1"/>
    <w:rsid w:val="006C55FD"/>
    <w:rsid w:val="006D0152"/>
    <w:rsid w:val="006D5DFE"/>
    <w:rsid w:val="006E044F"/>
    <w:rsid w:val="00704B59"/>
    <w:rsid w:val="007279AF"/>
    <w:rsid w:val="00742C34"/>
    <w:rsid w:val="00787E48"/>
    <w:rsid w:val="007979AB"/>
    <w:rsid w:val="007B28FF"/>
    <w:rsid w:val="007C097F"/>
    <w:rsid w:val="007D03DC"/>
    <w:rsid w:val="007F1DE2"/>
    <w:rsid w:val="00857894"/>
    <w:rsid w:val="00860D63"/>
    <w:rsid w:val="00876E2B"/>
    <w:rsid w:val="008C691F"/>
    <w:rsid w:val="008E4BEC"/>
    <w:rsid w:val="00916870"/>
    <w:rsid w:val="009546C0"/>
    <w:rsid w:val="009755AA"/>
    <w:rsid w:val="009A4F4C"/>
    <w:rsid w:val="009B59E6"/>
    <w:rsid w:val="009E0FB6"/>
    <w:rsid w:val="009E2D0A"/>
    <w:rsid w:val="00A03719"/>
    <w:rsid w:val="00A067C3"/>
    <w:rsid w:val="00AF507B"/>
    <w:rsid w:val="00B05384"/>
    <w:rsid w:val="00B23DF4"/>
    <w:rsid w:val="00B3709D"/>
    <w:rsid w:val="00B61BB4"/>
    <w:rsid w:val="00B76BE5"/>
    <w:rsid w:val="00B85C92"/>
    <w:rsid w:val="00BB2D52"/>
    <w:rsid w:val="00BC14FF"/>
    <w:rsid w:val="00BF7147"/>
    <w:rsid w:val="00C15D0F"/>
    <w:rsid w:val="00C15F97"/>
    <w:rsid w:val="00C21658"/>
    <w:rsid w:val="00C447B9"/>
    <w:rsid w:val="00C60C8A"/>
    <w:rsid w:val="00C74E9D"/>
    <w:rsid w:val="00C83992"/>
    <w:rsid w:val="00CB20A4"/>
    <w:rsid w:val="00CC0CB6"/>
    <w:rsid w:val="00CF248C"/>
    <w:rsid w:val="00D049A5"/>
    <w:rsid w:val="00D3274B"/>
    <w:rsid w:val="00D43950"/>
    <w:rsid w:val="00D4478C"/>
    <w:rsid w:val="00D609AF"/>
    <w:rsid w:val="00D82156"/>
    <w:rsid w:val="00DC1065"/>
    <w:rsid w:val="00E04154"/>
    <w:rsid w:val="00E11093"/>
    <w:rsid w:val="00E1751E"/>
    <w:rsid w:val="00E32AD9"/>
    <w:rsid w:val="00E36603"/>
    <w:rsid w:val="00E42952"/>
    <w:rsid w:val="00E510B6"/>
    <w:rsid w:val="00E626D1"/>
    <w:rsid w:val="00E86F40"/>
    <w:rsid w:val="00EC3900"/>
    <w:rsid w:val="00ED058C"/>
    <w:rsid w:val="00ED0BEF"/>
    <w:rsid w:val="00EE4C61"/>
    <w:rsid w:val="00F0053D"/>
    <w:rsid w:val="00F008F0"/>
    <w:rsid w:val="00F23545"/>
    <w:rsid w:val="00F25451"/>
    <w:rsid w:val="00F256E4"/>
    <w:rsid w:val="00F4454D"/>
    <w:rsid w:val="00F52993"/>
    <w:rsid w:val="00F8123F"/>
    <w:rsid w:val="00F946FA"/>
    <w:rsid w:val="00FD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366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60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60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60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60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366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60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60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60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60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St-641/2016</izvorni_sadrzaj>
    <derivirana_varijabla naziv="DomainObject.Predmet.OznakaBroj_1">St-641/2016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 d.o.o.</izvorni_sadrzaj>
    <derivirana_varijabla naziv="DomainObject.Predmet.ProtustrankaFormated_1">  MER d.o.o.</derivirana_varijabla>
  </DomainObject.Predmet.ProtustrankaFormated>
  <DomainObject.Predmet.ProtustrankaFormatedOIB>
    <izvorni_sadrzaj>  MER d.o.o., OIB 57379198860</izvorni_sadrzaj>
    <derivirana_varijabla naziv="DomainObject.Predmet.ProtustrankaFormatedOIB_1">  MER d.o.o., OIB 57379198860</derivirana_varijabla>
  </DomainObject.Predmet.ProtustrankaFormatedOIB>
  <DomainObject.Predmet.ProtustrankaFormatedWithAdress>
    <izvorni_sadrzaj> MER d.o.o., Borisa Zdrinščaka 17, 51415 Lovran</izvorni_sadrzaj>
    <derivirana_varijabla naziv="DomainObject.Predmet.ProtustrankaFormatedWithAdress_1"> MER d.o.o., Borisa Zdrinščaka 17, 51415 Lovran</derivirana_varijabla>
  </DomainObject.Predmet.ProtustrankaFormatedWithAdress>
  <DomainObject.Predmet.ProtustrankaFormatedWithAdressOIB>
    <izvorni_sadrzaj> MER d.o.o., OIB 57379198860, Borisa Zdrinščaka 17, 51415 Lovran</izvorni_sadrzaj>
    <derivirana_varijabla naziv="DomainObject.Predmet.ProtustrankaFormatedWithAdressOIB_1"> MER d.o.o., OIB 57379198860, Borisa Zdrinščaka 17, 51415 Lovran</derivirana_varijabla>
  </DomainObject.Predmet.ProtustrankaFormatedWithAdressOIB>
  <DomainObject.Predmet.ProtustrankaWithAdress>
    <izvorni_sadrzaj>MER d.o.o. Borisa Zdrinščaka 17, 51415 Lovran</izvorni_sadrzaj>
    <derivirana_varijabla naziv="DomainObject.Predmet.ProtustrankaWithAdress_1">MER d.o.o. Borisa Zdrinščaka 17, 51415 Lovran</derivirana_varijabla>
  </DomainObject.Predmet.ProtustrankaWithAdress>
  <DomainObject.Predmet.ProtustrankaWithAdressOIB>
    <izvorni_sadrzaj>MER d.o.o., OIB 57379198860, Borisa Zdrinščaka 17, 51415 Lovran</izvorni_sadrzaj>
    <derivirana_varijabla naziv="DomainObject.Predmet.ProtustrankaWithAdressOIB_1">MER d.o.o., OIB 57379198860, Borisa Zdrinščaka 17, 51415 Lovran</derivirana_varijabla>
  </DomainObject.Predmet.ProtustrankaWithAdressOIB>
  <DomainObject.Predmet.ProtustrankaNazivFormated>
    <izvorni_sadrzaj>MER d.o.o.</izvorni_sadrzaj>
    <derivirana_varijabla naziv="DomainObject.Predmet.ProtustrankaNazivFormated_1">MER d.o.o.</derivirana_varijabla>
  </DomainObject.Predmet.ProtustrankaNazivFormated>
  <DomainObject.Predmet.ProtustrankaNazivFormatedOIB>
    <izvorni_sadrzaj>MER d.o.o., OIB 57379198860</izvorni_sadrzaj>
    <derivirana_varijabla naziv="DomainObject.Predmet.ProtustrankaNazivFormatedOIB_1">MER d.o.o., OIB 57379198860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MER d.o.o.</item>
    </izvorni_sadrzaj>
    <derivirana_varijabla naziv="DomainObject.Predmet.ProtuStrankaListFormated_1">
      <item>MER d.o.o.</item>
    </derivirana_varijabla>
  </DomainObject.Predmet.ProtuStrankaListFormated>
  <DomainObject.Predmet.ProtuStrankaListFormatedOIB>
    <izvorni_sadrzaj>
      <item>MER d.o.o., OIB 57379198860</item>
    </izvorni_sadrzaj>
    <derivirana_varijabla naziv="DomainObject.Predmet.ProtuStrankaListFormatedOIB_1">
      <item>MER d.o.o., OIB 57379198860</item>
    </derivirana_varijabla>
  </DomainObject.Predmet.ProtuStrankaListFormatedOIB>
  <DomainObject.Predmet.ProtuStrankaListFormatedWithAdress>
    <izvorni_sadrzaj>
      <item>MER d.o.o., Borisa Zdrinščaka 17, 51415 Lovran</item>
    </izvorni_sadrzaj>
    <derivirana_varijabla naziv="DomainObject.Predmet.ProtuStrankaListFormatedWithAdress_1">
      <item>MER d.o.o., Borisa Zdrinščaka 17, 51415 Lovran</item>
    </derivirana_varijabla>
  </DomainObject.Predmet.ProtuStrankaListFormatedWithAdress>
  <DomainObject.Predmet.ProtuStrankaListFormatedWithAdressOIB>
    <izvorni_sadrzaj>
      <item>MER d.o.o., OIB 57379198860, Borisa Zdrinščaka 17, 51415 Lovran</item>
    </izvorni_sadrzaj>
    <derivirana_varijabla naziv="DomainObject.Predmet.ProtuStrankaListFormatedWithAdressOIB_1">
      <item>MER d.o.o., OIB 57379198860, Borisa Zdrinščaka 17, 51415 Lovran</item>
    </derivirana_varijabla>
  </DomainObject.Predmet.ProtuStrankaListFormatedWithAdressOIB>
  <DomainObject.Predmet.ProtuStrankaListNazivFormated>
    <izvorni_sadrzaj>
      <item>MER d.o.o.</item>
    </izvorni_sadrzaj>
    <derivirana_varijabla naziv="DomainObject.Predmet.ProtuStrankaListNazivFormated_1">
      <item>MER d.o.o.</item>
    </derivirana_varijabla>
  </DomainObject.Predmet.ProtuStrankaListNazivFormated>
  <DomainObject.Predmet.ProtuStrankaListNazivFormatedOIB>
    <izvorni_sadrzaj>
      <item>MER d.o.o., OIB 57379198860</item>
    </izvorni_sadrzaj>
    <derivirana_varijabla naziv="DomainObject.Predmet.ProtuStrankaListNazivFormatedOIB_1">
      <item>MER d.o.o., OIB 57379198860</item>
    </derivirana_varijabla>
  </DomainObject.Predmet.ProtuStrankaListNazivFormatedOIB>
  <DomainObject.Predmet.OstaliListFormated>
    <izvorni_sadrzaj>
      <item>Đino Škopac</item>
      <item>LILIJANA AUGUSTIN</item>
    </izvorni_sadrzaj>
    <derivirana_varijabla naziv="DomainObject.Predmet.OstaliListFormated_1">
      <item>Đino Škopac</item>
      <item>LILIJANA AUGUSTIN</item>
    </derivirana_varijabla>
  </DomainObject.Predmet.OstaliListFormated>
  <DomainObject.Predmet.OstaliListFormatedOIB>
    <izvorni_sadrzaj>
      <item>Đino Škopac, OIB 25638181580</item>
      <item>LILIJANA AUGUSTIN</item>
    </izvorni_sadrzaj>
    <derivirana_varijabla naziv="DomainObject.Predmet.OstaliListFormatedOIB_1">
      <item>Đino Škopac, OIB 25638181580</item>
      <item>LILIJANA AUGUSTIN</item>
    </derivirana_varijabla>
  </DomainObject.Predmet.OstaliListFormatedOIB>
  <DomainObject.Predmet.OstaliListFormatedWithAdress>
    <izvorni_sadrzaj>
      <item>Đino Škopac, Salakovci 15, 52220 Salakovci</item>
      <item>LILIJANA AUGUSTIN</item>
    </izvorni_sadrzaj>
    <derivirana_varijabla naziv="DomainObject.Predmet.OstaliListFormatedWithAdress_1">
      <item>Đino Škopac, Salakovci 15, 52220 Salakovci</item>
      <item>LILIJANA AUGUSTIN</item>
    </derivirana_varijabla>
  </DomainObject.Predmet.OstaliListFormatedWithAdress>
  <DomainObject.Predmet.OstaliListFormatedWithAdressOIB>
    <izvorni_sadrzaj>
      <item>Đino Škopac, OIB 25638181580, Salakovci 15, 52220 Salakovci</item>
      <item>LILIJANA AUGUSTIN</item>
    </izvorni_sadrzaj>
    <derivirana_varijabla naziv="DomainObject.Predmet.OstaliListFormatedWithAdressOIB_1">
      <item>Đino Škopac, OIB 25638181580, Salakovci 15, 52220 Salakovci</item>
      <item>LILIJANA AUGUSTIN</item>
    </derivirana_varijabla>
  </DomainObject.Predmet.OstaliListFormatedWithAdressOIB>
  <DomainObject.Predmet.OstaliListNazivFormated>
    <izvorni_sadrzaj>
      <item>Đino Škopac</item>
      <item>LILIJANA AUGUSTIN</item>
    </izvorni_sadrzaj>
    <derivirana_varijabla naziv="DomainObject.Predmet.OstaliListNazivFormated_1">
      <item>Đino Škopac</item>
      <item>LILIJANA AUGUSTIN</item>
    </derivirana_varijabla>
  </DomainObject.Predmet.OstaliListNazivFormated>
  <DomainObject.Predmet.OstaliListNazivFormatedOIB>
    <izvorni_sadrzaj>
      <item>Đino Škopac, OIB 25638181580</item>
      <item>LILIJANA AUGUSTIN</item>
    </izvorni_sadrzaj>
    <derivirana_varijabla naziv="DomainObject.Predmet.OstaliListNazivFormatedOIB_1">
      <item>Đino Škopac, OIB 25638181580</item>
      <item>LILIJANA AUGUSTIN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MER d.o.o.</izvorni_sadrzaj>
    <derivirana_varijabla naziv="DomainObject.Predmet.ProtustrankaIDrugi_1">MER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MER d.o.o., OIB 57379198860, Borisa Zdrinščaka 17, 51415 Lovran</izvorni_sadrzaj>
    <derivirana_varijabla naziv="DomainObject.Predmet.ProtustrankaIDrugiAdressOIB_1">MER d.o.o., OIB 57379198860, Borisa Zdrinščaka 17,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MER d.o.o.</item>
      <item>Đino Škopac</item>
      <item>LILIJANA AUGUSTIN</item>
    </izvorni_sadrzaj>
    <derivirana_varijabla naziv="DomainObject.Predmet.SudioniciListNaziv_1">
      <item>FINA Rijeka</item>
      <item>MER d.o.o.</item>
      <item>Đino Škopac</item>
      <item>LILIJANA AUGUSTIN</item>
    </derivirana_varijabla>
  </DomainObject.Predmet.SudioniciListNaziv>
  <DomainObject.Predmet.SudioniciListAdressOIB>
    <izvorni_sadrzaj>
      <item>FINA Rijeka, OIB 85821130368, Frana Kurelca 8,51000 Rijeka</item>
      <item>MER d.o.o., OIB 57379198860, Borisa Zdrinščaka 17,51415 Lovran</item>
      <item>Đino Škopac, OIB 25638181580, Salakovci 15,52220 Salakovci</item>
      <item>LILIJANA AUGUSTIN</item>
    </izvorni_sadrzaj>
    <derivirana_varijabla naziv="DomainObject.Predmet.SudioniciListAdressOIB_1">
      <item>FINA Rijeka, OIB 85821130368, Frana Kurelca 8,51000 Rijeka</item>
      <item>MER d.o.o., OIB 57379198860, Borisa Zdrinščaka 17,51415 Lovran</item>
      <item>Đino Škopac, OIB 25638181580, Salakovci 15,52220 Salakovci</item>
      <item>LILIJANA AUGUSTIN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57379198860</item>
      <item>, OIB 25638181580</item>
      <item>, OIB null</item>
    </izvorni_sadrzaj>
    <derivirana_varijabla naziv="DomainObject.Predmet.SudioniciListNazivOIB_1">
      <item>, OIB 85821130368</item>
      <item>, OIB 57379198860</item>
      <item>, OIB 25638181580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376</properties:Words>
  <properties:Characters>2015</properties:Characters>
  <properties:Lines>83</properties:Lines>
  <properties:Paragraphs>44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2016-12-08T10:47:00Z</dcterms:created>
  <dc:creator>rcerneka</dc:creator>
  <cp:lastModifiedBy>Jasna Radulović</cp:lastModifiedBy>
  <cp:lastPrinted>2016-12-08T10:52:00Z</cp:lastPrinted>
  <dcterms:modified xmlns:xsi="http://www.w3.org/2001/XMLSchema-instance" xsi:type="dcterms:W3CDTF">2016-12-08T10:54:00Z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