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9bbd3" w14:paraId="5f9bbd3" w:rsidRDefault="007668DE" w:rsidP="00295F32" w:rsidR="00295F32" w:rsidRPr="0053264E">
      <w:pPr>
        <w15:collapsed w:val="false"/>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53264E">
      <w:pPr>
        <w:jc w:val="right"/>
      </w:pPr>
      <w:r w:rsidRPr="0053264E">
        <w:t xml:space="preserve">  4St-</w:t>
      </w:r>
      <w:r w:rsidR="005946B1">
        <w:t>4</w:t>
      </w:r>
      <w:r w:rsidR="00E33677">
        <w:t>373</w:t>
      </w:r>
      <w:r w:rsidR="005946B1">
        <w:t>/16</w:t>
      </w:r>
    </w:p>
    <w:p w:rsidRDefault="00295F32" w:rsidP="00295F32" w:rsidR="00295F32" w:rsidRPr="0053264E">
      <w:r w:rsidRPr="0053264E">
        <w:t xml:space="preserve">REPUBLIKA HRVATSKA </w:t>
      </w:r>
    </w:p>
    <w:p w:rsidRDefault="00295F32" w:rsidP="00295F32" w:rsidR="00295F32" w:rsidRPr="0053264E">
      <w:r w:rsidRPr="0053264E">
        <w:t>TRGOVAČKI SUD U ZAGREBU</w:t>
      </w:r>
    </w:p>
    <w:p w:rsidRDefault="00295F32" w:rsidP="00295F32" w:rsidR="00295F32" w:rsidRPr="0053264E">
      <w:r w:rsidRPr="0053264E">
        <w:t xml:space="preserve">STALNA SLUŽBA </w:t>
      </w:r>
    </w:p>
    <w:p w:rsidRDefault="007668DE" w:rsidP="00295F32" w:rsidR="003126C7">
      <w:r>
        <w:t xml:space="preserve">Karlovac, </w:t>
      </w:r>
      <w:r w:rsidR="00F94FDC">
        <w:t>Trg hrvatskih branitelja 1</w:t>
      </w:r>
    </w:p>
    <w:p w:rsidRDefault="00DF1B94" w:rsidP="003126C7" w:rsidR="00DF1B94" w:rsidRPr="007668DE">
      <w:pPr>
        <w:jc w:val="center"/>
      </w:pPr>
    </w:p>
    <w:p w:rsidRDefault="003126C7" w:rsidP="003126C7" w:rsidR="003126C7" w:rsidRPr="007668DE">
      <w:pPr>
        <w:jc w:val="center"/>
      </w:pPr>
      <w:r w:rsidRPr="007668DE">
        <w:t>R</w:t>
      </w:r>
      <w:r w:rsidR="00F17825" w:rsidRPr="007668DE">
        <w:t xml:space="preserve"> </w:t>
      </w:r>
      <w:r w:rsidRPr="007668DE">
        <w:t>E</w:t>
      </w:r>
      <w:r w:rsidR="00F17825" w:rsidRPr="007668DE">
        <w:t xml:space="preserve"> </w:t>
      </w:r>
      <w:r w:rsidRPr="007668DE">
        <w:t>P</w:t>
      </w:r>
      <w:r w:rsidR="00F17825" w:rsidRPr="007668DE">
        <w:t xml:space="preserve"> </w:t>
      </w:r>
      <w:r w:rsidRPr="007668DE">
        <w:t>U</w:t>
      </w:r>
      <w:r w:rsidR="00F17825" w:rsidRPr="007668DE">
        <w:t xml:space="preserve"> </w:t>
      </w:r>
      <w:r w:rsidRPr="007668DE">
        <w:t>B</w:t>
      </w:r>
      <w:r w:rsidR="00F17825" w:rsidRPr="007668DE">
        <w:t xml:space="preserve"> </w:t>
      </w:r>
      <w:r w:rsidRPr="007668DE">
        <w:t>L</w:t>
      </w:r>
      <w:r w:rsidR="00F17825" w:rsidRPr="007668DE">
        <w:t xml:space="preserve"> </w:t>
      </w:r>
      <w:r w:rsidRPr="007668DE">
        <w:t>I</w:t>
      </w:r>
      <w:r w:rsidR="00F17825" w:rsidRPr="007668DE">
        <w:t xml:space="preserve"> </w:t>
      </w:r>
      <w:r w:rsidRPr="007668DE">
        <w:t>K</w:t>
      </w:r>
      <w:r w:rsidR="00F17825" w:rsidRPr="007668DE">
        <w:t xml:space="preserve"> </w:t>
      </w:r>
      <w:r w:rsidR="00C6724B">
        <w:t>A</w:t>
      </w:r>
      <w:r w:rsidR="00F17825" w:rsidRPr="007668DE">
        <w:t xml:space="preserve"> </w:t>
      </w:r>
      <w:r w:rsidRPr="007668DE">
        <w:t xml:space="preserve"> H</w:t>
      </w:r>
      <w:r w:rsidR="00F17825" w:rsidRPr="007668DE">
        <w:t xml:space="preserve"> </w:t>
      </w:r>
      <w:r w:rsidRPr="007668DE">
        <w:t>R</w:t>
      </w:r>
      <w:r w:rsidR="00F17825" w:rsidRPr="007668DE">
        <w:t xml:space="preserve"> </w:t>
      </w:r>
      <w:r w:rsidRPr="007668DE">
        <w:t>V</w:t>
      </w:r>
      <w:r w:rsidR="00F17825" w:rsidRPr="007668DE">
        <w:t xml:space="preserve"> </w:t>
      </w:r>
      <w:r w:rsidRPr="007668DE">
        <w:t>A</w:t>
      </w:r>
      <w:r w:rsidR="00F17825" w:rsidRPr="007668DE">
        <w:t xml:space="preserve"> </w:t>
      </w:r>
      <w:r w:rsidRPr="007668DE">
        <w:t>T</w:t>
      </w:r>
      <w:r w:rsidR="00F17825" w:rsidRPr="007668DE">
        <w:t xml:space="preserve"> </w:t>
      </w:r>
      <w:r w:rsidRPr="007668DE">
        <w:t>S</w:t>
      </w:r>
      <w:r w:rsidR="00F17825" w:rsidRPr="007668DE">
        <w:t xml:space="preserve"> </w:t>
      </w:r>
      <w:r w:rsidRPr="007668DE">
        <w:t>K</w:t>
      </w:r>
      <w:r w:rsidR="00C6724B">
        <w:t xml:space="preserve"> A</w:t>
      </w:r>
    </w:p>
    <w:p w:rsidRDefault="00F17825" w:rsidP="00295F32" w:rsidR="00295F32" w:rsidRPr="007668DE">
      <w:pPr>
        <w:jc w:val="center"/>
      </w:pPr>
      <w:r w:rsidRPr="007668DE">
        <w:t>R J E Š E N J E</w:t>
      </w:r>
    </w:p>
    <w:p w:rsidRDefault="00295F32" w:rsidP="00295F32" w:rsidR="00295F32">
      <w:pPr>
        <w:jc w:val="center"/>
        <w:rPr>
          <w:b/>
        </w:rPr>
      </w:pPr>
    </w:p>
    <w:p w:rsidRDefault="00552ADA" w:rsidP="00552ADA" w:rsidR="00552ADA">
      <w:pPr>
        <w:ind w:firstLine="708"/>
        <w:jc w:val="both"/>
      </w:pPr>
      <w:r>
        <w:t xml:space="preserve">Trgovački sud u Zagrebu, Stalna služba, po sucu Goranki Boljkovac, kao stečajnom sucu, </w:t>
      </w:r>
      <w:r w:rsidR="00445FBF">
        <w:t xml:space="preserve">u stečajnom postupku nad stečajnim dužnikom </w:t>
      </w:r>
      <w:r w:rsidR="00E33677" w:rsidRPr="006309A2">
        <w:t>TOP CANIS d.o.o. u stečaju, Zagreb, Vrapče Donje 17, OIB 28766116579</w:t>
      </w:r>
      <w:r w:rsidR="00445FBF">
        <w:t>,</w:t>
      </w:r>
      <w:r>
        <w:t xml:space="preserve"> dana </w:t>
      </w:r>
      <w:r w:rsidR="005946B1">
        <w:t>8. veljače 2018</w:t>
      </w:r>
      <w:r>
        <w:t xml:space="preserve">. godine </w:t>
      </w:r>
    </w:p>
    <w:p w:rsidRDefault="00DF1B94" w:rsidP="00295F32" w:rsidR="00DF1B94" w:rsidRPr="0053264E">
      <w:pPr>
        <w:jc w:val="both"/>
      </w:pPr>
    </w:p>
    <w:p w:rsidRDefault="002A5D70" w:rsidP="00295F32" w:rsidR="00295F32" w:rsidRPr="00277F8E">
      <w:pPr>
        <w:jc w:val="center"/>
      </w:pPr>
      <w:r>
        <w:t>r i j e š i o    j e</w:t>
      </w:r>
    </w:p>
    <w:p w:rsidRDefault="00295F32" w:rsidP="00295F32" w:rsidR="00295F32">
      <w:pPr>
        <w:jc w:val="both"/>
      </w:pPr>
    </w:p>
    <w:p w:rsidRDefault="00B37895" w:rsidP="00C84611" w:rsidR="00B37895">
      <w:pPr>
        <w:ind w:firstLine="708"/>
        <w:jc w:val="both"/>
      </w:pPr>
    </w:p>
    <w:p w:rsidRDefault="004736FC" w:rsidP="004736FC" w:rsidR="00C6724B">
      <w:pPr>
        <w:ind w:firstLine="708"/>
        <w:jc w:val="both"/>
      </w:pPr>
      <w:r>
        <w:t xml:space="preserve">Nalaže se Financijskoj agenciji da </w:t>
      </w:r>
      <w:r w:rsidR="00C6724B">
        <w:t xml:space="preserve">naloži banci prijenos zaplijenjenog iznosa predujma od </w:t>
      </w:r>
      <w:r w:rsidR="00E33677">
        <w:t>880,65</w:t>
      </w:r>
      <w:r w:rsidR="00C6724B">
        <w:t xml:space="preserve"> kn na račun ovog suda IBAN: HR9223900011300000460, model HR00, pozivom na broj </w:t>
      </w:r>
      <w:r w:rsidR="005946B1">
        <w:t>4</w:t>
      </w:r>
      <w:r w:rsidR="00E33677">
        <w:t>373</w:t>
      </w:r>
      <w:r w:rsidR="005946B1">
        <w:t>-16</w:t>
      </w:r>
      <w:r w:rsidR="00C6724B">
        <w:t>.</w:t>
      </w:r>
    </w:p>
    <w:p w:rsidRDefault="00C84611" w:rsidP="00C84611" w:rsidR="00C84611">
      <w:pPr>
        <w:ind w:firstLine="708"/>
        <w:jc w:val="both"/>
      </w:pPr>
    </w:p>
    <w:p w:rsidRDefault="00C84611" w:rsidP="00C84611" w:rsidR="00C84611">
      <w:pPr>
        <w:jc w:val="center"/>
      </w:pPr>
      <w:r>
        <w:t>Obrazloženje</w:t>
      </w:r>
    </w:p>
    <w:p w:rsidRDefault="00C84611" w:rsidP="00C84611" w:rsidR="00C84611">
      <w:pPr>
        <w:jc w:val="center"/>
      </w:pPr>
    </w:p>
    <w:p w:rsidRDefault="008C24E1" w:rsidP="007A6B2B" w:rsidR="007A6B2B">
      <w:pPr>
        <w:ind w:firstLine="708"/>
        <w:jc w:val="both"/>
      </w:pPr>
      <w:r>
        <w:t>Rješenjem ovog suda posl.br. 4 St-</w:t>
      </w:r>
      <w:r w:rsidR="00E33677">
        <w:t>4373</w:t>
      </w:r>
      <w:r w:rsidR="00B217D6">
        <w:t>/16</w:t>
      </w:r>
      <w:r>
        <w:t xml:space="preserve"> od </w:t>
      </w:r>
      <w:r w:rsidR="00E33677">
        <w:t>14. rujna 2017</w:t>
      </w:r>
      <w:r>
        <w:t xml:space="preserve">. godine, </w:t>
      </w:r>
      <w:r w:rsidR="00C6724B">
        <w:t xml:space="preserve">otvoren je stečajni postupak nad dužnikom </w:t>
      </w:r>
      <w:r w:rsidR="00E33677" w:rsidRPr="006309A2">
        <w:t>TOP CANIS d.o.o. u stečaju, Zagreb, Vrapče Donje 17, OIB 28766116579</w:t>
      </w:r>
      <w:r w:rsidR="00C6724B">
        <w:t xml:space="preserve">. </w:t>
      </w:r>
    </w:p>
    <w:p w:rsidRDefault="00E33677" w:rsidP="007A6B2B" w:rsidR="00C6724B">
      <w:pPr>
        <w:ind w:firstLine="708"/>
        <w:jc w:val="both"/>
      </w:pPr>
      <w:r>
        <w:t xml:space="preserve"> </w:t>
      </w:r>
    </w:p>
    <w:p w:rsidRDefault="004736FC" w:rsidP="004736FC" w:rsidR="004736FC">
      <w:pPr>
        <w:ind w:firstLine="708"/>
        <w:jc w:val="both"/>
      </w:pPr>
      <w:r>
        <w:t xml:space="preserve">Odredbom čl. 112. st. 1. </w:t>
      </w:r>
      <w:r w:rsidR="00E33677">
        <w:t xml:space="preserve">Stečajnog zakona (Narodne novine 71/15, 104/17, dalje u tekstu: SZ-a) </w:t>
      </w:r>
      <w:r>
        <w:t>propisano je da nakon što Financijska agencija utvrdi nemogućnost izvršenja osnove za plaćanje radi nedostataka novčanih sredstava na računima dužnika pravne osobe, naložiti će banci da zaplijeni novčana sredstva s računa dužnika, u iznosu od 5.000,00 kn za predujam za namire</w:t>
      </w:r>
      <w:r w:rsidR="006973FC">
        <w:t>nj</w:t>
      </w:r>
      <w:r w:rsidR="009D0D10">
        <w:t xml:space="preserve">e troškova stečajnoga postupka; odredbom stavka 6. istog članka propisano je da će rješenjem o otvaranju stečajnoga postupka nad dužnikom pravnom osobom sud naložiti Financijskoj agenciji da naloži banci prijenos zaplijenjenoga iznosa predujma na račun suda. </w:t>
      </w:r>
    </w:p>
    <w:p w:rsidRDefault="009D0D10" w:rsidP="004736FC" w:rsidR="009D0D10">
      <w:pPr>
        <w:ind w:firstLine="708"/>
        <w:jc w:val="both"/>
      </w:pPr>
    </w:p>
    <w:p w:rsidRDefault="00E33677" w:rsidP="004736FC" w:rsidR="00E33677">
      <w:pPr>
        <w:ind w:firstLine="708"/>
        <w:jc w:val="both"/>
      </w:pPr>
      <w:r>
        <w:t>U prijedlogu za otvaranje stečajnog postupka od 17. svibnja 2016. godine FINA je izvijestila suda da dužnik na dan 13. svibnja 2016. godine na ime predujma za namirenje troškova stečajnog postupka ima zaplijenjena novčana sredstva u iznosu od 880,65 kn, međutim, sud je u rješenju o otvaranju stečajnog postupka nad stečajnim dužnikom od 14. rujna 2017. godine propustio naložiti FINA-i da prenese zaplijenjeni iznos predujma na depozitni račun ovog suda.</w:t>
      </w:r>
    </w:p>
    <w:p w:rsidRDefault="00E33677" w:rsidP="004736FC" w:rsidR="00E33677">
      <w:pPr>
        <w:ind w:firstLine="708"/>
        <w:jc w:val="both"/>
      </w:pPr>
    </w:p>
    <w:p w:rsidRDefault="00E33677" w:rsidP="00C84611" w:rsidR="00E33677">
      <w:pPr>
        <w:ind w:firstLine="708"/>
        <w:jc w:val="both"/>
      </w:pPr>
    </w:p>
    <w:p w:rsidRDefault="00E33677" w:rsidP="00C84611" w:rsidR="00C84611">
      <w:pPr>
        <w:ind w:firstLine="708"/>
        <w:jc w:val="both"/>
      </w:pPr>
      <w:r>
        <w:lastRenderedPageBreak/>
        <w:t xml:space="preserve">Slijedom navedenog, </w:t>
      </w:r>
      <w:r w:rsidR="009D0D10">
        <w:t xml:space="preserve">valjalo je ovim rješenjem, a temeljem odredbe čl. 112. st. 6. SZ-a, </w:t>
      </w:r>
      <w:r w:rsidR="009E7343">
        <w:t xml:space="preserve">naložiti Financijskoj agenciji da naloži banci prijenos zaplijenjenog iznosa predujma od </w:t>
      </w:r>
      <w:r>
        <w:t>880,65</w:t>
      </w:r>
      <w:r w:rsidR="009E7343">
        <w:t xml:space="preserve"> kn na račun ovog suda.</w:t>
      </w:r>
    </w:p>
    <w:p w:rsidRDefault="009E7343" w:rsidP="00C84611" w:rsidR="009E7343">
      <w:pPr>
        <w:ind w:firstLine="708"/>
        <w:jc w:val="both"/>
      </w:pPr>
    </w:p>
    <w:p w:rsidRDefault="009E7343" w:rsidP="00C84611" w:rsidR="009E7343">
      <w:pPr>
        <w:ind w:firstLine="708"/>
        <w:jc w:val="both"/>
      </w:pPr>
      <w:r>
        <w:t xml:space="preserve">Stoga je riješeno kao u izreci ovog rješenja. </w:t>
      </w:r>
    </w:p>
    <w:p w:rsidRDefault="009E7343" w:rsidP="00C84611" w:rsidR="009E7343">
      <w:pPr>
        <w:ind w:firstLine="708"/>
        <w:jc w:val="both"/>
      </w:pPr>
    </w:p>
    <w:p w:rsidRDefault="00C84611" w:rsidP="00C84611" w:rsidR="00C84611" w:rsidRPr="0053264E">
      <w:pPr>
        <w:ind w:firstLine="708"/>
        <w:jc w:val="center"/>
      </w:pPr>
      <w:r w:rsidRPr="0053264E">
        <w:t xml:space="preserve">U Karlovcu, </w:t>
      </w:r>
      <w:r w:rsidR="00B217D6">
        <w:t>8. veljače 2018</w:t>
      </w:r>
      <w:r w:rsidRPr="0053264E">
        <w:t>. godine</w:t>
      </w:r>
    </w:p>
    <w:p w:rsidRDefault="00295F32" w:rsidP="00295F32" w:rsidR="00295F32" w:rsidRPr="0053264E">
      <w:r w:rsidRPr="0053264E">
        <w:t xml:space="preserve">                                   </w:t>
      </w:r>
    </w:p>
    <w:p w:rsidRDefault="00295F32" w:rsidP="00B217D6" w:rsidR="00295F32" w:rsidRPr="0053264E">
      <w:pPr>
        <w:jc w:val="both"/>
      </w:pPr>
      <w:r w:rsidRPr="0053264E">
        <w:t xml:space="preserve">                                                                                              </w:t>
      </w:r>
      <w:r w:rsidR="00B217D6">
        <w:t xml:space="preserve">       </w:t>
      </w:r>
      <w:r w:rsidRPr="0053264E">
        <w:t xml:space="preserve">           </w:t>
      </w:r>
      <w:r w:rsidR="00CB6C29">
        <w:t xml:space="preserve">     </w:t>
      </w:r>
      <w:r w:rsidR="002A5D70">
        <w:t xml:space="preserve">       </w:t>
      </w:r>
      <w:r w:rsidRPr="0053264E">
        <w:t xml:space="preserve">Sudac: </w:t>
      </w:r>
    </w:p>
    <w:p w:rsidRDefault="00295F32" w:rsidP="002A5D70" w:rsidR="00295F32">
      <w:pPr>
        <w:jc w:val="right"/>
      </w:pPr>
      <w:r w:rsidRPr="0053264E">
        <w:t xml:space="preserve">                                                                                                  </w:t>
      </w:r>
      <w:r w:rsidR="00CB6C29">
        <w:t xml:space="preserve">              </w:t>
      </w:r>
      <w:r w:rsidRPr="0053264E">
        <w:t>Goranka Boljkovac</w:t>
      </w:r>
      <w:r w:rsidR="002A5D70">
        <w:t>,v.r.</w:t>
      </w:r>
    </w:p>
    <w:p w:rsidRDefault="002A5D70" w:rsidP="002A5D70" w:rsidR="002A5D70">
      <w:pPr>
        <w:jc w:val="right"/>
      </w:pPr>
    </w:p>
    <w:p w:rsidRDefault="002A5D70" w:rsidP="002A5D70" w:rsidR="002A5D70">
      <w:pPr>
        <w:jc w:val="right"/>
      </w:pPr>
      <w:r>
        <w:t>Za točnost otpravka-</w:t>
      </w:r>
    </w:p>
    <w:p w:rsidRDefault="00B217D6" w:rsidP="00B217D6" w:rsidR="002A5D70">
      <w:pPr>
        <w:tabs>
          <w:tab w:pos="6910" w:val="left"/>
          <w:tab w:pos="9072" w:val="right"/>
        </w:tabs>
      </w:pPr>
      <w:r>
        <w:tab/>
        <w:t xml:space="preserve">   </w:t>
      </w:r>
      <w:r w:rsidR="002A5D70">
        <w:t>ovlašteni službenik:</w:t>
      </w:r>
    </w:p>
    <w:p w:rsidRDefault="00B217D6" w:rsidP="00B217D6" w:rsidR="002A5D70">
      <w:pPr>
        <w:tabs>
          <w:tab w:pos="6920" w:val="left"/>
          <w:tab w:pos="9072" w:val="right"/>
        </w:tabs>
      </w:pPr>
      <w:r>
        <w:tab/>
        <w:t xml:space="preserve">   Renata Klokočki</w:t>
      </w:r>
    </w:p>
    <w:p w:rsidRDefault="002A5D70" w:rsidP="002A5D70" w:rsidR="002A5D70" w:rsidRPr="0053264E">
      <w:pPr>
        <w:jc w:val="right"/>
      </w:pPr>
    </w:p>
    <w:p w:rsidRDefault="002D49A0" w:rsidP="00DF1B94" w:rsidR="002D49A0"/>
    <w:p w:rsidRDefault="002454B3" w:rsidP="002454B3" w:rsidR="002454B3" w:rsidRPr="007A5897">
      <w:pPr>
        <w:tabs>
          <w:tab w:pos="6900" w:val="left"/>
        </w:tabs>
      </w:pPr>
      <w:r>
        <w:t>Uputa</w:t>
      </w:r>
      <w:r w:rsidRPr="007A5897">
        <w:t xml:space="preserve"> o pravnom lijeku:</w:t>
      </w:r>
      <w:r w:rsidRPr="007A5897">
        <w:tab/>
      </w:r>
    </w:p>
    <w:p w:rsidRDefault="002454B3" w:rsidP="002454B3" w:rsidR="002454B3" w:rsidRPr="007A5897">
      <w:r w:rsidRPr="007A5897">
        <w:t xml:space="preserve">Protiv ovog rješenja dopuštena je žalba </w:t>
      </w:r>
    </w:p>
    <w:p w:rsidRDefault="002454B3" w:rsidP="002454B3" w:rsidR="002454B3" w:rsidRPr="007A5897">
      <w:r w:rsidRPr="007A5897">
        <w:t>u roku od 8 dana, koja se podnosi u tri primjerka,</w:t>
      </w:r>
    </w:p>
    <w:p w:rsidRDefault="002454B3" w:rsidP="002454B3" w:rsidR="002454B3" w:rsidRPr="007A5897">
      <w:r w:rsidRPr="007A5897">
        <w:t>Visokom trgovačkom sudu Republike Hrvatske,</w:t>
      </w:r>
    </w:p>
    <w:p w:rsidRDefault="002454B3" w:rsidP="00DF1B94" w:rsidR="00DF1B94" w:rsidRPr="0053264E">
      <w:r w:rsidRPr="007A5897">
        <w:t>putem ovog suda.</w:t>
      </w:r>
      <w:r>
        <w:t xml:space="preserve"> </w:t>
      </w:r>
    </w:p>
    <w:sectPr w:rsidSect="00DF1B94" w:rsidR="00DF1B94" w:rsidRPr="0053264E">
      <w:headerReference w:type="even" r:id="rId11"/>
      <w:headerReference w:type="default" r:id="rId12"/>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351F" w:rsidR="0067351F">
      <w:r>
        <w:separator/>
      </w:r>
    </w:p>
  </w:endnote>
  <w:endnote w:id="0" w:type="continuationSeparator">
    <w:p w:rsidRDefault="0067351F" w:rsidR="006735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351F" w:rsidR="0067351F">
      <w:r>
        <w:separator/>
      </w:r>
    </w:p>
  </w:footnote>
  <w:footnote w:id="0" w:type="continuationSeparator">
    <w:p w:rsidRDefault="0067351F" w:rsidR="006735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A0826">
      <w:rPr>
        <w:rStyle w:val="Brojstranice"/>
        <w:noProof/>
      </w:rPr>
      <w:t>2</w:t>
    </w:r>
    <w:r>
      <w:rPr>
        <w:rStyle w:val="Brojstranice"/>
      </w:rPr>
      <w:fldChar w:fldCharType="end"/>
    </w:r>
  </w:p>
  <w:p w:rsidRDefault="00874E6C" w:rsidP="004D27C4" w:rsidR="00874E6C">
    <w:pPr>
      <w:pStyle w:val="Zaglavlje"/>
      <w:jc w:val="right"/>
    </w:pPr>
    <w:r>
      <w:t>4 St-</w:t>
    </w:r>
    <w:r w:rsidR="005946B1">
      <w:t>4</w:t>
    </w:r>
    <w:r w:rsidR="00E33677">
      <w:t>373</w:t>
    </w:r>
    <w:r w:rsidR="005946B1">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FB30075"/>
    <w:multiLevelType w:val="hybridMultilevel"/>
    <w:tmpl w:val="A0AEA9F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33DB9"/>
    <w:rsid w:val="0007268C"/>
    <w:rsid w:val="000858AE"/>
    <w:rsid w:val="000B4426"/>
    <w:rsid w:val="000E7C58"/>
    <w:rsid w:val="000F0A0A"/>
    <w:rsid w:val="000F0EF4"/>
    <w:rsid w:val="0017084D"/>
    <w:rsid w:val="001740AB"/>
    <w:rsid w:val="00196C52"/>
    <w:rsid w:val="001B7108"/>
    <w:rsid w:val="001F05D9"/>
    <w:rsid w:val="00206D22"/>
    <w:rsid w:val="00217CDB"/>
    <w:rsid w:val="002454B3"/>
    <w:rsid w:val="0027227B"/>
    <w:rsid w:val="0027745F"/>
    <w:rsid w:val="00277F8E"/>
    <w:rsid w:val="0028644D"/>
    <w:rsid w:val="00295F32"/>
    <w:rsid w:val="002A5D70"/>
    <w:rsid w:val="002D16B2"/>
    <w:rsid w:val="002D49A0"/>
    <w:rsid w:val="002E17F8"/>
    <w:rsid w:val="00304CBC"/>
    <w:rsid w:val="003126C7"/>
    <w:rsid w:val="00343119"/>
    <w:rsid w:val="003746BE"/>
    <w:rsid w:val="00391C11"/>
    <w:rsid w:val="003F34CC"/>
    <w:rsid w:val="003F4A53"/>
    <w:rsid w:val="00445FBF"/>
    <w:rsid w:val="00452B6C"/>
    <w:rsid w:val="004736FC"/>
    <w:rsid w:val="004B0A0A"/>
    <w:rsid w:val="004B4514"/>
    <w:rsid w:val="004B6701"/>
    <w:rsid w:val="004D27C4"/>
    <w:rsid w:val="00520AC5"/>
    <w:rsid w:val="0053264E"/>
    <w:rsid w:val="00552ADA"/>
    <w:rsid w:val="00582442"/>
    <w:rsid w:val="005946B1"/>
    <w:rsid w:val="005A0826"/>
    <w:rsid w:val="005C29E3"/>
    <w:rsid w:val="005E2748"/>
    <w:rsid w:val="00667243"/>
    <w:rsid w:val="0067351F"/>
    <w:rsid w:val="00683588"/>
    <w:rsid w:val="006973FC"/>
    <w:rsid w:val="00741F56"/>
    <w:rsid w:val="007429CF"/>
    <w:rsid w:val="00755147"/>
    <w:rsid w:val="00756733"/>
    <w:rsid w:val="00757A14"/>
    <w:rsid w:val="007668DE"/>
    <w:rsid w:val="007878E8"/>
    <w:rsid w:val="007A6B2B"/>
    <w:rsid w:val="007B1DD3"/>
    <w:rsid w:val="007D5D16"/>
    <w:rsid w:val="007E566B"/>
    <w:rsid w:val="00821100"/>
    <w:rsid w:val="008555F3"/>
    <w:rsid w:val="00874E6C"/>
    <w:rsid w:val="008C24E1"/>
    <w:rsid w:val="008C33DF"/>
    <w:rsid w:val="008D3D0F"/>
    <w:rsid w:val="0094791B"/>
    <w:rsid w:val="009A0E71"/>
    <w:rsid w:val="009C5BC5"/>
    <w:rsid w:val="009D0D10"/>
    <w:rsid w:val="009E0FFF"/>
    <w:rsid w:val="009E7343"/>
    <w:rsid w:val="00A058DD"/>
    <w:rsid w:val="00A26712"/>
    <w:rsid w:val="00A51F97"/>
    <w:rsid w:val="00A675FB"/>
    <w:rsid w:val="00AE2532"/>
    <w:rsid w:val="00AF7785"/>
    <w:rsid w:val="00B1314F"/>
    <w:rsid w:val="00B217D6"/>
    <w:rsid w:val="00B37895"/>
    <w:rsid w:val="00BA257E"/>
    <w:rsid w:val="00BE3247"/>
    <w:rsid w:val="00BF6F39"/>
    <w:rsid w:val="00C600C9"/>
    <w:rsid w:val="00C6724B"/>
    <w:rsid w:val="00C82C2F"/>
    <w:rsid w:val="00C84611"/>
    <w:rsid w:val="00C92DA2"/>
    <w:rsid w:val="00CB6C29"/>
    <w:rsid w:val="00CC408D"/>
    <w:rsid w:val="00CF4712"/>
    <w:rsid w:val="00D12A3F"/>
    <w:rsid w:val="00D36516"/>
    <w:rsid w:val="00D62198"/>
    <w:rsid w:val="00DB151A"/>
    <w:rsid w:val="00DC7E72"/>
    <w:rsid w:val="00DF1B94"/>
    <w:rsid w:val="00E33677"/>
    <w:rsid w:val="00E406C7"/>
    <w:rsid w:val="00E80FBC"/>
    <w:rsid w:val="00E81800"/>
    <w:rsid w:val="00E84520"/>
    <w:rsid w:val="00F11929"/>
    <w:rsid w:val="00F17825"/>
    <w:rsid w:val="00F2244C"/>
    <w:rsid w:val="00F42B08"/>
    <w:rsid w:val="00F72F59"/>
    <w:rsid w:val="00F746A9"/>
    <w:rsid w:val="00F86FC3"/>
    <w:rsid w:val="00F94FDC"/>
    <w:rsid w:val="00FB5822"/>
    <w:rsid w:val="00FD6BE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5A0826"/>
    <w:rPr>
      <w:color w:val="808080"/>
      <w:bdr w:space="0" w:sz="0" w:color="auto" w:val="none"/>
      <w:shd w:fill="auto" w:color="auto" w:val="clear"/>
    </w:rPr>
  </w:style>
  <w:style w:customStyle="true" w:styleId="eSPISCCParagraphDefaultFont" w:type="character">
    <w:name w:val="eSPIS_CC_Paragraph Default Font"/>
    <w:basedOn w:val="Zadanifontodlomka"/>
    <w:rsid w:val="005A082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A0826"/>
    <w:rPr>
      <w:bdr w:space="0" w:sz="0" w:color="auto" w:val="none"/>
      <w:shd w:fill="FFFFCC" w:color="auto" w:val="clear"/>
      <w:lang w:val="hr-HR"/>
    </w:rPr>
  </w:style>
  <w:style w:customStyle="true" w:styleId="PozadinaSvijetloCrvena" w:type="character">
    <w:name w:val="Pozadina_SvijetloCrvena"/>
    <w:basedOn w:val="eSPISCCParagraphDefaultFont"/>
    <w:rsid w:val="005A082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A082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5A0826"/>
    <w:rPr>
      <w:color w:val="808080"/>
      <w:bdr w:color="auto" w:space="0" w:sz="0" w:val="none"/>
      <w:shd w:color="auto" w:fill="auto" w:val="clear"/>
    </w:rPr>
  </w:style>
  <w:style w:customStyle="1" w:styleId="eSPISCCParagraphDefaultFont" w:type="character">
    <w:name w:val="eSPIS_CC_Paragraph Default Font"/>
    <w:basedOn w:val="Zadanifontodlomka"/>
    <w:rsid w:val="005A082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A0826"/>
    <w:rPr>
      <w:bdr w:color="auto" w:space="0" w:sz="0" w:val="none"/>
      <w:shd w:color="auto" w:fill="FFFFCC" w:val="clear"/>
      <w:lang w:val="hr-HR"/>
    </w:rPr>
  </w:style>
  <w:style w:customStyle="1" w:styleId="PozadinaSvijetloCrvena" w:type="character">
    <w:name w:val="Pozadina_SvijetloCrvena"/>
    <w:basedOn w:val="eSPISCCParagraphDefaultFont"/>
    <w:rsid w:val="005A082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A082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32017460">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veljače 2018.</izvorni_sadrzaj>
    <derivirana_varijabla naziv="DomainObject.DatumDonosenjaOdluke_1">8.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4373</izvorni_sadrzaj>
    <derivirana_varijabla naziv="DomainObject.Predmet.Broj_1">4373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2016.</izvorni_sadrzaj>
    <derivirana_varijabla naziv="DomainObject.Predmet.DatumOsnivanja_1">18.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St-4373/2016</izvorni_sadrzaj>
    <derivirana_varijabla naziv="DomainObject.Predmet.OznakaBroj_1">St-4373/2016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TOP CANIS d.o.o. za proizvodnju i usluge zastupanog po punomoćniku Dubravko Regojević</izvorni_sadrzaj>
    <derivirana_varijabla naziv="DomainObject.Predmet.ProtustrankaFormated_1">  TOP CANIS d.o.o. za proizvodnju i usluge zastupanog po punomoćniku Dubravko Regojević</derivirana_varijabla>
  </DomainObject.Predmet.ProtustrankaFormated>
  <DomainObject.Predmet.ProtustrankaFormatedOIB>
    <izvorni_sadrzaj>  TOP CANIS d.o.o. za proizvodnju i usluge, OIB 28766116579 zastupanog po punomoćniku Dubravko Regojević</izvorni_sadrzaj>
    <derivirana_varijabla naziv="DomainObject.Predmet.ProtustrankaFormatedOIB_1">  TOP CANIS d.o.o. za proizvodnju i usluge, OIB 28766116579 zastupanog po punomoćniku Dubravko Regojević</derivirana_varijabla>
  </DomainObject.Predmet.ProtustrankaFormatedOIB>
  <DomainObject.Predmet.ProtustrankaFormatedWithAdress>
    <izvorni_sadrzaj> TOP CANIS d.o.o. za proizvodnju i usluge, Vrapče Donje 17, 10000 Zagreb zastupanog po punomoćniku Dubravko Regojević</izvorni_sadrzaj>
    <derivirana_varijabla naziv="DomainObject.Predmet.ProtustrankaFormatedWithAdress_1"> TOP CANIS d.o.o. za proizvodnju i usluge, Vrapče Donje 17, 10000 Zagreb zastupanog po punomoćniku Dubravko Regojević</derivirana_varijabla>
  </DomainObject.Predmet.ProtustrankaFormatedWithAdress>
  <DomainObject.Predmet.ProtustrankaFormatedWithAdressOIB>
    <izvorni_sadrzaj> TOP CANIS d.o.o. za proizvodnju i usluge, OIB 28766116579, Vrapče Donje 17, 10000 Zagreb zastupanog po punomoćniku Dubravko Regojević</izvorni_sadrzaj>
    <derivirana_varijabla naziv="DomainObject.Predmet.ProtustrankaFormatedWithAdressOIB_1"> TOP CANIS d.o.o. za proizvodnju i usluge, OIB 28766116579, Vrapče Donje 17, 10000 Zagreb zastupanog po punomoćniku Dubravko Regojević</derivirana_varijabla>
  </DomainObject.Predmet.ProtustrankaFormatedWithAdressOIB>
  <DomainObject.Predmet.ProtustrankaWithAdress>
    <izvorni_sadrzaj>TOP CANIS d.o.o. za proizvodnju i usluge Vrapče Donje 17, 10000 Zagreb</izvorni_sadrzaj>
    <derivirana_varijabla naziv="DomainObject.Predmet.ProtustrankaWithAdress_1">TOP CANIS d.o.o. za proizvodnju i usluge Vrapče Donje 17, 10000 Zagreb</derivirana_varijabla>
  </DomainObject.Predmet.ProtustrankaWithAdress>
  <DomainObject.Predmet.ProtustrankaWithAdressOIB>
    <izvorni_sadrzaj>TOP CANIS d.o.o. za proizvodnju i usluge, OIB 28766116579, Vrapče Donje 17, 10000 Zagreb</izvorni_sadrzaj>
    <derivirana_varijabla naziv="DomainObject.Predmet.ProtustrankaWithAdressOIB_1">TOP CANIS d.o.o. za proizvodnju i usluge, OIB 28766116579, Vrapče Donje 17, 10000 Zagreb</derivirana_varijabla>
  </DomainObject.Predmet.ProtustrankaWithAdressOIB>
  <DomainObject.Predmet.ProtustrankaNazivFormated>
    <izvorni_sadrzaj>TOP CANIS d.o.o. za proizvodnju i usluge</izvorni_sadrzaj>
    <derivirana_varijabla naziv="DomainObject.Predmet.ProtustrankaNazivFormated_1">TOP CANIS d.o.o. za proizvodnju i usluge</derivirana_varijabla>
  </DomainObject.Predmet.ProtustrankaNazivFormated>
  <DomainObject.Predmet.ProtustrankaNazivFormatedOIB>
    <izvorni_sadrzaj>TOP CANIS d.o.o. za proizvodnju i usluge, OIB 28766116579</izvorni_sadrzaj>
    <derivirana_varijabla naziv="DomainObject.Predmet.ProtustrankaNazivFormatedOIB_1">TOP CANIS d.o.o. za proizvodnju i usluge, OIB 28766116579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TOP CANIS d.o.o. za proizvodnju i usluge zastupanog po punomoćniku Dubravko Regojević</item>
    </izvorni_sadrzaj>
    <derivirana_varijabla naziv="DomainObject.Predmet.ProtuStrankaListFormated_1">
      <item>TOP CANIS d.o.o. za proizvodnju i usluge zastupanog po punomoćniku Dubravko Regojević</item>
    </derivirana_varijabla>
  </DomainObject.Predmet.ProtuStrankaListFormated>
  <DomainObject.Predmet.ProtuStrankaListFormatedOIB>
    <izvorni_sadrzaj>
      <item>TOP CANIS d.o.o. za proizvodnju i usluge, OIB 28766116579 zastupanog po punomoćniku Dubravko Regojević</item>
    </izvorni_sadrzaj>
    <derivirana_varijabla naziv="DomainObject.Predmet.ProtuStrankaListFormatedOIB_1">
      <item>TOP CANIS d.o.o. za proizvodnju i usluge, OIB 28766116579 zastupanog po punomoćniku Dubravko Regojević</item>
    </derivirana_varijabla>
  </DomainObject.Predmet.ProtuStrankaListFormatedOIB>
  <DomainObject.Predmet.ProtuStrankaListFormatedWithAdress>
    <izvorni_sadrzaj>
      <item>TOP CANIS d.o.o. za proizvodnju i usluge, Vrapče Donje 17, 10000 Zagreb zastupanog po punomoćniku Dubravko Regojević</item>
    </izvorni_sadrzaj>
    <derivirana_varijabla naziv="DomainObject.Predmet.ProtuStrankaListFormatedWithAdress_1">
      <item>TOP CANIS d.o.o. za proizvodnju i usluge, Vrapče Donje 17, 10000 Zagreb zastupanog po punomoćniku Dubravko Regojević</item>
    </derivirana_varijabla>
  </DomainObject.Predmet.ProtuStrankaListFormatedWithAdress>
  <DomainObject.Predmet.ProtuStrankaListFormatedWithAdressOIB>
    <izvorni_sadrzaj>
      <item>TOP CANIS d.o.o. za proizvodnju i usluge, OIB 28766116579, Vrapče Donje 17, 10000 Zagreb zastupanog po punomoćniku Dubravko Regojević</item>
    </izvorni_sadrzaj>
    <derivirana_varijabla naziv="DomainObject.Predmet.ProtuStrankaListFormatedWithAdressOIB_1">
      <item>TOP CANIS d.o.o. za proizvodnju i usluge, OIB 28766116579, Vrapče Donje 17, 10000 Zagreb zastupanog po punomoćniku Dubravko Regojević</item>
    </derivirana_varijabla>
  </DomainObject.Predmet.ProtuStrankaListFormatedWithAdressOIB>
  <DomainObject.Predmet.ProtuStrankaListNazivFormated>
    <izvorni_sadrzaj>
      <item>TOP CANIS d.o.o. za proizvodnju i usluge</item>
    </izvorni_sadrzaj>
    <derivirana_varijabla naziv="DomainObject.Predmet.ProtuStrankaListNazivFormated_1">
      <item>TOP CANIS d.o.o. za proizvodnju i usluge</item>
    </derivirana_varijabla>
  </DomainObject.Predmet.ProtuStrankaListNazivFormated>
  <DomainObject.Predmet.ProtuStrankaListNazivFormatedOIB>
    <izvorni_sadrzaj>
      <item>TOP CANIS d.o.o. za proizvodnju i usluge, OIB 28766116579</item>
    </izvorni_sadrzaj>
    <derivirana_varijabla naziv="DomainObject.Predmet.ProtuStrankaListNazivFormatedOIB_1">
      <item>TOP CANIS d.o.o. za proizvodnju i usluge, OIB 28766116579</item>
    </derivirana_varijabla>
  </DomainObject.Predmet.ProtuStrankaListNazivFormatedOIB>
  <DomainObject.Predmet.OstaliListFormated>
    <izvorni_sadrzaj>
      <item>Dubravko Regojević punomoćnik sudionika u postupku TOP CANIS d.o.o. za proizvodnju i usluge</item>
    </izvorni_sadrzaj>
    <derivirana_varijabla naziv="DomainObject.Predmet.OstaliListFormated_1">
      <item>Dubravko Regojević punomoćnik sudionika u postupku TOP CANIS d.o.o. za proizvodnju i usluge</item>
    </derivirana_varijabla>
  </DomainObject.Predmet.OstaliListFormated>
  <DomainObject.Predmet.OstaliListFormatedOIB>
    <izvorni_sadrzaj>
      <item>Dubravko Regojević, OIB 77666531648 punomoćnik sudionika u postupku TOP CANIS d.o.o. za proizvodnju i usluge</item>
    </izvorni_sadrzaj>
    <derivirana_varijabla naziv="DomainObject.Predmet.OstaliListFormatedOIB_1">
      <item>Dubravko Regojević, OIB 77666531648 punomoćnik sudionika u postupku TOP CANIS d.o.o. za proizvodnju i usluge</item>
    </derivirana_varijabla>
  </DomainObject.Predmet.OstaliListFormatedOIB>
  <DomainObject.Predmet.OstaliListFormatedWithAdress>
    <izvorni_sadrzaj>
      <item>Dubravko Regojević, Vrapče Donje 17, 10000 Zagreb punomoćnik sudionika u postupku TOP CANIS d.o.o. za proizvodnju i usluge</item>
    </izvorni_sadrzaj>
    <derivirana_varijabla naziv="DomainObject.Predmet.OstaliListFormatedWithAdress_1">
      <item>Dubravko Regojević, Vrapče Donje 17, 10000 Zagreb punomoćnik sudionika u postupku TOP CANIS d.o.o. za proizvodnju i usluge</item>
    </derivirana_varijabla>
  </DomainObject.Predmet.OstaliListFormatedWithAdress>
  <DomainObject.Predmet.OstaliListFormatedWithAdressOIB>
    <izvorni_sadrzaj>
      <item>Dubravko Regojević, OIB 77666531648, Vrapče Donje 17, 10000 Zagreb punomoćnik sudionika u postupku TOP CANIS d.o.o. za proizvodnju i usluge</item>
    </izvorni_sadrzaj>
    <derivirana_varijabla naziv="DomainObject.Predmet.OstaliListFormatedWithAdressOIB_1">
      <item>Dubravko Regojević, OIB 77666531648, Vrapče Donje 17, 10000 Zagreb punomoćnik sudionika u postupku TOP CANIS d.o.o. za proizvodnju i usluge</item>
    </derivirana_varijabla>
  </DomainObject.Predmet.OstaliListFormatedWithAdressOIB>
  <DomainObject.Predmet.OstaliListNazivFormated>
    <izvorni_sadrzaj>
      <item>Dubravko Regojević</item>
    </izvorni_sadrzaj>
    <derivirana_varijabla naziv="DomainObject.Predmet.OstaliListNazivFormated_1">
      <item>Dubravko Regojević</item>
    </derivirana_varijabla>
  </DomainObject.Predmet.OstaliListNazivFormated>
  <DomainObject.Predmet.OstaliListNazivFormatedOIB>
    <izvorni_sadrzaj>
      <item>Dubravko Regojević, OIB 77666531648</item>
    </izvorni_sadrzaj>
    <derivirana_varijabla naziv="DomainObject.Predmet.OstaliListNazivFormatedOIB_1">
      <item>Dubravko Regojević, OIB 77666531648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2018.</izvorni_sadrzaj>
    <derivirana_varijabla naziv="DomainObject.Datum_1">8. veljače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TOP CANIS d.o.o. za proizvodnju i usluge</izvorni_sadrzaj>
    <derivirana_varijabla naziv="DomainObject.Predmet.ProtustrankaIDrugi_1">TOP CANIS d.o.o. za proizvodnju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TOP CANIS d.o.o. za proizvodnju i usluge, OIB 28766116579, Vrapče Donje 17, 10000 Zagreb</izvorni_sadrzaj>
    <derivirana_varijabla naziv="DomainObject.Predmet.ProtustrankaIDrugiAdressOIB_1">TOP CANIS d.o.o. za proizvodnju i usluge, OIB 28766116579, Vrapče Donje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TOP CANIS d.o.o. za proizvodnju i usluge</item>
      <item>Dubravko Regojević</item>
    </izvorni_sadrzaj>
    <derivirana_varijabla naziv="DomainObject.Predmet.SudioniciListNaziv_1">
      <item>FINA Regionalni centar Zagreb</item>
      <item>TOP CANIS d.o.o. za proizvodnju i usluge</item>
      <item>Dubravko Regojević</item>
    </derivirana_varijabla>
  </DomainObject.Predmet.SudioniciListNaziv>
  <DomainObject.Predmet.SudioniciListAdressOIB>
    <izvorni_sadrzaj>
      <item>FINA Regionalni centar Zagreb, OIB 85821130368, Trg svibanjskih žrtava 1995. br. 1,10000 Zagreb</item>
      <item>TOP CANIS d.o.o. za proizvodnju i usluge, OIB 28766116579, Vrapče Donje 17,10000 Zagreb</item>
      <item>Dubravko Regojević, OIB 77666531648, Vrapče Donje 17,10000 Zagreb</item>
    </izvorni_sadrzaj>
    <derivirana_varijabla naziv="DomainObject.Predmet.SudioniciListAdressOIB_1">
      <item>FINA Regionalni centar Zagreb, OIB 85821130368, Trg svibanjskih žrtava 1995. br. 1,10000 Zagreb</item>
      <item>TOP CANIS d.o.o. za proizvodnju i usluge, OIB 28766116579, Vrapče Donje 17,10000 Zagreb</item>
      <item>Dubravko Regojević, OIB 77666531648, Vrapče Donje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28766116579</item>
      <item>, OIB 77666531648</item>
    </izvorni_sadrzaj>
    <derivirana_varijabla naziv="DomainObject.Predmet.SudioniciListNazivOIB_1">
      <item>, OIB 85821130368</item>
      <item>, OIB 28766116579</item>
      <item>, OIB 77666531648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Sandra Gregorić Jelinek, OIB 76527594917, Klenovac 5 Zagreb</item>
    </izvorni_sadrzaj>
    <derivirana_varijabla naziv="DomainObject.Predmet.StecajniUpraviteljiListAddressOIB_1">
      <item>Sandra Gregorić Jelinek, OIB 76527594917, Klenovac 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F6E86A4-37A9-4B1F-B785-0E541806B98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383</properties:Words>
  <properties:Characters>2041</properties:Characters>
  <properties:Lines>65</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2693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2018-02-08T12:25:00Z</dcterms:created>
  <dc:creator>gboljkovac</dc:creator>
  <cp:lastModifiedBy>Renata Klokočki</cp:lastModifiedBy>
  <cp:lastPrinted>2018-02-08T12:25:00Z</cp:lastPrinted>
  <dcterms:modified xmlns:xsi="http://www.w3.org/2001/XMLSchema-instance" xsi:type="dcterms:W3CDTF">2018-02-08T12:25:00Z</dcterms:modified>
  <cp:revision>3</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