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1466" w14:paraId="f8f1466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9A0A2D">
        <w:rPr>
          <w:rFonts w:eastAsia="Calibri"/>
          <w:szCs w:val="24"/>
          <w:lang w:eastAsia="en-US"/>
        </w:rPr>
        <w:t>636</w:t>
      </w:r>
      <w:r w:rsidR="00A01504">
        <w:rPr>
          <w:rFonts w:eastAsia="Calibri"/>
          <w:szCs w:val="24"/>
          <w:lang w:eastAsia="en-US"/>
        </w:rPr>
        <w:t>/16-</w:t>
      </w:r>
      <w:r w:rsidR="009A0A2D">
        <w:rPr>
          <w:rFonts w:eastAsia="Calibri"/>
          <w:szCs w:val="24"/>
          <w:lang w:eastAsia="en-US"/>
        </w:rPr>
        <w:t>7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9A0A2D" w:rsidRPr="009A0A2D">
        <w:t>UDRUGA ZA PROMICANJE KULTURA I PRAVA MLADIH: MLADI, AKCIJA I KULTURA, OIB: 86628641607 sa sjedištem u Hrvatske državnosti 10, Koprivnica</w:t>
      </w:r>
      <w:r w:rsidR="00A01504">
        <w:t xml:space="preserve">, </w:t>
      </w:r>
      <w:r w:rsidR="00824366">
        <w:t xml:space="preserve">dana </w:t>
      </w:r>
      <w:r w:rsidR="00786A91">
        <w:t>17</w:t>
      </w:r>
      <w:r w:rsidR="00A01504">
        <w:t xml:space="preserve">. </w:t>
      </w:r>
      <w:r w:rsidR="00786A91">
        <w:t>lipnja</w:t>
      </w:r>
      <w:r w:rsidR="00A01504">
        <w:t xml:space="preserve"> 2016.</w:t>
      </w:r>
      <w:r w:rsidR="00824366">
        <w:t xml:space="preserve"> </w:t>
      </w: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9A0A2D">
        <w:t>UDRUGA ZA PROMICANJE KULTURA I PRAVA MLADIH: MLADI, AKCIJA I KULTURA, OIB: 86628641607 Hrvatske državnosti 10, Koprivnica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86A91">
        <w:rPr>
          <w:szCs w:val="24"/>
        </w:rPr>
        <w:t>17</w:t>
      </w:r>
      <w:r w:rsidR="00A01504">
        <w:rPr>
          <w:szCs w:val="24"/>
        </w:rPr>
        <w:t xml:space="preserve">. </w:t>
      </w:r>
      <w:r w:rsidR="00786A91">
        <w:rPr>
          <w:szCs w:val="24"/>
        </w:rPr>
        <w:t>lipnja</w:t>
      </w:r>
      <w:r w:rsidR="00A01504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A01504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9A0A2D">
        <w:t>UDRUGA ZA PROMICANJE KULTURA I PRAVA MLADIH: MLADI, AKCIJA I KULTURA, OIB: 86628641607 Hrvatske državnosti 10, Koprivnica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9A0A2D" w:rsidRPr="009A0A2D">
        <w:t>Jugoslav Puran, Bjelovar, Josipa Jelačića 12, OIB: 70582689973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9A0A2D" w:rsidRPr="009A0A2D">
        <w:t xml:space="preserve"> </w:t>
      </w:r>
      <w:r w:rsidR="009A0A2D">
        <w:t>UDRUGA ZA PROMICANJE KULTURA I PRAVA MLADIH: MLADI, AKCIJA I KULTURA, OIB: 86628641607 Hrvatske državnosti 10, Koprivnica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17043">
        <w:rPr>
          <w:szCs w:val="24"/>
        </w:rPr>
        <w:t>registra</w:t>
      </w:r>
      <w:r w:rsidR="009D611A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A0A2D">
        <w:rPr>
          <w:szCs w:val="24"/>
        </w:rPr>
        <w:t>19</w:t>
      </w:r>
      <w:r w:rsidR="00517043">
        <w:rPr>
          <w:szCs w:val="24"/>
        </w:rPr>
        <w:t xml:space="preserve">. </w:t>
      </w:r>
      <w:r w:rsidR="009A0A2D">
        <w:rPr>
          <w:szCs w:val="24"/>
        </w:rPr>
        <w:t>veljače</w:t>
      </w:r>
      <w:r w:rsidR="00517043">
        <w:rPr>
          <w:szCs w:val="24"/>
        </w:rPr>
        <w:t xml:space="preserve"> 201</w:t>
      </w:r>
      <w:r w:rsidR="009A0A2D">
        <w:rPr>
          <w:szCs w:val="24"/>
        </w:rPr>
        <w:t>6</w:t>
      </w:r>
      <w:r w:rsidR="00517043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983A32">
        <w:rPr>
          <w:szCs w:val="24"/>
        </w:rPr>
        <w:t xml:space="preserve">Trgovačkom sudu u Osijeku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</w:t>
      </w:r>
      <w:r w:rsidR="00983A32">
        <w:rPr>
          <w:szCs w:val="24"/>
        </w:rPr>
        <w:t xml:space="preserve">a koji zahtjev je </w:t>
      </w:r>
      <w:r w:rsidR="009A0A2D">
        <w:rPr>
          <w:szCs w:val="24"/>
        </w:rPr>
        <w:t>14</w:t>
      </w:r>
      <w:r w:rsidR="00983A32">
        <w:rPr>
          <w:szCs w:val="24"/>
        </w:rPr>
        <w:t xml:space="preserve">. travnja 2016. dostavljen nadležnom Trgovačkom sudu u Varaždinu, </w:t>
      </w:r>
      <w:r w:rsidR="007A75CE" w:rsidRPr="00964C7D">
        <w:rPr>
          <w:szCs w:val="24"/>
        </w:rPr>
        <w:t xml:space="preserve">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786A91">
        <w:rPr>
          <w:szCs w:val="24"/>
        </w:rPr>
        <w:t>17</w:t>
      </w:r>
      <w:r w:rsidR="00517043">
        <w:rPr>
          <w:szCs w:val="24"/>
        </w:rPr>
        <w:t xml:space="preserve">. </w:t>
      </w:r>
      <w:r w:rsidR="00786A91">
        <w:rPr>
          <w:szCs w:val="24"/>
        </w:rPr>
        <w:t>lipnja</w:t>
      </w:r>
      <w:r w:rsidR="00517043">
        <w:rPr>
          <w:szCs w:val="24"/>
        </w:rPr>
        <w:t xml:space="preserve">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C34CED" w:rsidR="00C34CE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86A91" w:rsidP="00C34CED" w:rsidR="00ED4453">
      <w:pPr>
        <w:ind w:left="4956"/>
        <w:jc w:val="center"/>
        <w:rPr>
          <w:szCs w:val="24"/>
        </w:rPr>
      </w:pPr>
      <w:r>
        <w:rPr>
          <w:szCs w:val="24"/>
        </w:rPr>
        <w:t xml:space="preserve"> </w:t>
      </w:r>
    </w:p>
    <w:p w:rsidRDefault="0051704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51704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9D611A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A0A2D">
        <w:t>UDRUGA ZA PROMICANJE KULTURA I PRAVA MLADIH: MLADI, AKCIJA I KULTURA, Hrvatske državnosti 10, Koprivnica</w:t>
      </w:r>
    </w:p>
    <w:p w:rsidRDefault="009A0A2D" w:rsidP="00964C7D" w:rsidR="00824366" w:rsidRPr="00517043">
      <w:pPr>
        <w:numPr>
          <w:ilvl w:val="0"/>
          <w:numId w:val="1"/>
        </w:numPr>
        <w:rPr>
          <w:szCs w:val="24"/>
        </w:rPr>
      </w:pPr>
      <w:r>
        <w:t>Predsjednik</w:t>
      </w:r>
      <w:r w:rsidR="00324A9A" w:rsidRPr="00517043">
        <w:t xml:space="preserve"> dužnika,</w:t>
      </w:r>
      <w:r w:rsidR="00517043">
        <w:t xml:space="preserve"> </w:t>
      </w:r>
      <w:r>
        <w:t>Silvija Kostjuk</w:t>
      </w:r>
      <w:r w:rsidR="00983A32">
        <w:t xml:space="preserve">, Koprivnica, </w:t>
      </w:r>
      <w:r>
        <w:t>Hrvatske državnosti 10</w:t>
      </w:r>
    </w:p>
    <w:p w:rsidRDefault="00983A32" w:rsidP="00983A32" w:rsidR="00983A32" w:rsidRPr="00983A32">
      <w:pPr>
        <w:pStyle w:val="Odlomakpopisa"/>
        <w:numPr>
          <w:ilvl w:val="0"/>
          <w:numId w:val="1"/>
        </w:numPr>
        <w:rPr>
          <w:szCs w:val="24"/>
        </w:rPr>
      </w:pPr>
      <w:r w:rsidRPr="00983A32">
        <w:rPr>
          <w:szCs w:val="24"/>
        </w:rPr>
        <w:t xml:space="preserve">Ured državne uprave u Koprivničko-križevačkoj županiji, Koprivnica, Ulica Antuna Nemčića 5, Registar udruga (odmah i nakon pravomoćnosti)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17043">
        <w:rPr>
          <w:szCs w:val="24"/>
        </w:rPr>
        <w:t>Koprivnica, Hrvatske državnosti 7</w:t>
      </w:r>
    </w:p>
    <w:p w:rsidRDefault="00DF4B3F" w:rsidP="009A0A2D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9A0A2D" w:rsidRPr="009A0A2D">
        <w:rPr>
          <w:szCs w:val="24"/>
        </w:rPr>
        <w:t>Jugoslav Puran, Bjelovar, Josi</w:t>
      </w:r>
      <w:r w:rsidR="009A0A2D">
        <w:rPr>
          <w:szCs w:val="24"/>
        </w:rPr>
        <w:t>pa Jelačića 12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517043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BA0" w:rsidP="007A75CE" w:rsidR="00A23BA0">
      <w:r>
        <w:separator/>
      </w:r>
    </w:p>
  </w:endnote>
  <w:endnote w:id="0" w:type="continuationSeparator">
    <w:p w:rsidRDefault="00A23BA0" w:rsidP="007A75CE" w:rsidR="00A23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BA0" w:rsidP="007A75CE" w:rsidR="00A23BA0">
      <w:r>
        <w:separator/>
      </w:r>
    </w:p>
  </w:footnote>
  <w:footnote w:id="0" w:type="continuationSeparator">
    <w:p w:rsidRDefault="00A23BA0" w:rsidP="007A75CE" w:rsidR="00A23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4CED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9A0A2D">
      <w:rPr>
        <w:szCs w:val="24"/>
      </w:rPr>
      <w:t>636</w:t>
    </w:r>
    <w:r w:rsidR="00A01504">
      <w:rPr>
        <w:szCs w:val="24"/>
      </w:rPr>
      <w:t>/16-</w:t>
    </w:r>
    <w:r w:rsidR="009A0A2D">
      <w:rPr>
        <w:szCs w:val="24"/>
      </w:rPr>
      <w:t>7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B007F"/>
    <w:multiLevelType w:val="hybridMultilevel"/>
    <w:tmpl w:val="7C461C9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70478F5"/>
    <w:multiLevelType w:val="hybridMultilevel"/>
    <w:tmpl w:val="3710C5A8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B76D9"/>
    <w:rsid w:val="000D1780"/>
    <w:rsid w:val="000E1119"/>
    <w:rsid w:val="00144285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17043"/>
    <w:rsid w:val="00525276"/>
    <w:rsid w:val="00531356"/>
    <w:rsid w:val="00550447"/>
    <w:rsid w:val="005621DC"/>
    <w:rsid w:val="00564EB0"/>
    <w:rsid w:val="00581316"/>
    <w:rsid w:val="005863AD"/>
    <w:rsid w:val="005B2BAA"/>
    <w:rsid w:val="005B616A"/>
    <w:rsid w:val="005F61A1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469DC"/>
    <w:rsid w:val="00752D8A"/>
    <w:rsid w:val="00771C27"/>
    <w:rsid w:val="0078675C"/>
    <w:rsid w:val="00786A91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83A32"/>
    <w:rsid w:val="009A0A2D"/>
    <w:rsid w:val="009B62FF"/>
    <w:rsid w:val="009C0B2F"/>
    <w:rsid w:val="009D0C5B"/>
    <w:rsid w:val="009D3AB2"/>
    <w:rsid w:val="009D611A"/>
    <w:rsid w:val="009E6198"/>
    <w:rsid w:val="00A01504"/>
    <w:rsid w:val="00A01F10"/>
    <w:rsid w:val="00A23BA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05A77"/>
    <w:rsid w:val="00C34CED"/>
    <w:rsid w:val="00C7158A"/>
    <w:rsid w:val="00C80BBE"/>
    <w:rsid w:val="00C83918"/>
    <w:rsid w:val="00C93965"/>
    <w:rsid w:val="00CA5ADD"/>
    <w:rsid w:val="00CA719C"/>
    <w:rsid w:val="00CB6ECB"/>
    <w:rsid w:val="00CC0C85"/>
    <w:rsid w:val="00CC7782"/>
    <w:rsid w:val="00CE3446"/>
    <w:rsid w:val="00CF4D49"/>
    <w:rsid w:val="00CF63B6"/>
    <w:rsid w:val="00D0242F"/>
    <w:rsid w:val="00D1254C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 - ustup  TS u Osijeku Stalna služba u Slavonskom Brodu</izvorni_sadrzaj>
    <derivirana_varijabla naziv="DomainObject.Predmet.Opis_1">Prijedlog za pokretanje skraćenog st. postupka - ustup  TS u Osijeku Stalna služba u Slavonskom Brodu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KULTURA I PRAVA MLADIH: MLADI, AKCIJA I KULTURA</izvorni_sadrzaj>
    <derivirana_varijabla naziv="DomainObject.Predmet.ProtustrankaFormated_1">  UDRUGA ZA PROMICANJE KULTURA I PRAVA MLADIH: MLADI, AKCIJA I KULTURA</derivirana_varijabla>
  </DomainObject.Predmet.ProtustrankaFormated>
  <DomainObject.Predmet.ProtustrankaFormatedOIB>
    <izvorni_sadrzaj>  UDRUGA ZA PROMICANJE KULTURA I PRAVA MLADIH: MLADI, AKCIJA I KULTURA, OIB 86628641607</izvorni_sadrzaj>
    <derivirana_varijabla naziv="DomainObject.Predmet.ProtustrankaFormatedOIB_1">  UDRUGA ZA PROMICANJE KULTURA I PRAVA MLADIH: MLADI, AKCIJA I KULTURA, OIB 86628641607</derivirana_varijabla>
  </DomainObject.Predmet.ProtustrankaFormatedOIB>
  <DomainObject.Predmet.ProtustrankaFormatedWithAdress>
    <izvorni_sadrzaj> UDRUGA ZA PROMICANJE KULTURA I PRAVA MLADIH: MLADI, AKCIJA I KULTURA, Hrvatske državnosti 10, 34310 Koprivnica</izvorni_sadrzaj>
    <derivirana_varijabla naziv="DomainObject.Predmet.ProtustrankaFormatedWithAdress_1"> UDRUGA ZA PROMICANJE KULTURA I PRAVA MLADIH: MLADI, AKCIJA I KULTURA, Hrvatske državnosti 10, 34310 Koprivnica</derivirana_varijabla>
  </DomainObject.Predmet.ProtustrankaFormatedWithAdress>
  <DomainObject.Predmet.ProtustrankaFormatedWithAdressOIB>
    <izvorni_sadrzaj> UDRUGA ZA PROMICANJE KULTURA I PRAVA MLADIH: MLADI, AKCIJA I KULTURA, OIB 86628641607, Hrvatske državnosti 10, 34310 Koprivnica</izvorni_sadrzaj>
    <derivirana_varijabla naziv="DomainObject.Predmet.ProtustrankaFormatedWithAdressOIB_1"> UDRUGA ZA PROMICANJE KULTURA I PRAVA MLADIH: MLADI, AKCIJA I KULTURA, OIB 86628641607, Hrvatske državnosti 10, 34310 Koprivnica</derivirana_varijabla>
  </DomainObject.Predmet.ProtustrankaFormatedWithAdressOIB>
  <DomainObject.Predmet.ProtustrankaWithAdress>
    <izvorni_sadrzaj>UDRUGA ZA PROMICANJE KULTURA I PRAVA MLADIH: MLADI, AKCIJA I KULTURA Hrvatske državnosti 10, 34310 Koprivnica</izvorni_sadrzaj>
    <derivirana_varijabla naziv="DomainObject.Predmet.ProtustrankaWithAdress_1">UDRUGA ZA PROMICANJE KULTURA I PRAVA MLADIH: MLADI, AKCIJA I KULTURA Hrvatske državnosti 10, 34310 Koprivnica</derivirana_varijabla>
  </DomainObject.Predmet.ProtustrankaWithAdress>
  <DomainObject.Predmet.ProtustrankaWithAdressOIB>
    <izvorni_sadrzaj>UDRUGA ZA PROMICANJE KULTURA I PRAVA MLADIH: MLADI, AKCIJA I KULTURA, OIB 86628641607, Hrvatske državnosti 10, 34310 Koprivnica</izvorni_sadrzaj>
    <derivirana_varijabla naziv="DomainObject.Predmet.ProtustrankaWithAdressOIB_1">UDRUGA ZA PROMICANJE KULTURA I PRAVA MLADIH: MLADI, AKCIJA I KULTURA, OIB 86628641607, Hrvatske državnosti 10, 34310 Koprivnica</derivirana_varijabla>
  </DomainObject.Predmet.ProtustrankaWithAdressOIB>
  <DomainObject.Predmet.ProtustrankaNazivFormated>
    <izvorni_sadrzaj>UDRUGA ZA PROMICANJE KULTURA I PRAVA MLADIH: MLADI, AKCIJA I KULTURA</izvorni_sadrzaj>
    <derivirana_varijabla naziv="DomainObject.Predmet.ProtustrankaNazivFormated_1">UDRUGA ZA PROMICANJE KULTURA I PRAVA MLADIH: MLADI, AKCIJA I KULTURA</derivirana_varijabla>
  </DomainObject.Predmet.ProtustrankaNazivFormated>
  <DomainObject.Predmet.ProtustrankaNazivFormatedOIB>
    <izvorni_sadrzaj>UDRUGA ZA PROMICANJE KULTURA I PRAVA MLADIH: MLADI, AKCIJA I KULTURA, OIB 86628641607</izvorni_sadrzaj>
    <derivirana_varijabla naziv="DomainObject.Predmet.ProtustrankaNazivFormatedOIB_1">UDRUGA ZA PROMICANJE KULTURA I PRAVA MLADIH: MLADI, AKCIJA I KULTURA, OIB 86628641607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3076.13</izvorni_sadrzaj>
    <derivirana_varijabla naziv="DomainObject.Predmet.TrenutnaVrijednost_1">3076.13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PROMICANJE KULTURA I PRAVA MLADIH: MLADI, AKCIJA I KULTURA</item>
    </izvorni_sadrzaj>
    <derivirana_varijabla naziv="DomainObject.Predmet.ProtuStrankaListFormated_1">
      <item>UDRUGA ZA PROMICANJE KULTURA I PRAVA MLADIH: MLADI, AKCIJA I KULTURA</item>
    </derivirana_varijabla>
  </DomainObject.Predmet.ProtuStrankaListFormated>
  <DomainObject.Predmet.ProtuStrankaListFormatedOIB>
    <izvorni_sadrzaj>
      <item>UDRUGA ZA PROMICANJE KULTURA I PRAVA MLADIH: MLADI, AKCIJA I KULTURA, OIB 86628641607</item>
    </izvorni_sadrzaj>
    <derivirana_varijabla naziv="DomainObject.Predmet.ProtuStrankaListFormatedOIB_1">
      <item>UDRUGA ZA PROMICANJE KULTURA I PRAVA MLADIH: MLADI, AKCIJA I KULTURA, OIB 86628641607</item>
    </derivirana_varijabla>
  </DomainObject.Predmet.ProtuStrankaListFormatedOIB>
  <DomainObject.Predmet.ProtuStrankaListFormatedWithAdress>
    <izvorni_sadrzaj>
      <item>UDRUGA ZA PROMICANJE KULTURA I PRAVA MLADIH: MLADI, AKCIJA I KULTURA, Hrvatske državnosti 10, 34310 Koprivnica</item>
    </izvorni_sadrzaj>
    <derivirana_varijabla naziv="DomainObject.Predmet.ProtuStrankaListFormatedWithAdress_1">
      <item>UDRUGA ZA PROMICANJE KULTURA I PRAVA MLADIH: MLADI, AKCIJA I KULTURA, Hrvatske državnosti 10, 34310 Koprivnica</item>
    </derivirana_varijabla>
  </DomainObject.Predmet.ProtuStrankaListFormatedWithAdress>
  <DomainObject.Predmet.ProtuStrankaListFormatedWithAdressOIB>
    <izvorni_sadrzaj>
      <item>UDRUGA ZA PROMICANJE KULTURA I PRAVA MLADIH: MLADI, AKCIJA I KULTURA, OIB 86628641607, Hrvatske državnosti 10, 34310 Koprivnica</item>
    </izvorni_sadrzaj>
    <derivirana_varijabla naziv="DomainObject.Predmet.ProtuStrankaListFormatedWithAdressOIB_1">
      <item>UDRUGA ZA PROMICANJE KULTURA I PRAVA MLADIH: MLADI, AKCIJA I KULTURA, OIB 86628641607, Hrvatske državnosti 10, 34310 Koprivnica</item>
    </derivirana_varijabla>
  </DomainObject.Predmet.ProtuStrankaListFormatedWithAdressOIB>
  <DomainObject.Predmet.ProtuStrankaListNazivFormated>
    <izvorni_sadrzaj>
      <item>UDRUGA ZA PROMICANJE KULTURA I PRAVA MLADIH: MLADI, AKCIJA I KULTURA</item>
    </izvorni_sadrzaj>
    <derivirana_varijabla naziv="DomainObject.Predmet.ProtuStrankaListNazivFormated_1">
      <item>UDRUGA ZA PROMICANJE KULTURA I PRAVA MLADIH: MLADI, AKCIJA I KULTURA</item>
    </derivirana_varijabla>
  </DomainObject.Predmet.ProtuStrankaListNazivFormated>
  <DomainObject.Predmet.ProtuStrankaListNazivFormatedOIB>
    <izvorni_sadrzaj>
      <item>UDRUGA ZA PROMICANJE KULTURA I PRAVA MLADIH: MLADI, AKCIJA I KULTURA, OIB 86628641607</item>
    </izvorni_sadrzaj>
    <derivirana_varijabla naziv="DomainObject.Predmet.ProtuStrankaListNazivFormatedOIB_1">
      <item>UDRUGA ZA PROMICANJE KULTURA I PRAVA MLADIH: MLADI, AKCIJA I KULTURA, OIB 86628641607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PROMICANJE KULTURA I PRAVA MLADIH: MLADI, AKCIJA I KULTURA</izvorni_sadrzaj>
    <derivirana_varijabla naziv="DomainObject.Predmet.ProtustrankaIDrugi_1">UDRUGA ZA PROMICANJE KULTURA I PRAVA MLADIH: MLADI, AKCIJA I KULTURA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PROMICANJE KULTURA I PRAVA MLADIH: MLADI, AKCIJA I KULTURA, OIB 86628641607, Hrvatske državnosti 10, 34310 Koprivnica</izvorni_sadrzaj>
    <derivirana_varijabla naziv="DomainObject.Predmet.ProtustrankaIDrugiAdressOIB_1">UDRUGA ZA PROMICANJE KULTURA I PRAVA MLADIH: MLADI, AKCIJA I KULTURA, OIB 86628641607, Hrvatske državnosti 10,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PROMICANJE KULTURA I PRAVA MLADIH: MLADI, AKCIJA I KULTURA</item>
    </izvorni_sadrzaj>
    <derivirana_varijabla naziv="DomainObject.Predmet.SudioniciListNaziv_1">
      <item>Financijska agencija</item>
      <item>UDRUGA ZA PROMICANJE KULTURA I PRAVA MLADIH: MLADI, AKCIJA I KULTURA</item>
    </derivirana_varijabla>
  </DomainObject.Predmet.SudioniciListNaziv>
  <DomainObject.Predmet.SudioniciListAdressOIB>
    <izvorni_sadrzaj>
      <item>UDRUGA ZA PROMICANJE KULTURA I PRAVA MLADIH: MLADI, AKCIJA I KULTURA, OIB 86628641607, Hrvatske državnosti 10,34310 Koprivnica</item>
      <item>Financijska agencija, OIB 85821130368, Ulica grada Vukovara 70,10000 Zagreb</item>
    </izvorni_sadrzaj>
    <derivirana_varijabla naziv="DomainObject.Predmet.SudioniciListAdressOIB_1">
      <item>UDRUGA ZA PROMICANJE KULTURA I PRAVA MLADIH: MLADI, AKCIJA I KULTURA, OIB 86628641607, Hrvatske državnosti 10,34310 Koprivnica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86628641607</item>
    </izvorni_sadrzaj>
    <derivirana_varijabla naziv="DomainObject.Predmet.SudioniciListNazivOIB_1">
      <item>, OIB 85821130368</item>
      <item>, OIB 86628641607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597</properties:Words>
  <properties:Characters>3287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2016-06-17T09:51:00Z</dcterms:created>
  <dc:creator>Ljubica Makovec</dc:creator>
  <cp:lastModifiedBy>Nevenka Vuković</cp:lastModifiedBy>
  <cp:lastPrinted>2016-06-17T09:57:00Z</cp:lastPrinted>
  <dcterms:modified xmlns:xsi="http://www.w3.org/2001/XMLSchema-instance" xsi:type="dcterms:W3CDTF">2016-06-17T09:57:00Z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