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fd6f" w14:paraId="529fd6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441437">
        <w:t>2345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812B8" w:rsidP="00780919" w:rsidR="00DE0AD2" w:rsidRPr="00CF656A">
      <w:pPr>
        <w:jc w:val="both"/>
        <w:rPr>
          <w:b/>
        </w:rPr>
      </w:pPr>
      <w:r w:rsidRPr="00D812B8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F53C8C" w:rsidRPr="00F53C8C">
        <w:t>Udruga za promicanje fotografije FOTO-O-GRAFITI</w:t>
      </w:r>
      <w:r w:rsidR="00773335" w:rsidRPr="00773335">
        <w:t>, OIB: 23695541</w:t>
      </w:r>
      <w:r w:rsidR="00287B8F">
        <w:t xml:space="preserve">940, Zagreb, Harambašićeva 40a, 13. </w:t>
      </w:r>
      <w:r w:rsidR="00593BA7">
        <w:t>studenog 2017.</w:t>
      </w:r>
      <w:r w:rsidR="00F42D40">
        <w:tab/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773335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CE06DA" w:rsidRPr="00F53C8C">
        <w:t>Udruga za promicanje fotografije FOTO-O-GRAFITI</w:t>
      </w:r>
      <w:r w:rsidR="00CE06DA" w:rsidRPr="00773335">
        <w:t>, OIB: 23695541</w:t>
      </w:r>
      <w:r w:rsidR="00CE06DA">
        <w:t>940, Zagreb, Harambašićeva 40a.</w:t>
      </w:r>
    </w:p>
    <w:p w:rsidRDefault="00CE06DA" w:rsidP="00BE19F1" w:rsidR="00CE06DA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05368E">
        <w:t xml:space="preserve"> </w:t>
      </w:r>
      <w:r w:rsidR="0047257A">
        <w:t xml:space="preserve">13. studenog 2017. u 12 sati i 00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73335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895692">
        <w:t xml:space="preserve">Dragutin Ježić </w:t>
      </w:r>
      <w:r w:rsidR="007166B8">
        <w:t xml:space="preserve">OIB: </w:t>
      </w:r>
      <w:r w:rsidR="00773335">
        <w:t xml:space="preserve">50868688359 </w:t>
      </w:r>
      <w:r w:rsidR="007166B8">
        <w:t xml:space="preserve">iz Zagreba, </w:t>
      </w:r>
      <w:r w:rsidR="00773335">
        <w:t>Česmičkoga 10.</w:t>
      </w:r>
    </w:p>
    <w:p w:rsidRDefault="00833A14" w:rsidP="00833A14" w:rsidR="00833A14">
      <w:pPr>
        <w:jc w:val="both"/>
      </w:pPr>
    </w:p>
    <w:p w:rsidRDefault="00DB441F" w:rsidP="00152F9B" w:rsidR="00BC1708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CE06DA" w:rsidRPr="00F53C8C">
        <w:t>Udruga za promicanje fotografije FOTO-O-GRAFITI</w:t>
      </w:r>
      <w:r w:rsidR="00CE06DA" w:rsidRPr="00773335">
        <w:t>, OIB: 23695541</w:t>
      </w:r>
      <w:r w:rsidR="00CE06DA">
        <w:t>940, Zagreb, Harambašićeva 40a.</w:t>
      </w:r>
    </w:p>
    <w:p w:rsidRDefault="00CE06DA" w:rsidP="00152F9B" w:rsidR="00CE06DA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CE06DA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1D36E4" w:rsidRPr="001D36E4">
        <w:t xml:space="preserve"> </w:t>
      </w:r>
      <w:r w:rsidR="00CE06DA" w:rsidRPr="00F53C8C">
        <w:t>Udruga za promicanje fotografije FOTO-O-GRAFITI</w:t>
      </w:r>
      <w:r w:rsidR="00CE06DA" w:rsidRPr="00773335">
        <w:t>, OIB: 23695541</w:t>
      </w:r>
      <w:r w:rsidR="00CE06DA">
        <w:t>940, Zagreb, Harambašićeva 40a.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C1708">
        <w:t>271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BC1708">
        <w:t xml:space="preserve">24.412,76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303C10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D36E4" w:rsidP="001602A5" w:rsidR="00DB441F">
      <w:pPr>
        <w:jc w:val="both"/>
      </w:pPr>
      <w:r>
        <w:t>13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1D36E4">
        <w:t>13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831C9E">
        <w:t>11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4858FE">
        <w:t xml:space="preserve"> 13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A418AB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A418AB" w:rsidP="004F5146" w:rsidR="00A418AB">
      <w:pPr>
        <w:jc w:val="right"/>
      </w:pPr>
      <w:r>
        <w:t>za točnost otpravka-ovlašteni službenik</w:t>
      </w:r>
    </w:p>
    <w:p w:rsidRDefault="00A418AB" w:rsidP="004F5146" w:rsidR="00A418AB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418A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BC1708">
          <w:t>345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87B8F"/>
    <w:rsid w:val="002916CE"/>
    <w:rsid w:val="00293025"/>
    <w:rsid w:val="002B0102"/>
    <w:rsid w:val="002D67D9"/>
    <w:rsid w:val="002D6894"/>
    <w:rsid w:val="002E2DB0"/>
    <w:rsid w:val="002E6E4E"/>
    <w:rsid w:val="00303C10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437"/>
    <w:rsid w:val="00441A09"/>
    <w:rsid w:val="00451F6F"/>
    <w:rsid w:val="00454A5A"/>
    <w:rsid w:val="00470B5E"/>
    <w:rsid w:val="00471353"/>
    <w:rsid w:val="0047257A"/>
    <w:rsid w:val="0047488B"/>
    <w:rsid w:val="00475969"/>
    <w:rsid w:val="00475B50"/>
    <w:rsid w:val="00476076"/>
    <w:rsid w:val="004858FE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166B8"/>
    <w:rsid w:val="00726A2E"/>
    <w:rsid w:val="00756908"/>
    <w:rsid w:val="007717BA"/>
    <w:rsid w:val="00773335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9569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25276"/>
    <w:rsid w:val="00A418AB"/>
    <w:rsid w:val="00A618D3"/>
    <w:rsid w:val="00A75AF9"/>
    <w:rsid w:val="00AA0442"/>
    <w:rsid w:val="00AA78A7"/>
    <w:rsid w:val="00AB7810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1708"/>
    <w:rsid w:val="00BC21D3"/>
    <w:rsid w:val="00BC2DA8"/>
    <w:rsid w:val="00BD17D3"/>
    <w:rsid w:val="00BE07A7"/>
    <w:rsid w:val="00BE19F1"/>
    <w:rsid w:val="00BF1D4D"/>
    <w:rsid w:val="00BF55B4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06DA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17418"/>
    <w:rsid w:val="00F21821"/>
    <w:rsid w:val="00F30FDE"/>
    <w:rsid w:val="00F374F9"/>
    <w:rsid w:val="00F41E27"/>
    <w:rsid w:val="00F42D40"/>
    <w:rsid w:val="00F4341C"/>
    <w:rsid w:val="00F51E11"/>
    <w:rsid w:val="00F53C8C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fotografije FOTO-O-GRAFITI zastupanog po punomoćniku Damir Tiljak</izvorni_sadrzaj>
    <derivirana_varijabla naziv="DomainObject.Predmet.ProtustrankaFormated_1">  Udruga za promicanje fotografije FOTO-O-GRAFITI zastupanog po punomoćniku Damir Tiljak</derivirana_varijabla>
  </DomainObject.Predmet.ProtustrankaFormated>
  <DomainObject.Predmet.ProtustrankaFormatedOIB>
    <izvorni_sadrzaj>  Udruga za promicanje fotografije FOTO-O-GRAFITI, OIB 23695541940 zastupanog po punomoćniku Damir Tiljak</izvorni_sadrzaj>
    <derivirana_varijabla naziv="DomainObject.Predmet.ProtustrankaFormatedOIB_1">  Udruga za promicanje fotografije FOTO-O-GRAFITI, OIB 23695541940 zastupanog po punomoćniku Damir Tiljak</derivirana_varijabla>
  </DomainObject.Predmet.ProtustrankaFormatedOIB>
  <DomainObject.Predmet.ProtustrankaFormatedWithAdress>
    <izvorni_sadrzaj> Udruga za promicanje fotografije FOTO-O-GRAFITI, Harambašićeva 40a, 10000 Zagreb zastupanog po punomoćniku Damir Tiljak</izvorni_sadrzaj>
    <derivirana_varijabla naziv="DomainObject.Predmet.ProtustrankaFormatedWithAdress_1"> Udruga za promicanje fotografije FOTO-O-GRAFITI, Harambašićeva 40a, 10000 Zagreb zastupanog po punomoćniku Damir Tiljak</derivirana_varijabla>
  </DomainObject.Predmet.ProtustrankaFormatedWithAdress>
  <DomainObject.Predmet.ProtustrankaFormatedWithAdressOIB>
    <izvorni_sadrzaj> Udruga za promicanje fotografije FOTO-O-GRAFITI, OIB 23695541940, Harambašićeva 40a, 10000 Zagreb zastupanog po punomoćniku Damir Tiljak</izvorni_sadrzaj>
    <derivirana_varijabla naziv="DomainObject.Predmet.ProtustrankaFormatedWithAdressOIB_1"> Udruga za promicanje fotografije FOTO-O-GRAFITI, OIB 23695541940, Harambašićeva 40a, 10000 Zagreb zastupanog po punomoćniku Damir Tiljak</derivirana_varijabla>
  </DomainObject.Predmet.ProtustrankaFormatedWithAdressOIB>
  <DomainObject.Predmet.ProtustrankaWithAdress>
    <izvorni_sadrzaj>Udruga za promicanje fotografije FOTO-O-GRAFITI Harambašićeva 40a, 10000 Zagreb</izvorni_sadrzaj>
    <derivirana_varijabla naziv="DomainObject.Predmet.ProtustrankaWithAdress_1">Udruga za promicanje fotografije FOTO-O-GRAFITI Harambašićeva 40a, 10000 Zagreb</derivirana_varijabla>
  </DomainObject.Predmet.ProtustrankaWithAdress>
  <DomainObject.Predmet.ProtustrankaWithAdressOIB>
    <izvorni_sadrzaj>Udruga za promicanje fotografije FOTO-O-GRAFITI, OIB 23695541940, Harambašićeva 40a, 10000 Zagreb</izvorni_sadrzaj>
    <derivirana_varijabla naziv="DomainObject.Predmet.ProtustrankaWithAdressOIB_1">Udruga za promicanje fotografije FOTO-O-GRAFITI, OIB 23695541940, Harambašićeva 40a, 10000 Zagreb</derivirana_varijabla>
  </DomainObject.Predmet.ProtustrankaWithAdressOIB>
  <DomainObject.Predmet.ProtustrankaNazivFormated>
    <izvorni_sadrzaj>Udruga za promicanje fotografije FOTO-O-GRAFITI</izvorni_sadrzaj>
    <derivirana_varijabla naziv="DomainObject.Predmet.ProtustrankaNazivFormated_1">Udruga za promicanje fotografije FOTO-O-GRAFITI</derivirana_varijabla>
  </DomainObject.Predmet.ProtustrankaNazivFormated>
  <DomainObject.Predmet.ProtustrankaNazivFormatedOIB>
    <izvorni_sadrzaj>Udruga za promicanje fotografije FOTO-O-GRAFITI, OIB 23695541940</izvorni_sadrzaj>
    <derivirana_varijabla naziv="DomainObject.Predmet.ProtustrankaNazivFormatedOIB_1">Udruga za promicanje fotografije FOTO-O-GRAFITI, OIB 23695541940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Tiljak</izvorni_sadrzaj>
    <derivirana_varijabla naziv="DomainObject.Predmet.StrankaFormated_1">  FINA Regionalni centar Zagreb; Damir Tiljak</derivirana_varijabla>
  </DomainObject.Predmet.StrankaFormated>
  <DomainObject.Predmet.StrankaFormatedOIB>
    <izvorni_sadrzaj>  FINA Regionalni centar Zagreb, OIB 85821130368; Damir Tiljak, OIB 97600006041</izvorni_sadrzaj>
    <derivirana_varijabla naziv="DomainObject.Predmet.StrankaFormatedOIB_1">  FINA Regionalni centar Zagreb, OIB 85821130368; Damir Tiljak, OIB 97600006041</derivirana_varijabla>
  </DomainObject.Predmet.StrankaFormatedOIB>
  <DomainObject.Predmet.StrankaFormatedWithAdress>
    <izvorni_sadrzaj> FINA Regionalni centar Zagreb, Trg svibanjskih žrtava 1995. 1, 10000 Zagreb; Damir Tiljak, Javora 12, 10434 Strmec</izvorni_sadrzaj>
    <derivirana_varijabla naziv="DomainObject.Predmet.StrankaFormatedWithAdress_1"> FINA Regionalni centar Zagreb, Trg svibanjskih žrtava 1995. 1, 10000 Zagreb; Damir Tiljak, Javora 12, 10434 Strmec</derivirana_varijabla>
  </DomainObject.Predmet.StrankaFormatedWithAdress>
  <DomainObject.Predmet.StrankaFormatedWithAdressOIB>
    <izvorni_sadrzaj> FINA Regionalni centar Zagreb, OIB 85821130368, Trg svibanjskih žrtava 1995. 1, 10000 Zagreb; Damir Tiljak, OIB 97600006041, Javora 12, 10434 Strmec</izvorni_sadrzaj>
    <derivirana_varijabla naziv="DomainObject.Predmet.StrankaFormatedWithAdressOIB_1"> FINA Regionalni centar Zagreb, OIB 85821130368, Trg svibanjskih žrtava 1995. 1, 10000 Zagreb; Damir Tiljak, OIB 97600006041, Javora 12, 10434 Strmec</derivirana_varijabla>
  </DomainObject.Predmet.StrankaFormatedWithAdressOIB>
  <DomainObject.Predmet.StrankaWithAdress>
    <izvorni_sadrzaj>FINA Regionalni centar Zagreb Trg svibanjskih žrtava 1995. 1,10000 Zagreb,Damir Tiljak Javora 12,10434 Strmec</izvorni_sadrzaj>
    <derivirana_varijabla naziv="DomainObject.Predmet.StrankaWithAdress_1">FINA Regionalni centar Zagreb Trg svibanjskih žrtava 1995. 1,10000 Zagreb,Damir Tiljak Javora 12,10434 Strmec</derivirana_varijabla>
  </DomainObject.Predmet.StrankaWithAdress>
  <DomainObject.Predmet.StrankaWithAdressOIB>
    <izvorni_sadrzaj>FINA Regionalni centar Zagreb, OIB 85821130368, Trg svibanjskih žrtava 1995. 1,10000 Zagreb,Damir Tiljak, OIB 97600006041, Javora 12,10434 Strmec</izvorni_sadrzaj>
    <derivirana_varijabla naziv="DomainObject.Predmet.StrankaWithAdressOIB_1">FINA Regionalni centar Zagreb, OIB 85821130368, Trg svibanjskih žrtava 1995. 1,10000 Zagreb,Damir Tiljak, OIB 97600006041, Javora 12,10434 Strmec</derivirana_varijabla>
  </DomainObject.Predmet.StrankaWithAdressOIB>
  <DomainObject.Predmet.StrankaNazivFormated>
    <izvorni_sadrzaj>FINA Regionalni centar Zagreb,Damir Tiljak</izvorni_sadrzaj>
    <derivirana_varijabla naziv="DomainObject.Predmet.StrankaNazivFormated_1">FINA Regionalni centar Zagreb,Damir Tiljak</derivirana_varijabla>
  </DomainObject.Predmet.StrankaNazivFormated>
  <DomainObject.Predmet.StrankaNazivFormatedOIB>
    <izvorni_sadrzaj>FINA Regionalni centar Zagreb, OIB 85821130368,Damir Tiljak, OIB 97600006041</izvorni_sadrzaj>
    <derivirana_varijabla naziv="DomainObject.Predmet.StrankaNazivFormatedOIB_1">FINA Regionalni centar Zagreb, OIB 85821130368,Damir Tiljak, OIB 97600006041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Damir Tiljak</item>
    </izvorni_sadrzaj>
    <derivirana_varijabla naziv="DomainObject.Predmet.StrankaListFormated_1">
      <item>FINA Regionalni centar Zagreb</item>
      <item>Damir Tiljak</item>
    </derivirana_varijabla>
  </DomainObject.Predmet.StrankaListFormated>
  <DomainObject.Predmet.StrankaListFormatedOIB>
    <izvorni_sadrzaj>
      <item>FINA Regionalni centar Zagreb, OIB 85821130368</item>
      <item>Damir Tiljak, OIB 97600006041</item>
    </izvorni_sadrzaj>
    <derivirana_varijabla naziv="DomainObject.Predmet.StrankaListFormatedOIB_1">
      <item>FINA Regionalni centar Zagreb, OIB 85821130368</item>
      <item>Damir Tiljak, OIB 97600006041</item>
    </derivirana_varijabla>
  </DomainObject.Predmet.StrankaListFormatedOIB>
  <DomainObject.Predmet.StrankaListFormatedWithAdress>
    <izvorni_sadrzaj>
      <item>FINA Regionalni centar Zagreb, Trg svibanjskih žrtava 1995. 1, 10000 Zagreb</item>
      <item>Damir Tiljak, Javora 12, 10434 Strmec</item>
    </izvorni_sadrzaj>
    <derivirana_varijabla naziv="DomainObject.Predmet.StrankaListFormatedWithAdress_1">
      <item>FINA Regionalni centar Zagreb, Trg svibanjskih žrtava 1995. 1, 10000 Zagreb</item>
      <item>Damir Tiljak, Javora 12, 10434 Strmec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Tiljak, OIB 97600006041, Javora 12, 10434 Strmec</item>
    </izvorni_sadrzaj>
    <derivirana_varijabla naziv="DomainObject.Predmet.StrankaListFormatedWithAdressOIB_1">
      <item>FINA Regionalni centar Zagreb, OIB 85821130368, Trg svibanjskih žrtava 1995. 1, 10000 Zagreb</item>
      <item>Damir Tiljak, OIB 97600006041, Javora 12, 10434 Strmec</item>
    </derivirana_varijabla>
  </DomainObject.Predmet.StrankaListFormatedWithAdressOIB>
  <DomainObject.Predmet.StrankaListNazivFormated>
    <izvorni_sadrzaj>
      <item>FINA Regionalni centar Zagreb</item>
      <item>Damir Tiljak</item>
    </izvorni_sadrzaj>
    <derivirana_varijabla naziv="DomainObject.Predmet.StrankaListNazivFormated_1">
      <item>FINA Regionalni centar Zagreb</item>
      <item>Damir Tiljak</item>
    </derivirana_varijabla>
  </DomainObject.Predmet.StrankaListNazivFormated>
  <DomainObject.Predmet.StrankaListNazivFormatedOIB>
    <izvorni_sadrzaj>
      <item>FINA Regionalni centar Zagreb, OIB 85821130368</item>
      <item>Damir Tiljak, OIB 97600006041</item>
    </izvorni_sadrzaj>
    <derivirana_varijabla naziv="DomainObject.Predmet.StrankaListNazivFormatedOIB_1">
      <item>FINA Regionalni centar Zagreb, OIB 85821130368</item>
      <item>Damir Tiljak, OIB 97600006041</item>
    </derivirana_varijabla>
  </DomainObject.Predmet.StrankaListNazivFormatedOIB>
  <DomainObject.Predmet.ProtuStrankaListFormated>
    <izvorni_sadrzaj>
      <item>Udruga za promicanje fotografije FOTO-O-GRAFITI zastupanog po punomoćniku Damir Tiljak</item>
    </izvorni_sadrzaj>
    <derivirana_varijabla naziv="DomainObject.Predmet.ProtuStrankaListFormated_1">
      <item>Udruga za promicanje fotografije FOTO-O-GRAFITI zastupanog po punomoćniku Damir Tiljak</item>
    </derivirana_varijabla>
  </DomainObject.Predmet.ProtuStrankaListFormated>
  <DomainObject.Predmet.ProtuStrankaListFormatedOIB>
    <izvorni_sadrzaj>
      <item>Udruga za promicanje fotografije FOTO-O-GRAFITI, OIB 23695541940 zastupanog po punomoćniku Damir Tiljak</item>
    </izvorni_sadrzaj>
    <derivirana_varijabla naziv="DomainObject.Predmet.ProtuStrankaListFormatedOIB_1">
      <item>Udruga za promicanje fotografije FOTO-O-GRAFITI, OIB 23695541940 zastupanog po punomoćniku Damir Tiljak</item>
    </derivirana_varijabla>
  </DomainObject.Predmet.ProtuStrankaListFormatedOIB>
  <DomainObject.Predmet.ProtuStrankaListFormatedWithAdress>
    <izvorni_sadrzaj>
      <item>Udruga za promicanje fotografije FOTO-O-GRAFITI, Harambašićeva 40a, 10000 Zagreb zastupanog po punomoćniku Damir Tiljak</item>
    </izvorni_sadrzaj>
    <derivirana_varijabla naziv="DomainObject.Predmet.ProtuStrankaListFormatedWithAdress_1">
      <item>Udruga za promicanje fotografije FOTO-O-GRAFITI, Harambašićeva 40a, 10000 Zagreb zastupanog po punomoćniku Damir Tiljak</item>
    </derivirana_varijabla>
  </DomainObject.Predmet.ProtuStrankaListFormatedWithAdress>
  <DomainObject.Predmet.ProtuStrankaListFormatedWithAdressOIB>
    <izvorni_sadrzaj>
      <item>Udruga za promicanje fotografije FOTO-O-GRAFITI, OIB 23695541940, Harambašićeva 40a, 10000 Zagreb zastupanog po punomoćniku Damir Tiljak</item>
    </izvorni_sadrzaj>
    <derivirana_varijabla naziv="DomainObject.Predmet.ProtuStrankaListFormatedWithAdressOIB_1">
      <item>Udruga za promicanje fotografije FOTO-O-GRAFITI, OIB 23695541940, Harambašićeva 40a, 10000 Zagreb zastupanog po punomoćniku Damir Tiljak</item>
    </derivirana_varijabla>
  </DomainObject.Predmet.ProtuStrankaListFormatedWithAdressOIB>
  <DomainObject.Predmet.ProtuStrankaListNazivFormated>
    <izvorni_sadrzaj>
      <item>Udruga za promicanje fotografije FOTO-O-GRAFITI</item>
    </izvorni_sadrzaj>
    <derivirana_varijabla naziv="DomainObject.Predmet.ProtuStrankaListNazivFormated_1">
      <item>Udruga za promicanje fotografije FOTO-O-GRAFITI</item>
    </derivirana_varijabla>
  </DomainObject.Predmet.ProtuStrankaListNazivFormated>
  <DomainObject.Predmet.ProtuStrankaListNazivFormatedOIB>
    <izvorni_sadrzaj>
      <item>Udruga za promicanje fotografije FOTO-O-GRAFITI, OIB 23695541940</item>
    </izvorni_sadrzaj>
    <derivirana_varijabla naziv="DomainObject.Predmet.ProtuStrankaListNazivFormatedOIB_1">
      <item>Udruga za promicanje fotografije FOTO-O-GRAFITI, OIB 23695541940</item>
    </derivirana_varijabla>
  </DomainObject.Predmet.ProtuStrankaListNazivFormatedOIB>
  <DomainObject.Predmet.OstaliListFormated>
    <izvorni_sadrzaj>
      <item>Damir Tiljak punomoćnik sudionika u postupku Udruga za promicanje fotografije FOTO-O-GRAFITI</item>
    </izvorni_sadrzaj>
    <derivirana_varijabla naziv="DomainObject.Predmet.OstaliListFormated_1">
      <item>Damir Tiljak punomoćnik sudionika u postupku Udruga za promicanje fotografije FOTO-O-GRAFITI</item>
    </derivirana_varijabla>
  </DomainObject.Predmet.OstaliListFormated>
  <DomainObject.Predmet.OstaliListFormatedOIB>
    <izvorni_sadrzaj>
      <item>Damir Tiljak, OIB 97600006041 punomoćnik sudionika u postupku Udruga za promicanje fotografije FOTO-O-GRAFITI</item>
    </izvorni_sadrzaj>
    <derivirana_varijabla naziv="DomainObject.Predmet.OstaliListFormatedOIB_1">
      <item>Damir Tiljak, OIB 97600006041 punomoćnik sudionika u postupku Udruga za promicanje fotografije FOTO-O-GRAFITI</item>
    </derivirana_varijabla>
  </DomainObject.Predmet.OstaliListFormatedOIB>
  <DomainObject.Predmet.OstaliListFormatedWithAdress>
    <izvorni_sadrzaj>
      <item>Damir Tiljak, Ulica Javora 12, 10431 Strmec punomoćnik sudionika u postupku Udruga za promicanje fotografije FOTO-O-GRAFITI</item>
    </izvorni_sadrzaj>
    <derivirana_varijabla naziv="DomainObject.Predmet.OstaliListFormatedWithAdress_1">
      <item>Damir Tiljak, Ulica Javora 12, 10431 Strmec punomoćnik sudionika u postupku Udruga za promicanje fotografije FOTO-O-GRAFITI</item>
    </derivirana_varijabla>
  </DomainObject.Predmet.OstaliListFormatedWithAdress>
  <DomainObject.Predmet.OstaliListFormatedWithAdressOIB>
    <izvorni_sadrzaj>
      <item>Damir Tiljak, OIB 97600006041, Ulica Javora 12, 10431 Strmec punomoćnik sudionika u postupku Udruga za promicanje fotografije FOTO-O-GRAFITI</item>
    </izvorni_sadrzaj>
    <derivirana_varijabla naziv="DomainObject.Predmet.OstaliListFormatedWithAdressOIB_1">
      <item>Damir Tiljak, OIB 97600006041, Ulica Javora 12, 10431 Strmec punomoćnik sudionika u postupku Udruga za promicanje fotografije FOTO-O-GRAFITI</item>
    </derivirana_varijabla>
  </DomainObject.Predmet.OstaliListFormatedWithAdressOIB>
  <DomainObject.Predmet.OstaliListNazivFormated>
    <izvorni_sadrzaj>
      <item>Damir Tiljak</item>
    </izvorni_sadrzaj>
    <derivirana_varijabla naziv="DomainObject.Predmet.OstaliListNazivFormated_1">
      <item>Damir Tiljak</item>
    </derivirana_varijabla>
  </DomainObject.Predmet.OstaliListNazivFormated>
  <DomainObject.Predmet.OstaliListNazivFormatedOIB>
    <izvorni_sadrzaj>
      <item>Damir Tiljak, OIB 97600006041</item>
    </izvorni_sadrzaj>
    <derivirana_varijabla naziv="DomainObject.Predmet.OstaliListNazivFormatedOIB_1">
      <item>Damir Tiljak, OIB 97600006041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Udruga za promicanje fotografije FOTO-O-GRAFITI</izvorni_sadrzaj>
    <derivirana_varijabla naziv="DomainObject.Predmet.ProtustrankaIDrugi_1">Udruga za promicanje fotografije FOTO-O-GRAFITI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Udruga za promicanje fotografije FOTO-O-GRAFITI, OIB 23695541940, Harambašićeva 40a, 10000 Zagreb</izvorni_sadrzaj>
    <derivirana_varijabla naziv="DomainObject.Predmet.ProtustrankaIDrugiAdressOIB_1">Udruga za promicanje fotografije FOTO-O-GRAFITI, OIB 23695541940, Harambašićeva 40a,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fotografije FOTO-O-GRAFITI</item>
      <item>Damir Tiljak</item>
      <item>Damir Tiljak</item>
    </izvorni_sadrzaj>
    <derivirana_varijabla naziv="DomainObject.Predmet.SudioniciListNaziv_1">
      <item>FINA Regionalni centar Zagreb</item>
      <item>Udruga za promicanje fotografije FOTO-O-GRAFITI</item>
      <item>Damir Tiljak</item>
      <item>Damir Tiljak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fotografije FOTO-O-GRAFITI, OIB 23695541940, Harambašićeva 40a,10000 Zagreb</item>
      <item>Damir Tiljak, OIB 97600006041, Ulica Javora 12,10431 Strmec</item>
      <item>Damir Tiljak, OIB 97600006041, Javora 12,10434 Strmec</item>
    </izvorni_sadrzaj>
    <derivirana_varijabla naziv="DomainObject.Predmet.SudioniciListAdressOIB_1">
      <item>FINA Regionalni centar Zagreb, OIB 85821130368, Trg svibanjskih žrtava 1995. 1,10000 Zagreb</item>
      <item>Udruga za promicanje fotografije FOTO-O-GRAFITI, OIB 23695541940, Harambašićeva 40a,10000 Zagreb</item>
      <item>Damir Tiljak, OIB 97600006041, Ulica Javora 12,10431 Strmec</item>
      <item>Damir Tiljak, OIB 97600006041, Javora 12,10434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23695541940</item>
      <item>, OIB 97600006041</item>
      <item>, OIB 97600006041</item>
    </izvorni_sadrzaj>
    <derivirana_varijabla naziv="DomainObject.Predmet.SudioniciListNazivOIB_1">
      <item>, OIB 85821130368</item>
      <item>, OIB 23695541940</item>
      <item>, OIB 97600006041</item>
      <item>, OIB 97600006041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353E0-EAEF-419F-8402-D2B79ECA4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4953</properties:Characters>
  <properties:Lines>107</properties:Lines>
  <properties:Paragraphs>34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2017-11-13T08:20:00Z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2017-11-13T09:59:00Z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