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9337" w14:paraId="549933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8E30B1">
        <w:rPr>
          <w:b/>
          <w:lang w:val="hr-HR"/>
        </w:rPr>
        <w:t>3</w:t>
      </w:r>
      <w:r w:rsidR="008937C9">
        <w:rPr>
          <w:b/>
          <w:lang w:val="hr-HR"/>
        </w:rPr>
        <w:t>98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937C9">
        <w:rPr>
          <w:lang w:val="hr-HR"/>
        </w:rPr>
        <w:t>FINO I FRIŠKO d.o.o. Bol, Uz Poljanu 4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8937C9">
        <w:rPr>
          <w:lang w:val="hr-HR"/>
        </w:rPr>
        <w:t>42422821152</w:t>
      </w:r>
      <w:r w:rsidR="000467BE">
        <w:rPr>
          <w:lang w:val="hr-HR"/>
        </w:rPr>
        <w:t xml:space="preserve">, MBS: </w:t>
      </w:r>
      <w:r w:rsidR="008937C9">
        <w:rPr>
          <w:lang w:val="hr-HR"/>
        </w:rPr>
        <w:t>010047274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E54FF9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937C9">
        <w:rPr>
          <w:lang w:val="hr-HR"/>
        </w:rPr>
        <w:t>FINO I FRIŠKO d.o.o. Bol, Uz Poljanu 4, OIB: 42422821152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937C9">
        <w:rPr>
          <w:lang w:val="hr-HR"/>
        </w:rPr>
        <w:t>238.286,33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54FF9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E54FF9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0BB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937C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54FF9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0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00B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00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00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St-2398/2015</izvorni_sadrzaj>
    <derivirana_varijabla naziv="DomainObject.Predmet.OznakaBroj_1">St-2398/2015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FINO I FRIŠKO proizvodnja pekarskih proizvoda i trgovina, d.o.o.</izvorni_sadrzaj>
    <derivirana_varijabla naziv="DomainObject.Predmet.ProtustrankaFormated_1">  FINO I FRIŠKO proizvodnja pekarskih proizvoda i trgovina, d.o.o.</derivirana_varijabla>
  </DomainObject.Predmet.ProtustrankaFormated>
  <DomainObject.Predmet.ProtustrankaFormatedOIB>
    <izvorni_sadrzaj>  FINO I FRIŠKO proizvodnja pekarskih proizvoda i trgovina, d.o.o., OIB 42422821152</izvorni_sadrzaj>
    <derivirana_varijabla naziv="DomainObject.Predmet.ProtustrankaFormatedOIB_1">  FINO I FRIŠKO proizvodnja pekarskih proizvoda i trgovina, d.o.o., OIB 42422821152</derivirana_varijabla>
  </DomainObject.Predmet.ProtustrankaFormatedOIB>
  <DomainObject.Predmet.ProtustrankaFormatedWithAdress>
    <izvorni_sadrzaj> FINO I FRIŠKO proizvodnja pekarskih proizvoda i trgovina, d.o.o., Uz Poljanu 4, 21420 Bol</izvorni_sadrzaj>
    <derivirana_varijabla naziv="DomainObject.Predmet.ProtustrankaFormatedWithAdress_1"> FINO I FRIŠKO proizvodnja pekarskih proizvoda i trgovina, d.o.o., Uz Poljanu 4, 21420 Bol</derivirana_varijabla>
  </DomainObject.Predmet.ProtustrankaFormatedWithAdress>
  <DomainObject.Predmet.ProtustrankaFormatedWithAdressOIB>
    <izvorni_sadrzaj> FINO I FRIŠKO proizvodnja pekarskih proizvoda i trgovina, d.o.o., OIB 42422821152, Uz Poljanu 4, 21420 Bol</izvorni_sadrzaj>
    <derivirana_varijabla naziv="DomainObject.Predmet.ProtustrankaFormatedWithAdressOIB_1"> FINO I FRIŠKO proizvodnja pekarskih proizvoda i trgovina, d.o.o., OIB 42422821152, Uz Poljanu 4, 21420 Bol</derivirana_varijabla>
  </DomainObject.Predmet.ProtustrankaFormatedWithAdressOIB>
  <DomainObject.Predmet.ProtustrankaWithAdress>
    <izvorni_sadrzaj>FINO I FRIŠKO proizvodnja pekarskih proizvoda i trgovina, d.o.o. Uz Poljanu 4, 21420 Bol</izvorni_sadrzaj>
    <derivirana_varijabla naziv="DomainObject.Predmet.ProtustrankaWithAdress_1">FINO I FRIŠKO proizvodnja pekarskih proizvoda i trgovina, d.o.o. Uz Poljanu 4, 21420 Bol</derivirana_varijabla>
  </DomainObject.Predmet.ProtustrankaWithAdress>
  <DomainObject.Predmet.ProtustrankaWithAdressOIB>
    <izvorni_sadrzaj>FINO I FRIŠKO proizvodnja pekarskih proizvoda i trgovina, d.o.o., OIB 42422821152, Uz Poljanu 4, 21420 Bol</izvorni_sadrzaj>
    <derivirana_varijabla naziv="DomainObject.Predmet.ProtustrankaWithAdressOIB_1">FINO I FRIŠKO proizvodnja pekarskih proizvoda i trgovina, d.o.o., OIB 42422821152, Uz Poljanu 4, 21420 Bol</derivirana_varijabla>
  </DomainObject.Predmet.ProtustrankaWithAdressOIB>
  <DomainObject.Predmet.ProtustrankaNazivFormated>
    <izvorni_sadrzaj>FINO I FRIŠKO proizvodnja pekarskih proizvoda i trgovina, d.o.o.</izvorni_sadrzaj>
    <derivirana_varijabla naziv="DomainObject.Predmet.ProtustrankaNazivFormated_1">FINO I FRIŠKO proizvodnja pekarskih proizvoda i trgovina, d.o.o.</derivirana_varijabla>
  </DomainObject.Predmet.ProtustrankaNazivFormated>
  <DomainObject.Predmet.ProtustrankaNazivFormatedOIB>
    <izvorni_sadrzaj>FINO I FRIŠKO proizvodnja pekarskih proizvoda i trgovina, d.o.o., OIB 42422821152</izvorni_sadrzaj>
    <derivirana_varijabla naziv="DomainObject.Predmet.ProtustrankaNazivFormatedOIB_1">FINO I FRIŠKO proizvodnja pekarskih proizvoda i trgovina, d.o.o., OIB 42422821152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238286.33</izvorni_sadrzaj>
    <derivirana_varijabla naziv="DomainObject.Predmet.TrenutnaVrijednost_1">238286.33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FINO I FRIŠKO proizvodnja pekarskih proizvoda i trgovina, d.o.o.</item>
    </izvorni_sadrzaj>
    <derivirana_varijabla naziv="DomainObject.Predmet.ProtuStrankaListFormated_1">
      <item>FINO I FRIŠKO proizvodnja pekarskih proizvoda i trgovina, d.o.o.</item>
    </derivirana_varijabla>
  </DomainObject.Predmet.ProtuStrankaListFormated>
  <DomainObject.Predmet.ProtuStrankaListFormatedOIB>
    <izvorni_sadrzaj>
      <item>FINO I FRIŠKO proizvodnja pekarskih proizvoda i trgovina, d.o.o., OIB 42422821152</item>
    </izvorni_sadrzaj>
    <derivirana_varijabla naziv="DomainObject.Predmet.ProtuStrankaListFormatedOIB_1">
      <item>FINO I FRIŠKO proizvodnja pekarskih proizvoda i trgovina, d.o.o., OIB 42422821152</item>
    </derivirana_varijabla>
  </DomainObject.Predmet.ProtuStrankaListFormatedOIB>
  <DomainObject.Predmet.ProtuStrankaListFormatedWithAdress>
    <izvorni_sadrzaj>
      <item>FINO I FRIŠKO proizvodnja pekarskih proizvoda i trgovina, d.o.o., Uz Poljanu 4, 21420 Bol</item>
    </izvorni_sadrzaj>
    <derivirana_varijabla naziv="DomainObject.Predmet.ProtuStrankaListFormatedWithAdress_1">
      <item>FINO I FRIŠKO proizvodnja pekarskih proizvoda i trgovina, d.o.o., Uz Poljanu 4, 21420 Bol</item>
    </derivirana_varijabla>
  </DomainObject.Predmet.ProtuStrankaListFormatedWithAdress>
  <DomainObject.Predmet.ProtuStrankaListFormatedWithAdressOIB>
    <izvorni_sadrzaj>
      <item>FINO I FRIŠKO proizvodnja pekarskih proizvoda i trgovina, d.o.o., OIB 42422821152, Uz Poljanu 4, 21420 Bol</item>
    </izvorni_sadrzaj>
    <derivirana_varijabla naziv="DomainObject.Predmet.ProtuStrankaListFormatedWithAdressOIB_1">
      <item>FINO I FRIŠKO proizvodnja pekarskih proizvoda i trgovina, d.o.o., OIB 42422821152, Uz Poljanu 4, 21420 Bol</item>
    </derivirana_varijabla>
  </DomainObject.Predmet.ProtuStrankaListFormatedWithAdressOIB>
  <DomainObject.Predmet.ProtuStrankaListNazivFormated>
    <izvorni_sadrzaj>
      <item>FINO I FRIŠKO proizvodnja pekarskih proizvoda i trgovina, d.o.o.</item>
    </izvorni_sadrzaj>
    <derivirana_varijabla naziv="DomainObject.Predmet.ProtuStrankaListNazivFormated_1">
      <item>FINO I FRIŠKO proizvodnja pekarskih proizvoda i trgovina, d.o.o.</item>
    </derivirana_varijabla>
  </DomainObject.Predmet.ProtuStrankaListNazivFormated>
  <DomainObject.Predmet.ProtuStrankaListNazivFormatedOIB>
    <izvorni_sadrzaj>
      <item>FINO I FRIŠKO proizvodnja pekarskih proizvoda i trgovina, d.o.o., OIB 42422821152</item>
    </izvorni_sadrzaj>
    <derivirana_varijabla naziv="DomainObject.Predmet.ProtuStrankaListNazivFormatedOIB_1">
      <item>FINO I FRIŠKO proizvodnja pekarskih proizvoda i trgovina, d.o.o., OIB 42422821152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FINO I FRIŠKO proizvodnja pekarskih proizvoda i trgovina, d.o.o.</izvorni_sadrzaj>
    <derivirana_varijabla naziv="DomainObject.Predmet.ProtustrankaIDrugi_1">FINO I FRIŠKO proizvodnja pekarskih proizvoda i trgovina,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FINO I FRIŠKO proizvodnja pekarskih proizvoda i trgovina, d.o.o., OIB 42422821152, Uz Poljanu 4, 21420 Bol</izvorni_sadrzaj>
    <derivirana_varijabla naziv="DomainObject.Predmet.ProtustrankaIDrugiAdressOIB_1">FINO I FRIŠKO proizvodnja pekarskih proizvoda i trgovina, d.o.o., OIB 42422821152, Uz Poljanu 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FINO I FRIŠKO proizvodnja pekarskih proizvoda i trgovina, d.o.o.</item>
      <item>FINANCIJSKA AGENCIJA, RC SPLIT</item>
    </izvorni_sadrzaj>
    <derivirana_varijabla naziv="DomainObject.Predmet.SudioniciListNaziv_1">
      <item>FINO I FRIŠKO proizvodnja pekarskih proizvoda i trgovina, d.o.o.</item>
      <item>FINANCIJSKA AGENCIJA, RC SPLIT</item>
    </derivirana_varijabla>
  </DomainObject.Predmet.SudioniciListNaziv>
  <DomainObject.Predmet.SudioniciListAdressOIB>
    <izvorni_sadrzaj>
      <item>FINO I FRIŠKO proizvodnja pekarskih proizvoda i trgovina, d.o.o., OIB 42422821152, Uz Poljanu 4,21420 Bol</item>
      <item>FINANCIJSKA AGENCIJA, RC SPLIT, OIB 85821130368, Mažuranićevo šetalište 24 b,21000 Split</item>
    </izvorni_sadrzaj>
    <derivirana_varijabla naziv="DomainObject.Predmet.SudioniciListAdressOIB_1">
      <item>FINO I FRIŠKO proizvodnja pekarskih proizvoda i trgovina, d.o.o., OIB 42422821152, Uz Poljanu 4,21420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42422821152</item>
      <item>, OIB 85821130368</item>
    </izvorni_sadrzaj>
    <derivirana_varijabla naziv="DomainObject.Predmet.SudioniciListNazivOIB_1">
      <item>, OIB 42422821152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FB8A3-C27D-44E7-9F16-13613B542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1739</properties:Characters>
  <properties:Lines>49</properties:Lines>
  <properties:Paragraphs>16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2016-02-01T09:23:00Z</cp:lastPrinted>
  <dcterms:modified xmlns:xsi="http://www.w3.org/2001/XMLSchema-instance" xsi:type="dcterms:W3CDTF">2016-02-01T09:23:00Z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