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dc64" w14:paraId="319dc64" w:rsidRDefault="004F363E" w:rsidP="004F363E" w:rsidR="004F363E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4F363E" w:rsidP="004F363E" w:rsidR="004F363E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4F363E" w:rsidP="004F363E" w:rsidR="004F363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 w:rsidR="00924A02">
        <w:rPr>
          <w:b/>
          <w:color w:val="222222"/>
        </w:rPr>
        <w:t>Broj: 3/St-963/2018-10</w:t>
      </w:r>
    </w:p>
    <w:p w:rsidRDefault="004F363E" w:rsidP="004F363E" w:rsidR="004F363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4F363E" w:rsidP="004F363E" w:rsidR="004F363E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4F363E" w:rsidP="004F363E" w:rsidR="004F363E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4F363E" w:rsidP="004F363E" w:rsidR="004F363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4F363E" w:rsidP="004F363E" w:rsidR="004F363E">
      <w:pPr>
        <w:ind w:firstLine="708"/>
        <w:jc w:val="both"/>
        <w:rPr>
          <w:color w:val="222222"/>
        </w:rPr>
      </w:pPr>
    </w:p>
    <w:p w:rsidRDefault="004F363E" w:rsidP="004F363E" w:rsidR="004F363E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>
        <w:rPr>
          <w:b/>
        </w:rPr>
        <w:t xml:space="preserve"> DT GRADNJA d.o.o., </w:t>
      </w:r>
      <w:proofErr w:type="spellStart"/>
      <w:r>
        <w:rPr>
          <w:b/>
        </w:rPr>
        <w:t>Ruščica</w:t>
      </w:r>
      <w:proofErr w:type="spellEnd"/>
      <w:r>
        <w:rPr>
          <w:b/>
        </w:rPr>
        <w:t>, Hrvatskih branitelja 66, OIB: 73695119081,</w:t>
      </w:r>
      <w:r>
        <w:rPr>
          <w:color w:val="222222"/>
        </w:rPr>
        <w:t xml:space="preserve"> </w:t>
      </w:r>
      <w:r w:rsidR="00924A02">
        <w:rPr>
          <w:color w:val="222222"/>
        </w:rPr>
        <w:t>24</w:t>
      </w:r>
      <w:r>
        <w:rPr>
          <w:color w:val="222222"/>
        </w:rPr>
        <w:t>. srpnja 2018.</w:t>
      </w:r>
    </w:p>
    <w:p w:rsidRDefault="004F363E" w:rsidP="004F363E" w:rsidR="004F363E">
      <w:pPr>
        <w:ind w:firstLine="708"/>
        <w:jc w:val="both"/>
        <w:rPr>
          <w:color w:val="222222"/>
        </w:rPr>
      </w:pPr>
    </w:p>
    <w:p w:rsidRDefault="004F363E" w:rsidP="004F363E" w:rsidR="004F363E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4F363E" w:rsidP="004F363E" w:rsidR="004F363E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924A02">
        <w:rPr>
          <w:b/>
          <w:color w:val="222222"/>
          <w:u w:val="single"/>
        </w:rPr>
        <w:t>28</w:t>
      </w:r>
      <w:r>
        <w:rPr>
          <w:b/>
          <w:color w:val="222222"/>
          <w:u w:val="single"/>
        </w:rPr>
        <w:t xml:space="preserve">. </w:t>
      </w:r>
      <w:r w:rsidR="00924A02">
        <w:rPr>
          <w:b/>
          <w:color w:val="222222"/>
          <w:u w:val="single"/>
        </w:rPr>
        <w:t>rujna</w:t>
      </w:r>
      <w:r>
        <w:rPr>
          <w:b/>
          <w:color w:val="222222"/>
          <w:u w:val="single"/>
        </w:rPr>
        <w:t xml:space="preserve"> 2018. u 9,00 sati, soba 73, III kat, Stalna služba u Slavonskom Brodu, Trg pobjede 13, Slavonski Brod.</w:t>
      </w:r>
    </w:p>
    <w:p w:rsidRDefault="004F363E" w:rsidP="004F363E" w:rsidR="004F363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Na ročište se poziva predlagatelj i osoba ovlaštena za zastupanje Monika Jelaš, Slavonski Brod, Naselje Andrije Hebranga 8/28, OIB: 78752078893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F363E" w:rsidP="004F363E" w:rsidR="004F363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St-963/2018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4F363E" w:rsidP="004F363E" w:rsidR="004F363E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4F363E" w:rsidP="004F363E" w:rsidR="004F363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4F363E" w:rsidP="004F363E" w:rsidR="004F363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</w:t>
      </w:r>
      <w:r w:rsidR="00924A02">
        <w:rPr>
          <w:color w:val="222222"/>
          <w:sz w:val="22"/>
          <w:szCs w:val="22"/>
        </w:rPr>
        <w:t>24</w:t>
      </w:r>
      <w:r>
        <w:rPr>
          <w:color w:val="222222"/>
          <w:sz w:val="22"/>
          <w:szCs w:val="22"/>
        </w:rPr>
        <w:t xml:space="preserve">. srpnja 2018.    </w:t>
      </w:r>
    </w:p>
    <w:p w:rsidRDefault="004F363E" w:rsidP="004F363E" w:rsidR="004F363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4F363E" w:rsidP="004F363E" w:rsidR="004F363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4F363E" w:rsidP="004F363E" w:rsidR="004F363E">
      <w:pPr>
        <w:spacing w:beforeAutospacing="true" w:before="100"/>
        <w:rPr>
          <w:color w:val="222222"/>
        </w:rPr>
      </w:pPr>
    </w:p>
    <w:p w:rsidRDefault="004F363E" w:rsidP="004F363E" w:rsidR="004F363E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</w:t>
      </w:r>
    </w:p>
    <w:p w:rsidRDefault="004F363E" w:rsidP="004F363E" w:rsidR="004F363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4F363E" w:rsidP="004F363E" w:rsidR="004F363E">
      <w:pPr>
        <w:spacing w:beforeAutospacing="true" w:before="100"/>
        <w:rPr>
          <w:color w:val="222222"/>
        </w:rPr>
      </w:pPr>
      <w:r>
        <w:rPr>
          <w:color w:val="222222"/>
        </w:rPr>
        <w:t>-dostaviti  direktoru putem pošte</w:t>
      </w:r>
    </w:p>
    <w:p w:rsidRDefault="004F363E" w:rsidP="004F363E" w:rsidR="004F363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4F363E" w:rsidP="004F363E" w:rsidR="004F363E">
      <w:pPr>
        <w:spacing w:beforeAutospacing="true" w:before="100"/>
        <w:rPr>
          <w:color w:val="222222"/>
        </w:rPr>
      </w:pPr>
    </w:p>
    <w:p w:rsidRDefault="004F363E" w:rsidP="004F363E" w:rsidR="004F363E">
      <w:pPr>
        <w:spacing w:beforeAutospacing="true" w:before="100"/>
        <w:rPr>
          <w:color w:val="222222"/>
        </w:rPr>
      </w:pPr>
    </w:p>
    <w:p w:rsidRDefault="004F363E" w:rsidP="004F363E" w:rsidR="004F363E">
      <w:pPr>
        <w:spacing w:beforeAutospacing="true" w:before="100"/>
        <w:rPr>
          <w:color w:val="222222"/>
        </w:rPr>
      </w:pPr>
    </w:p>
    <w:p w:rsidRDefault="004F363E" w:rsidP="004F363E" w:rsidR="004F363E">
      <w:pPr>
        <w:spacing w:beforeAutospacing="true" w:before="100"/>
        <w:rPr>
          <w:color w:val="222222"/>
        </w:rPr>
      </w:pPr>
    </w:p>
    <w:p w:rsidRDefault="004F363E" w:rsidP="004F363E" w:rsidR="004F363E">
      <w:pPr>
        <w:spacing w:beforeAutospacing="true" w:before="100"/>
        <w:rPr>
          <w:color w:val="222222"/>
        </w:rPr>
      </w:pPr>
    </w:p>
    <w:p w:rsidRDefault="004F363E" w:rsidP="004F363E" w:rsidR="004F363E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2B5"/>
    <w:rsid w:val="004F363E"/>
    <w:rsid w:val="005E15FD"/>
    <w:rsid w:val="00924A02"/>
    <w:rsid w:val="00E22B0A"/>
    <w:rsid w:val="00FC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36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3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3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B0A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B0A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B0A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B0A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36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3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3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B0A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B0A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B0A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B0A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8964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119872.85</izvorni_sadrzaj>
    <derivirana_varijabla naziv="DomainObject.Predmet.InicijalnaVrijednost_1">119872.85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St-963/2018</izvorni_sadrzaj>
    <derivirana_varijabla naziv="DomainObject.Predmet.OznakaBroj_1">St-963/2018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DT GRADNJA d.o.o. za graditeljstvo i usluge</izvorni_sadrzaj>
    <derivirana_varijabla naziv="DomainObject.Predmet.ProtustrankaFormated_1">  DT GRADNJA d.o.o. za graditeljstvo i usluge</derivirana_varijabla>
  </DomainObject.Predmet.ProtustrankaFormated>
  <DomainObject.Predmet.ProtustrankaFormatedOIB>
    <izvorni_sadrzaj>  DT GRADNJA d.o.o. za graditeljstvo i usluge, OIB 73695119081</izvorni_sadrzaj>
    <derivirana_varijabla naziv="DomainObject.Predmet.ProtustrankaFormatedOIB_1">  DT GRADNJA d.o.o. za graditeljstvo i usluge, OIB 73695119081</derivirana_varijabla>
  </DomainObject.Predmet.ProtustrankaFormatedOIB>
  <DomainObject.Predmet.ProtustrankaFormatedWithAdress>
    <izvorni_sadrzaj> DT GRADNJA d.o.o. za graditeljstvo i usluge, Hrvatskih branitelja 66, 35000 Rušćica</izvorni_sadrzaj>
    <derivirana_varijabla naziv="DomainObject.Predmet.ProtustrankaFormatedWithAdress_1"> DT GRADNJA d.o.o. za graditeljstvo i usluge, Hrvatskih branitelja 66, 35000 Rušćica</derivirana_varijabla>
  </DomainObject.Predmet.ProtustrankaFormatedWithAdress>
  <DomainObject.Predmet.ProtustrankaFormatedWithAdressOIB>
    <izvorni_sadrzaj> DT GRADNJA d.o.o. za graditeljstvo i usluge, OIB 73695119081, Hrvatskih branitelja 66, 35000 Rušćica</izvorni_sadrzaj>
    <derivirana_varijabla naziv="DomainObject.Predmet.ProtustrankaFormatedWithAdressOIB_1"> DT GRADNJA d.o.o. za graditeljstvo i usluge, OIB 73695119081, Hrvatskih branitelja 66, 35000 Rušćica</derivirana_varijabla>
  </DomainObject.Predmet.ProtustrankaFormatedWithAdressOIB>
  <DomainObject.Predmet.ProtustrankaWithAdress>
    <izvorni_sadrzaj>DT GRADNJA d.o.o. za graditeljstvo i usluge Hrvatskih branitelja 66, 35000 Rušćica</izvorni_sadrzaj>
    <derivirana_varijabla naziv="DomainObject.Predmet.ProtustrankaWithAdress_1">DT GRADNJA d.o.o. za graditeljstvo i usluge Hrvatskih branitelja 66, 35000 Rušćica</derivirana_varijabla>
  </DomainObject.Predmet.ProtustrankaWithAdress>
  <DomainObject.Predmet.ProtustrankaWithAdressOIB>
    <izvorni_sadrzaj>DT GRADNJA d.o.o. za graditeljstvo i usluge, OIB 73695119081, Hrvatskih branitelja 66, 35000 Rušćica</izvorni_sadrzaj>
    <derivirana_varijabla naziv="DomainObject.Predmet.ProtustrankaWithAdressOIB_1">DT GRADNJA d.o.o. za graditeljstvo i usluge, OIB 73695119081, Hrvatskih branitelja 66, 35000 Rušćica</derivirana_varijabla>
  </DomainObject.Predmet.ProtustrankaWithAdressOIB>
  <DomainObject.Predmet.ProtustrankaNazivFormated>
    <izvorni_sadrzaj>DT GRADNJA d.o.o. za graditeljstvo i usluge</izvorni_sadrzaj>
    <derivirana_varijabla naziv="DomainObject.Predmet.ProtustrankaNazivFormated_1">DT GRADNJA d.o.o. za graditeljstvo i usluge</derivirana_varijabla>
  </DomainObject.Predmet.ProtustrankaNazivFormated>
  <DomainObject.Predmet.ProtustrankaNazivFormatedOIB>
    <izvorni_sadrzaj>DT GRADNJA d.o.o. za graditeljstvo i usluge, OIB 73695119081</izvorni_sadrzaj>
    <derivirana_varijabla naziv="DomainObject.Predmet.ProtustrankaNazivFormatedOIB_1">DT GRADNJA d.o.o. za graditeljstvo i usluge, OIB 73695119081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DT GRADNJA d.o.o. za graditeljstvo i usluge</item>
    </izvorni_sadrzaj>
    <derivirana_varijabla naziv="DomainObject.Predmet.ProtuStrankaListFormated_1">
      <item>DT GRADNJA d.o.o. za graditeljstvo i usluge</item>
    </derivirana_varijabla>
  </DomainObject.Predmet.ProtuStrankaListFormated>
  <DomainObject.Predmet.ProtuStrankaListFormatedOIB>
    <izvorni_sadrzaj>
      <item>DT GRADNJA d.o.o. za graditeljstvo i usluge, OIB 73695119081</item>
    </izvorni_sadrzaj>
    <derivirana_varijabla naziv="DomainObject.Predmet.ProtuStrankaListFormatedOIB_1">
      <item>DT GRADNJA d.o.o. za graditeljstvo i usluge, OIB 73695119081</item>
    </derivirana_varijabla>
  </DomainObject.Predmet.ProtuStrankaListFormatedOIB>
  <DomainObject.Predmet.ProtuStrankaListFormatedWithAdress>
    <izvorni_sadrzaj>
      <item>DT GRADNJA d.o.o. za graditeljstvo i usluge, Hrvatskih branitelja 66, 35000 Rušćica</item>
    </izvorni_sadrzaj>
    <derivirana_varijabla naziv="DomainObject.Predmet.ProtuStrankaListFormatedWithAdress_1">
      <item>DT GRADNJA d.o.o. za graditeljstvo i usluge, Hrvatskih branitelja 66, 35000 Rušćica</item>
    </derivirana_varijabla>
  </DomainObject.Predmet.ProtuStrankaListFormatedWithAdress>
  <DomainObject.Predmet.ProtuStrankaListFormatedWithAdressOIB>
    <izvorni_sadrzaj>
      <item>DT GRADNJA d.o.o. za graditeljstvo i usluge, OIB 73695119081, Hrvatskih branitelja 66, 35000 Rušćica</item>
    </izvorni_sadrzaj>
    <derivirana_varijabla naziv="DomainObject.Predmet.ProtuStrankaListFormatedWithAdressOIB_1">
      <item>DT GRADNJA d.o.o. za graditeljstvo i usluge, OIB 73695119081, Hrvatskih branitelja 66, 35000 Rušćica</item>
    </derivirana_varijabla>
  </DomainObject.Predmet.ProtuStrankaListFormatedWithAdressOIB>
  <DomainObject.Predmet.ProtuStrankaListNazivFormated>
    <izvorni_sadrzaj>
      <item>DT GRADNJA d.o.o. za graditeljstvo i usluge</item>
    </izvorni_sadrzaj>
    <derivirana_varijabla naziv="DomainObject.Predmet.ProtuStrankaListNazivFormated_1">
      <item>DT GRADNJA d.o.o. za graditeljstvo i usluge</item>
    </derivirana_varijabla>
  </DomainObject.Predmet.ProtuStrankaListNazivFormated>
  <DomainObject.Predmet.ProtuStrankaListNazivFormatedOIB>
    <izvorni_sadrzaj>
      <item>DT GRADNJA d.o.o. za graditeljstvo i usluge, OIB 73695119081</item>
    </izvorni_sadrzaj>
    <derivirana_varijabla naziv="DomainObject.Predmet.ProtuStrankaListNazivFormatedOIB_1">
      <item>DT GRADNJA d.o.o. za graditeljstvo i usluge, OIB 73695119081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DT GRADNJA d.o.o. za graditeljstvo i usluge</izvorni_sadrzaj>
    <derivirana_varijabla naziv="DomainObject.Predmet.ProtustrankaIDrugi_1">DT GRADNJA d.o.o.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DT GRADNJA d.o.o. za graditeljstvo i usluge, OIB 73695119081, Hrvatskih branitelja 66, 35000 Rušćica</izvorni_sadrzaj>
    <derivirana_varijabla naziv="DomainObject.Predmet.ProtustrankaIDrugiAdressOIB_1">DT GRADNJA d.o.o. za graditeljstvo i usluge, OIB 73695119081, Hrvatskih branitelja 66,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DT GRADNJA d.o.o. za graditeljstvo i usluge</item>
    </izvorni_sadrzaj>
    <derivirana_varijabla naziv="DomainObject.Predmet.SudioniciListNaziv_1">
      <item>Financijska agencija</item>
      <item>DT GRADNJA d.o.o. 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DT GRADNJA d.o.o. za graditeljstvo i usluge, OIB 73695119081, Hrvatskih branitelja 66,35000 Rušćica</item>
    </izvorni_sadrzaj>
    <derivirana_varijabla naziv="DomainObject.Predmet.SudioniciListAdressOIB_1">
      <item>Financijska agencija, OIB 85821130368, Ulica grada Vukovara 70,10000 Zagreb</item>
      <item>DT GRADNJA d.o.o. za graditeljstvo i usluge, OIB 73695119081, Hrvatskih branitelja 66,35000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73695119081</item>
    </izvorni_sadrzaj>
    <derivirana_varijabla naziv="DomainObject.Predmet.SudioniciListNazivOIB_1">
      <item>, OIB 85821130368</item>
      <item>, OIB 73695119081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284</properties:Words>
  <properties:Characters>1538</properties:Characters>
  <properties:Lines>44</properties:Lines>
  <properties:Paragraphs>19</properties:Paragraphs>
  <properties:TotalTime>1</properties:TotalTime>
  <properties:ScaleCrop>false</properties:ScaleCrop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2018-07-24T07:13:00Z</dcterms:created>
  <dc:creator>wsadmin</dc:creator>
  <dc:description/>
  <cp:keywords/>
  <cp:lastModifiedBy>wsadmin</cp:lastModifiedBy>
  <dcterms:modified xmlns:xsi="http://www.w3.org/2001/XMLSchema-instance" xsi:type="dcterms:W3CDTF">2018-07-24T07:18:00Z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24.07.2018..docx)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