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974a" w14:paraId="bbc974a" w:rsidRDefault="00AE649C" w:rsidP="00FA5B5E" w:rsidR="00AE649C" w:rsidRPr="00B76F3C">
      <w:pPr>
        <w:pStyle w:val="Naslov3"/>
        <w15:collapsed w:val="false"/>
      </w:pPr>
    </w:p>
    <w:p w:rsidRDefault="00C27ECC" w:rsidP="00C27EC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27ECC" w:rsidP="00C27ECC" w:rsidR="00C27EC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27ECC" w:rsidP="00C27ECC" w:rsidR="00C27EC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27ECC" w:rsidP="00C27ECC" w:rsidR="00C27EC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C27ECC" w:rsidP="00C27ECC" w:rsidR="00C27ECC">
      <w:pPr>
        <w:spacing w:after="0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rPr>
          <w:rFonts w:cs="Times New Roman" w:eastAsia="Times New Roman"/>
          <w:lang w:eastAsia="hr-HR"/>
        </w:rPr>
      </w:pPr>
    </w:p>
    <w:p w:rsidRDefault="00C27ECC" w:rsidP="00C27ECC" w:rsidR="00C27EC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C27ECC" w:rsidP="00C27ECC" w:rsidR="00C27E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C27ECC" w:rsidP="00C27ECC" w:rsidR="00C27E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7ECC" w:rsidP="00C27ECC" w:rsidR="00C27ECC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KINESIS j.d.o.o., Zadar, Put Murvice 1, OIB: 84874517457, 22. rujna 2016.</w:t>
      </w:r>
    </w:p>
    <w:p w:rsidRDefault="00C27ECC" w:rsidP="00C27ECC" w:rsidR="00C27E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C27ECC" w:rsidP="00C27ECC" w:rsidR="00C27E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C27ECC" w:rsidP="00C27ECC" w:rsidR="00C27E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C27ECC" w:rsidP="00C27ECC" w:rsidR="00C27EC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27ECC" w:rsidP="00C27ECC" w:rsidR="00C27EC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27ECC" w:rsidP="00C27ECC" w:rsidR="00C27EC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C27ECC" w:rsidP="00C27ECC" w:rsidR="00C27EC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C27ECC" w:rsidP="00C27ECC" w:rsidR="00C27EC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C27ECC" w:rsidP="00C27ECC" w:rsidR="00C27E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C27ECC" w:rsidP="00C27ECC" w:rsidR="00C27EC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C27ECC" w:rsidP="00C27ECC" w:rsidR="00C27E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ECC" w:rsidP="00C27ECC" w:rsidR="00C27E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27ECC" w:rsidP="00C27ECC" w:rsidR="00C27EC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C27ECC" w:rsidP="00A21F0D" w:rsidR="0071688E" w:rsidRPr="00C27EC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ECC" w:rsidP="00C27ECC" w:rsidR="00C27ECC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St-911-2016-7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ECC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00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25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St-911/2016-5</izvorni_sadrzaj>
    <derivirana_varijabla naziv="DomainObject.Oznaka_1">St-911/2016-5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KINESIS j.d.o.o. za trgovinu i usluge</izvorni_sadrzaj>
    <derivirana_varijabla naziv="DomainObject.Predmet.ProtustrankaFormated_1">  KINESIS j.d.o.o. za trgovinu i usluge</derivirana_varijabla>
  </DomainObject.Predmet.ProtustrankaFormated>
  <DomainObject.Predmet.ProtustrankaFormatedOIB>
    <izvorni_sadrzaj>  KINESIS j.d.o.o. za trgovinu i usluge, OIB 84874517457</izvorni_sadrzaj>
    <derivirana_varijabla naziv="DomainObject.Predmet.ProtustrankaFormatedOIB_1">  KINESIS j.d.o.o. za trgovinu i usluge, OIB 84874517457</derivirana_varijabla>
  </DomainObject.Predmet.ProtustrankaFormatedOIB>
  <DomainObject.Predmet.ProtustrankaFormatedWithAdress>
    <izvorni_sadrzaj> KINESIS j.d.o.o. za trgovinu i usluge, Put Murvice 1, 23000 Zadar</izvorni_sadrzaj>
    <derivirana_varijabla naziv="DomainObject.Predmet.ProtustrankaFormatedWithAdress_1"> KINESIS j.d.o.o. za trgovinu i usluge, Put Murvice 1, 23000 Zadar</derivirana_varijabla>
  </DomainObject.Predmet.ProtustrankaFormatedWithAdress>
  <DomainObject.Predmet.ProtustrankaFormatedWithAdressOIB>
    <izvorni_sadrzaj> KINESIS j.d.o.o. za trgovinu i usluge, OIB 84874517457, Put Murvice 1, 23000 Zadar</izvorni_sadrzaj>
    <derivirana_varijabla naziv="DomainObject.Predmet.ProtustrankaFormatedWithAdressOIB_1"> KINESIS j.d.o.o. za trgovinu i usluge, OIB 84874517457, Put Murvice 1, 23000 Zadar</derivirana_varijabla>
  </DomainObject.Predmet.ProtustrankaFormatedWithAdressOIB>
  <DomainObject.Predmet.ProtustrankaWithAdress>
    <izvorni_sadrzaj>KINESIS j.d.o.o. za trgovinu i usluge Put Murvice 1, 23000 Zadar</izvorni_sadrzaj>
    <derivirana_varijabla naziv="DomainObject.Predmet.ProtustrankaWithAdress_1">KINESIS j.d.o.o. za trgovinu i usluge Put Murvice 1, 23000 Zadar</derivirana_varijabla>
  </DomainObject.Predmet.ProtustrankaWithAdress>
  <DomainObject.Predmet.ProtustrankaWithAdressOIB>
    <izvorni_sadrzaj>KINESIS j.d.o.o. za trgovinu i usluge, OIB 84874517457, Put Murvice 1, 23000 Zadar</izvorni_sadrzaj>
    <derivirana_varijabla naziv="DomainObject.Predmet.ProtustrankaWithAdressOIB_1">KINESIS j.d.o.o. za trgovinu i usluge, OIB 84874517457, Put Murvice 1, 23000 Zadar</derivirana_varijabla>
  </DomainObject.Predmet.ProtustrankaWithAdressOIB>
  <DomainObject.Predmet.ProtustrankaNazivFormated>
    <izvorni_sadrzaj>KINESIS j.d.o.o. za trgovinu i usluge</izvorni_sadrzaj>
    <derivirana_varijabla naziv="DomainObject.Predmet.ProtustrankaNazivFormated_1">KINESIS j.d.o.o. za trgovinu i usluge</derivirana_varijabla>
  </DomainObject.Predmet.ProtustrankaNazivFormated>
  <DomainObject.Predmet.ProtustrankaNazivFormatedOIB>
    <izvorni_sadrzaj>KINESIS j.d.o.o. za trgovinu i usluge, OIB 84874517457</izvorni_sadrzaj>
    <derivirana_varijabla naziv="DomainObject.Predmet.ProtustrankaNazivFormatedOIB_1">KINESIS j.d.o.o. za trgovinu i usluge, OIB 84874517457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7292.46</izvorni_sadrzaj>
    <derivirana_varijabla naziv="DomainObject.Predmet.TrenutnaVrijednost_1">7292.46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KINESIS j.d.o.o. za trgovinu i usluge</item>
    </izvorni_sadrzaj>
    <derivirana_varijabla naziv="DomainObject.Predmet.ProtuStrankaListFormated_1">
      <item>KINESIS j.d.o.o. za trgovinu i usluge</item>
    </derivirana_varijabla>
  </DomainObject.Predmet.ProtuStrankaListFormated>
  <DomainObject.Predmet.ProtuStrankaListFormatedOIB>
    <izvorni_sadrzaj>
      <item>KINESIS j.d.o.o. za trgovinu i usluge, OIB 84874517457</item>
    </izvorni_sadrzaj>
    <derivirana_varijabla naziv="DomainObject.Predmet.ProtuStrankaListFormatedOIB_1">
      <item>KINESIS j.d.o.o. za trgovinu i usluge, OIB 84874517457</item>
    </derivirana_varijabla>
  </DomainObject.Predmet.ProtuStrankaListFormatedOIB>
  <DomainObject.Predmet.ProtuStrankaListFormatedWithAdress>
    <izvorni_sadrzaj>
      <item>KINESIS j.d.o.o. za trgovinu i usluge, Put Murvice 1, 23000 Zadar</item>
    </izvorni_sadrzaj>
    <derivirana_varijabla naziv="DomainObject.Predmet.ProtuStrankaListFormatedWithAdress_1">
      <item>KINESIS j.d.o.o. za trgovinu i usluge, Put Murvice 1, 23000 Zadar</item>
    </derivirana_varijabla>
  </DomainObject.Predmet.ProtuStrankaListFormatedWithAdress>
  <DomainObject.Predmet.ProtuStrankaListFormatedWithAdressOIB>
    <izvorni_sadrzaj>
      <item>KINESIS j.d.o.o. za trgovinu i usluge, OIB 84874517457, Put Murvice 1, 23000 Zadar</item>
    </izvorni_sadrzaj>
    <derivirana_varijabla naziv="DomainObject.Predmet.ProtuStrankaListFormatedWithAdressOIB_1">
      <item>KINESIS j.d.o.o. za trgovinu i usluge, OIB 84874517457, Put Murvice 1, 23000 Zadar</item>
    </derivirana_varijabla>
  </DomainObject.Predmet.ProtuStrankaListFormatedWithAdressOIB>
  <DomainObject.Predmet.ProtuStrankaListNazivFormated>
    <izvorni_sadrzaj>
      <item>KINESIS j.d.o.o. za trgovinu i usluge</item>
    </izvorni_sadrzaj>
    <derivirana_varijabla naziv="DomainObject.Predmet.ProtuStrankaListNazivFormated_1">
      <item>KINESIS j.d.o.o. za trgovinu i usluge</item>
    </derivirana_varijabla>
  </DomainObject.Predmet.ProtuStrankaListNazivFormated>
  <DomainObject.Predmet.ProtuStrankaListNazivFormatedOIB>
    <izvorni_sadrzaj>
      <item>KINESIS j.d.o.o. za trgovinu i usluge, OIB 84874517457</item>
    </izvorni_sadrzaj>
    <derivirana_varijabla naziv="DomainObject.Predmet.ProtuStrankaListNazivFormatedOIB_1">
      <item>KINESIS j.d.o.o. za trgovinu i usluge, OIB 84874517457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St-911/2016-5</izvorni_sadrzaj>
    <derivirana_varijabla naziv="DomainObject.PoslovniBrojDokumenta_1">St-911/2016-5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KINESIS j.d.o.o. za trgovinu i usluge</izvorni_sadrzaj>
    <derivirana_varijabla naziv="DomainObject.Predmet.ProtustrankaIDrugi_1">KINESIS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KINESIS j.d.o.o. za trgovinu i usluge, OIB 84874517457, Put Murvice 1, 23000 Zadar</izvorni_sadrzaj>
    <derivirana_varijabla naziv="DomainObject.Predmet.ProtustrankaIDrugiAdressOIB_1">KINESIS j.d.o.o. za trgovinu i usluge, OIB 84874517457,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KINESIS j.d.o.o. za trgovinu i usluge</item>
    </izvorni_sadrzaj>
    <derivirana_varijabla naziv="DomainObject.Predmet.SudioniciListNaziv_1">
      <item>Financijska agencija</item>
      <item>KINESIS j.d.o.o. za trgovinu i usluge</item>
    </derivirana_varijabla>
  </DomainObject.Predmet.SudioniciListNaziv>
  <DomainObject.Predmet.SudioniciListAdressOIB>
    <izvorni_sadrzaj>
      <item>Financijska agencija, OIB 85821130368, Ivana Danila 4,23000 Zadar</item>
      <item>KINESIS j.d.o.o. za trgovinu i usluge, OIB 84874517457, Put Murvice 1,23000 Zadar</item>
    </izvorni_sadrzaj>
    <derivirana_varijabla naziv="DomainObject.Predmet.SudioniciListAdressOIB_1">
      <item>Financijska agencija, OIB 85821130368, Ivana Danila 4,23000 Zadar</item>
      <item>KINESIS j.d.o.o. za trgovinu i usluge, OIB 84874517457, Put Murvice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446EF-5A81-4C70-901A-064571060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766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