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fdc9c" w14:paraId="dffdc9c" w:rsidRDefault="00EA2E2D" w:rsidP="00575C0A" w:rsidR="00EA2E2D">
      <w:pPr>
        <w15:collapsed w:val="false"/>
      </w:pPr>
      <w: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723900" cx="54276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050" cx="542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3B5C" w:rsidP="00C53B5C" w:rsidR="00C53B5C">
      <w:r>
        <w:t>REPUBLIKA HRVATSKA</w:t>
      </w:r>
    </w:p>
    <w:p w:rsidRDefault="00C53B5C" w:rsidP="00C53B5C" w:rsidR="00C53B5C">
      <w:r>
        <w:t>TRGOVAČKI SUD U OSIJEKU</w:t>
      </w:r>
    </w:p>
    <w:p w:rsidRDefault="00C53B5C" w:rsidP="00C53B5C" w:rsidR="00C53B5C">
      <w:r>
        <w:t>STALNA SLUŽBA U SLAVONSKOM BRODU</w:t>
      </w:r>
    </w:p>
    <w:p w:rsidRDefault="00C53B5C" w:rsidP="00C53B5C" w:rsidR="00C53B5C">
      <w:r>
        <w:t>Trg pobjede 13</w:t>
      </w:r>
    </w:p>
    <w:p w:rsidRDefault="00C53B5C" w:rsidP="00C53B5C" w:rsidR="00C53B5C">
      <w:r>
        <w:t>35000 SLAVONSKI BROD                                                              Broj: 3/St-</w:t>
      </w:r>
      <w:r w:rsidR="00FF77FD">
        <w:t>571/2016-67</w:t>
      </w:r>
    </w:p>
    <w:p w:rsidRDefault="00C53B5C" w:rsidP="00C53B5C" w:rsidR="00C53B5C"/>
    <w:p w:rsidRDefault="00D15F59" w:rsidP="00D15F59" w:rsidR="00D15F59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R E P U B L I K A  H R V A T S K A </w:t>
      </w:r>
    </w:p>
    <w:p w:rsidRDefault="00D15F59" w:rsidP="00D15F59" w:rsidR="00D15F59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R J E Š E N J E</w:t>
      </w:r>
    </w:p>
    <w:p w:rsidRDefault="00D15F59" w:rsidP="00D15F59" w:rsidR="00D15F59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Trg pobjede 13/III, po sutkinji Danieli Martini Maoduš, u </w:t>
      </w:r>
      <w:r w:rsidR="00C53DE0">
        <w:rPr>
          <w:color w:val="222222"/>
        </w:rPr>
        <w:t xml:space="preserve">stečajnom postupku nad dužnikom </w:t>
      </w:r>
      <w:r w:rsidR="00FF77FD">
        <w:rPr>
          <w:b/>
        </w:rPr>
        <w:t>PACIFIK d.o.o., Luka 7, Požega, u stečaju, OIB: 03525544533</w:t>
      </w:r>
      <w:r w:rsidR="00FF77FD">
        <w:t xml:space="preserve">, koga zastupa stečajna upraviteljica Vinka Ivanković, </w:t>
      </w:r>
      <w:proofErr w:type="spellStart"/>
      <w:r w:rsidR="00FF77FD">
        <w:t>dipl.oec</w:t>
      </w:r>
      <w:proofErr w:type="spellEnd"/>
      <w:r w:rsidR="00FF77FD">
        <w:t>. iz Vinkovaca</w:t>
      </w:r>
      <w:r>
        <w:rPr>
          <w:color w:val="222222"/>
        </w:rPr>
        <w:t xml:space="preserve">, </w:t>
      </w:r>
      <w:r w:rsidR="00FF77FD">
        <w:rPr>
          <w:color w:val="222222"/>
        </w:rPr>
        <w:t>1</w:t>
      </w:r>
      <w:r w:rsidR="00C53DE0">
        <w:rPr>
          <w:color w:val="222222"/>
        </w:rPr>
        <w:t>9</w:t>
      </w:r>
      <w:r w:rsidR="00271800">
        <w:rPr>
          <w:color w:val="222222"/>
        </w:rPr>
        <w:t xml:space="preserve">. </w:t>
      </w:r>
      <w:r w:rsidR="00FF77FD">
        <w:rPr>
          <w:color w:val="222222"/>
        </w:rPr>
        <w:t>rujna</w:t>
      </w:r>
      <w:r>
        <w:rPr>
          <w:color w:val="222222"/>
        </w:rPr>
        <w:t xml:space="preserve"> 201</w:t>
      </w:r>
      <w:r w:rsidR="00830734">
        <w:rPr>
          <w:color w:val="222222"/>
        </w:rPr>
        <w:t>7</w:t>
      </w:r>
      <w:r>
        <w:rPr>
          <w:color w:val="222222"/>
        </w:rPr>
        <w:t>.</w:t>
      </w:r>
    </w:p>
    <w:p w:rsidRDefault="00D15F59" w:rsidP="00D15F59" w:rsidR="00D15F59">
      <w:pPr>
        <w:jc w:val="center"/>
      </w:pPr>
      <w:r w:rsidRPr="00D15F59">
        <w:t>r i j e š i o  j e</w:t>
      </w:r>
    </w:p>
    <w:p w:rsidRDefault="00D15F59" w:rsidP="00D15F59" w:rsidR="00D15F59">
      <w:pPr>
        <w:ind w:firstLine="708"/>
        <w:jc w:val="both"/>
      </w:pPr>
      <w:r>
        <w:t xml:space="preserve">I - Pozivaju se vjerovnici stečajnog dužnika </w:t>
      </w:r>
      <w:r w:rsidR="00FF77FD">
        <w:rPr>
          <w:b/>
        </w:rPr>
        <w:t>PACIFIK d.o.o., Luka 7, Požega, u stečaju, OIB: 03525544533</w:t>
      </w:r>
      <w:r w:rsidR="00FF77FD">
        <w:t xml:space="preserve"> </w:t>
      </w:r>
      <w:r w:rsidR="00F47955" w:rsidRPr="00F47955">
        <w:rPr>
          <w:color w:val="222222"/>
        </w:rPr>
        <w:t>i</w:t>
      </w:r>
      <w:r w:rsidR="00F47955">
        <w:rPr>
          <w:b/>
          <w:color w:val="222222"/>
        </w:rPr>
        <w:t xml:space="preserve"> </w:t>
      </w:r>
      <w:r>
        <w:t xml:space="preserve">druge osobe koje za to imaju interes u roku od 15 dana od dana  objave ovog rješenja na E oglasnoj ploči predujmiti iznos od  </w:t>
      </w:r>
      <w:r w:rsidR="00FF77FD">
        <w:rPr>
          <w:b/>
        </w:rPr>
        <w:t>6.100</w:t>
      </w:r>
      <w:r w:rsidRPr="00D15F59">
        <w:rPr>
          <w:b/>
        </w:rPr>
        <w:t>,00 kn</w:t>
      </w:r>
      <w:r>
        <w:t xml:space="preserve"> za pokriće troškova stečajnog postupka na račun  depozita Trgovačkog suda u Osijeku broj HR31 2390 0011 3000 0020 0 model HR05 poziv na br. </w:t>
      </w:r>
      <w:r w:rsidR="00FF77FD">
        <w:rPr>
          <w:b/>
        </w:rPr>
        <w:t>571</w:t>
      </w:r>
      <w:r w:rsidR="00271800">
        <w:rPr>
          <w:b/>
        </w:rPr>
        <w:t>-</w:t>
      </w:r>
      <w:r w:rsidRPr="00D15F59">
        <w:rPr>
          <w:b/>
        </w:rPr>
        <w:t>2016</w:t>
      </w:r>
      <w:r w:rsidR="00933952">
        <w:t xml:space="preserve"> uz OIB uplatitelja te izvijestiti sud ako imaju saznanja o imovini dužnika.</w:t>
      </w:r>
    </w:p>
    <w:p w:rsidRDefault="00D15F59" w:rsidP="00D15F59" w:rsidR="00D15F59">
      <w:pPr>
        <w:jc w:val="both"/>
      </w:pPr>
      <w:r>
        <w:t xml:space="preserve">            II  - Ukoliko u roku iz točke I. predujam ne bude uplaćen, donijet će se rješenje o </w:t>
      </w:r>
      <w:r w:rsidR="00FF77FD">
        <w:t xml:space="preserve">zaključenju stečajnog postupka zbog nemogućnosti namirenja troškova stečajnog postupka. </w:t>
      </w:r>
    </w:p>
    <w:p w:rsidRDefault="00D15F59" w:rsidP="00D15F59" w:rsidR="00D15F59">
      <w:pPr>
        <w:jc w:val="center"/>
      </w:pPr>
      <w:r>
        <w:t>Obrazloženje</w:t>
      </w:r>
    </w:p>
    <w:p w:rsidRDefault="00FF77FD" w:rsidP="00FF77FD" w:rsidR="00FF77FD">
      <w:pPr>
        <w:ind w:firstLine="708"/>
        <w:jc w:val="both"/>
      </w:pPr>
      <w:r>
        <w:t>Fina je podnijela  prijedlog za otvaranje stečajnog postupka nad dužnikom.</w:t>
      </w:r>
    </w:p>
    <w:p w:rsidRDefault="00FF77FD" w:rsidP="00FF77FD" w:rsidR="00FF77FD" w:rsidRPr="00271800">
      <w:pPr>
        <w:ind w:firstLine="708"/>
        <w:jc w:val="both"/>
        <w:rPr>
          <w:b/>
        </w:rPr>
      </w:pPr>
      <w:r>
        <w:t xml:space="preserve"> U  prijedlogu se navodi da postoji stečajni razlog jer dužnik ima neizvršene osnove za plaćanje  u neprekinutom razdoblju od </w:t>
      </w:r>
      <w:r>
        <w:rPr>
          <w:b/>
        </w:rPr>
        <w:t>120 d</w:t>
      </w:r>
      <w:r w:rsidRPr="00271800">
        <w:rPr>
          <w:b/>
        </w:rPr>
        <w:t>ana</w:t>
      </w:r>
      <w:r>
        <w:t xml:space="preserve"> u iznosu od </w:t>
      </w:r>
      <w:r>
        <w:rPr>
          <w:b/>
        </w:rPr>
        <w:t>88.482,25</w:t>
      </w:r>
      <w:r w:rsidRPr="00271800">
        <w:rPr>
          <w:b/>
        </w:rPr>
        <w:t xml:space="preserve"> kn</w:t>
      </w:r>
      <w:r>
        <w:rPr>
          <w:b/>
        </w:rPr>
        <w:t xml:space="preserve"> u vrijeme podnošenja prijedloga za otvaranje stečaja dana 10.3.2016.</w:t>
      </w:r>
      <w:r>
        <w:t xml:space="preserve">, a ima </w:t>
      </w:r>
      <w:r>
        <w:rPr>
          <w:b/>
        </w:rPr>
        <w:t>1</w:t>
      </w:r>
      <w:r w:rsidRPr="00E44F71">
        <w:rPr>
          <w:b/>
        </w:rPr>
        <w:t xml:space="preserve"> </w:t>
      </w:r>
      <w:r w:rsidRPr="00271800">
        <w:rPr>
          <w:b/>
        </w:rPr>
        <w:t xml:space="preserve">zaposlenika. </w:t>
      </w:r>
    </w:p>
    <w:p w:rsidRDefault="00FF77FD" w:rsidP="00FF77FD" w:rsidR="00FF77FD">
      <w:pPr>
        <w:ind w:firstLine="708"/>
        <w:jc w:val="both"/>
      </w:pPr>
    </w:p>
    <w:p w:rsidRDefault="00FF77FD" w:rsidP="00FF77FD" w:rsidR="00FF77FD">
      <w:pPr>
        <w:ind w:firstLine="708"/>
        <w:jc w:val="both"/>
      </w:pPr>
    </w:p>
    <w:p w:rsidRDefault="00FF77FD" w:rsidP="00FF77FD" w:rsidR="00FF77FD">
      <w:pPr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F77FD" w:rsidP="00FF77FD" w:rsidR="00FF77FD">
      <w:pPr>
        <w:jc w:val="both"/>
      </w:pPr>
    </w:p>
    <w:p w:rsidRDefault="00FF77FD" w:rsidP="00FF77FD" w:rsidR="00FF77FD" w:rsidRPr="00D62BDE">
      <w:pPr>
        <w:jc w:val="both"/>
      </w:pPr>
      <w:r w:rsidRPr="00D62BDE">
        <w:t xml:space="preserve">          Ukoliko rezultat kaznenog postupka ukaže na kazneno djelo direktora dužnika bit će moguće pokrenuti u ime stečajne mase kao v</w:t>
      </w:r>
      <w:r>
        <w:t>jerovnika odgovarajući postupak i na taj način ostvariti zahtjev za naknadu štete u odnosu na direktora dužnika.</w:t>
      </w:r>
    </w:p>
    <w:p w:rsidRDefault="00FF77FD" w:rsidP="00FF77FD" w:rsidR="00FF77FD" w:rsidRPr="00772600">
      <w:pPr>
        <w:ind w:firstLine="708"/>
        <w:jc w:val="both"/>
      </w:pPr>
      <w:bookmarkStart w:name="_GoBack" w:id="0"/>
      <w:r w:rsidRPr="00772600">
        <w:t xml:space="preserve">  U ovoj pravnoj stvari proveden je prethodni postupak u tijeku kojeg se nije moglo sa sigurnošću utvrditi stanje imovine dužnika, iako je iz javno dostupnih podataka Fine i Poslovne Hrvatske proizlazilo da u prodavaonicu dužnika u Požegi ima zaliha robe u iznosu od 361.656,00 kn i potraživanje od kupaca u iznosu od 642.731,00 kn.</w:t>
      </w:r>
    </w:p>
    <w:p w:rsidRDefault="00FF77FD" w:rsidP="00FF77FD" w:rsidR="00FF77FD" w:rsidRPr="00772600">
      <w:pPr>
        <w:ind w:firstLine="708"/>
        <w:jc w:val="both"/>
      </w:pPr>
      <w:r w:rsidRPr="00772600">
        <w:t xml:space="preserve">U tijeku vođenja stečaja raniji direktor dužnika Anto Filipović nije surađivao sa sudom, niti </w:t>
      </w:r>
      <w:proofErr w:type="spellStart"/>
      <w:r w:rsidRPr="00772600">
        <w:t>steč.upraviteljicom</w:t>
      </w:r>
      <w:proofErr w:type="spellEnd"/>
      <w:r w:rsidRPr="00772600">
        <w:t xml:space="preserve"> Vinkom Ivanković, te istoj nije dostavljena </w:t>
      </w:r>
      <w:proofErr w:type="spellStart"/>
      <w:r w:rsidRPr="00772600">
        <w:t>fin.dokumentacija</w:t>
      </w:r>
      <w:proofErr w:type="spellEnd"/>
      <w:r w:rsidRPr="00772600">
        <w:t xml:space="preserve"> iz koje bi bilo moguće utvrditi stvarno stanje imovine dužnika i gdje se nalazi imovina evidentirana u zadnjoj vođenoj financijskoj dokumentaciji.</w:t>
      </w:r>
    </w:p>
    <w:p w:rsidRDefault="00FF77FD" w:rsidP="00FF77FD" w:rsidR="00FF77FD" w:rsidRPr="00772600">
      <w:pPr>
        <w:ind w:firstLine="708"/>
        <w:jc w:val="both"/>
      </w:pPr>
      <w:r w:rsidRPr="00772600">
        <w:t xml:space="preserve">Utvrđeno je da je Anto Filipović izvan Hrvatske, navodno u Njemačkoj iz kojeg razloga postupak njegovog privođenja na sud nije bio moguć, s obzirom da nije utvrđena adresa njegovog boravišta u Njemačkoj. </w:t>
      </w:r>
    </w:p>
    <w:p w:rsidRDefault="00FF77FD" w:rsidP="00FF77FD" w:rsidR="00FF77FD" w:rsidRPr="00772600">
      <w:pPr>
        <w:ind w:firstLine="708"/>
        <w:jc w:val="both"/>
      </w:pPr>
      <w:r w:rsidRPr="00772600">
        <w:t xml:space="preserve">Stečajna upraviteljica je predložila zaključenje </w:t>
      </w:r>
      <w:proofErr w:type="spellStart"/>
      <w:r w:rsidRPr="00772600">
        <w:t>steč.postupka</w:t>
      </w:r>
      <w:proofErr w:type="spellEnd"/>
      <w:r w:rsidRPr="00772600">
        <w:t xml:space="preserve"> zbog nemogućnosti namirenja troškova </w:t>
      </w:r>
      <w:proofErr w:type="spellStart"/>
      <w:r w:rsidRPr="00772600">
        <w:t>steč.postupka</w:t>
      </w:r>
      <w:proofErr w:type="spellEnd"/>
      <w:r w:rsidRPr="00772600">
        <w:t xml:space="preserve">, a državno odvjetništvo da se obveže </w:t>
      </w:r>
      <w:proofErr w:type="spellStart"/>
      <w:r w:rsidRPr="00772600">
        <w:t>steč.upraviteljica</w:t>
      </w:r>
      <w:proofErr w:type="spellEnd"/>
      <w:r w:rsidRPr="00772600">
        <w:t xml:space="preserve">  podnijeti kaznenu prijavu protiv ranijeg direktora dužnika.</w:t>
      </w:r>
    </w:p>
    <w:p w:rsidRDefault="00FF77FD" w:rsidP="0091711F" w:rsidR="00FF77FD" w:rsidRPr="00772600">
      <w:pPr>
        <w:ind w:firstLine="708"/>
        <w:jc w:val="both"/>
      </w:pPr>
      <w:r w:rsidRPr="00772600">
        <w:t xml:space="preserve">Na zadnjoj skupštini koja je održana 18.9.2017. usvojeno je izvješće </w:t>
      </w:r>
      <w:proofErr w:type="spellStart"/>
      <w:r w:rsidRPr="00772600">
        <w:t>steč.upraviteljice</w:t>
      </w:r>
      <w:proofErr w:type="spellEnd"/>
      <w:r w:rsidRPr="00772600">
        <w:t xml:space="preserve">. Ista je obvezana pokrenuti navedeni kazneni postupak, te je odlučeno o tome da će se </w:t>
      </w:r>
      <w:proofErr w:type="spellStart"/>
      <w:r w:rsidRPr="00772600">
        <w:t>steč.postupak</w:t>
      </w:r>
      <w:proofErr w:type="spellEnd"/>
      <w:r w:rsidRPr="00772600">
        <w:t xml:space="preserve"> obustaviti ukoliko vjerovnici ne uplate iznos potreban za namirenje troškova </w:t>
      </w:r>
      <w:proofErr w:type="spellStart"/>
      <w:r w:rsidRPr="00772600">
        <w:t>steč.postupka</w:t>
      </w:r>
      <w:proofErr w:type="spellEnd"/>
      <w:r w:rsidRPr="00772600">
        <w:t xml:space="preserve"> koji po procjeni </w:t>
      </w:r>
      <w:proofErr w:type="spellStart"/>
      <w:r w:rsidRPr="00772600">
        <w:t>steč.upraviteljice</w:t>
      </w:r>
      <w:proofErr w:type="spellEnd"/>
      <w:r w:rsidRPr="00772600">
        <w:t xml:space="preserve"> iznosi 6.100,00 kn, a obuhvaća troškove izrade pečata, putne troškove </w:t>
      </w:r>
      <w:proofErr w:type="spellStart"/>
      <w:r w:rsidRPr="00772600">
        <w:t>steč.upraviteljice</w:t>
      </w:r>
      <w:proofErr w:type="spellEnd"/>
      <w:r w:rsidRPr="00772600">
        <w:t>,</w:t>
      </w:r>
      <w:r w:rsidR="0091711F" w:rsidRPr="00772600">
        <w:t xml:space="preserve"> cestarina, poštanske troškove, trošak nagrade priv.steč.upraviteljice.</w:t>
      </w:r>
    </w:p>
    <w:p w:rsidRDefault="0091711F" w:rsidP="0091711F" w:rsidR="0091711F" w:rsidRPr="00772600">
      <w:pPr>
        <w:ind w:firstLine="708"/>
        <w:jc w:val="both"/>
      </w:pPr>
      <w:r w:rsidRPr="00772600">
        <w:t>Stoga je odlučeno kao u izreci rješenja.</w:t>
      </w:r>
    </w:p>
    <w:bookmarkEnd w:id="0"/>
    <w:p w:rsidRDefault="00FF77FD" w:rsidP="00FF77FD" w:rsidR="00FF77FD">
      <w:pPr>
        <w:ind w:firstLine="708"/>
        <w:jc w:val="both"/>
        <w:rPr>
          <w:color w:val="FF0000"/>
        </w:rPr>
      </w:pPr>
    </w:p>
    <w:p w:rsidRDefault="00FF77FD" w:rsidP="00FF77FD" w:rsidR="00FF77FD">
      <w:pPr>
        <w:ind w:firstLine="708"/>
        <w:jc w:val="both"/>
      </w:pPr>
    </w:p>
    <w:p w:rsidRDefault="00FF77FD" w:rsidP="00FF77FD" w:rsidR="00FF77FD">
      <w:pPr>
        <w:jc w:val="both"/>
      </w:pPr>
      <w:r>
        <w:tab/>
        <w:t xml:space="preserve">U Slavonskom Brodu </w:t>
      </w:r>
      <w:r w:rsidR="0091711F">
        <w:t>19. rujna</w:t>
      </w:r>
      <w:r>
        <w:t xml:space="preserve"> 2017.</w:t>
      </w:r>
    </w:p>
    <w:p w:rsidRDefault="00FF77FD" w:rsidP="00FF77FD" w:rsidR="00FF77FD">
      <w:pPr>
        <w:ind w:left="6372"/>
        <w:jc w:val="both"/>
      </w:pPr>
      <w:r>
        <w:t xml:space="preserve">  Stečajna sutkinja:</w:t>
      </w:r>
    </w:p>
    <w:p w:rsidRDefault="00FF77FD" w:rsidP="00FF77FD" w:rsidR="00FF77FD">
      <w:pPr>
        <w:ind w:left="6372"/>
        <w:jc w:val="both"/>
      </w:pPr>
      <w:r>
        <w:t>Daniela Martini Maoduš</w:t>
      </w:r>
    </w:p>
    <w:p w:rsidRDefault="00FF77FD" w:rsidP="00FF77FD" w:rsidR="00FF77FD">
      <w:pPr>
        <w:jc w:val="both"/>
        <w:rPr>
          <w:sz w:val="12"/>
          <w:szCs w:val="12"/>
        </w:rPr>
      </w:pPr>
      <w:r w:rsidRPr="0053080D">
        <w:rPr>
          <w:sz w:val="12"/>
          <w:szCs w:val="12"/>
        </w:rPr>
        <w:t xml:space="preserve">Naputak o pravnom lijeku: Protiv ovog rješenja zainteresirane osobe mogu </w:t>
      </w:r>
      <w:r>
        <w:rPr>
          <w:sz w:val="12"/>
          <w:szCs w:val="12"/>
        </w:rPr>
        <w:t xml:space="preserve"> </w:t>
      </w:r>
      <w:r w:rsidRPr="0053080D">
        <w:rPr>
          <w:sz w:val="12"/>
          <w:szCs w:val="12"/>
        </w:rPr>
        <w:t>uložiti žalbu u roku od 8 dana od dana, koji rok počinje teći po isteku 8 dana</w:t>
      </w:r>
      <w:r>
        <w:rPr>
          <w:sz w:val="12"/>
          <w:szCs w:val="12"/>
        </w:rPr>
        <w:t xml:space="preserve"> </w:t>
      </w:r>
      <w:r w:rsidRPr="0053080D">
        <w:rPr>
          <w:sz w:val="12"/>
          <w:szCs w:val="12"/>
        </w:rPr>
        <w:t xml:space="preserve"> od  objave ovog rješenja  na E oglasnoj ploči.</w:t>
      </w:r>
    </w:p>
    <w:p w:rsidRDefault="0091711F" w:rsidP="00FF77FD" w:rsidR="0091711F">
      <w:pPr>
        <w:jc w:val="both"/>
        <w:rPr>
          <w:sz w:val="12"/>
          <w:szCs w:val="12"/>
        </w:rPr>
      </w:pPr>
    </w:p>
    <w:p w:rsidRDefault="0091711F" w:rsidP="00FF77FD" w:rsidR="0091711F">
      <w:pPr>
        <w:jc w:val="both"/>
        <w:rPr>
          <w:sz w:val="12"/>
          <w:szCs w:val="12"/>
        </w:rPr>
      </w:pPr>
    </w:p>
    <w:p w:rsidRDefault="0091711F" w:rsidP="00FF77FD" w:rsidR="0091711F">
      <w:pPr>
        <w:jc w:val="both"/>
        <w:rPr>
          <w:sz w:val="12"/>
          <w:szCs w:val="12"/>
        </w:rPr>
      </w:pPr>
    </w:p>
    <w:p w:rsidRDefault="00FF77FD" w:rsidP="00FF77FD" w:rsidR="00FF77FD" w:rsidRPr="0053080D">
      <w:pPr>
        <w:jc w:val="both"/>
        <w:rPr>
          <w:sz w:val="12"/>
          <w:szCs w:val="12"/>
        </w:rPr>
      </w:pPr>
      <w:proofErr w:type="spellStart"/>
      <w:r w:rsidRPr="0053080D">
        <w:rPr>
          <w:sz w:val="12"/>
          <w:szCs w:val="12"/>
        </w:rPr>
        <w:t>Rj</w:t>
      </w:r>
      <w:proofErr w:type="spellEnd"/>
      <w:r w:rsidRPr="0053080D">
        <w:rPr>
          <w:sz w:val="12"/>
          <w:szCs w:val="12"/>
        </w:rPr>
        <w:t>. Rješenje nepravomoćno</w:t>
      </w:r>
    </w:p>
    <w:p w:rsidRDefault="00FF77FD" w:rsidP="00FF77FD" w:rsidR="00FF77FD" w:rsidRPr="0053080D">
      <w:pPr>
        <w:jc w:val="both"/>
        <w:rPr>
          <w:sz w:val="12"/>
          <w:szCs w:val="12"/>
        </w:rPr>
      </w:pPr>
      <w:r w:rsidRPr="0053080D">
        <w:rPr>
          <w:sz w:val="12"/>
          <w:szCs w:val="12"/>
        </w:rPr>
        <w:t>Dostaviti:</w:t>
      </w:r>
    </w:p>
    <w:p w:rsidRDefault="00FF77FD" w:rsidP="00FF77FD" w:rsidR="00FF77FD" w:rsidRPr="0053080D">
      <w:pPr>
        <w:jc w:val="both"/>
        <w:rPr>
          <w:sz w:val="12"/>
          <w:szCs w:val="12"/>
        </w:rPr>
      </w:pPr>
      <w:r w:rsidRPr="0053080D">
        <w:rPr>
          <w:sz w:val="12"/>
          <w:szCs w:val="12"/>
        </w:rPr>
        <w:t xml:space="preserve">- E oglasna ploča – objaviti  </w:t>
      </w:r>
    </w:p>
    <w:p w:rsidRDefault="00FF77FD" w:rsidP="00FF77FD" w:rsidR="00FF77FD" w:rsidRPr="0053080D">
      <w:pPr>
        <w:jc w:val="both"/>
        <w:rPr>
          <w:sz w:val="12"/>
          <w:szCs w:val="12"/>
        </w:rPr>
      </w:pPr>
      <w:r w:rsidRPr="0053080D">
        <w:rPr>
          <w:sz w:val="12"/>
          <w:szCs w:val="12"/>
        </w:rPr>
        <w:t>- Kalendar 2</w:t>
      </w:r>
      <w:r w:rsidR="0091711F">
        <w:rPr>
          <w:sz w:val="12"/>
          <w:szCs w:val="12"/>
        </w:rPr>
        <w:t>5</w:t>
      </w:r>
      <w:r w:rsidRPr="0053080D">
        <w:rPr>
          <w:sz w:val="12"/>
          <w:szCs w:val="12"/>
        </w:rPr>
        <w:t xml:space="preserve"> dana</w:t>
      </w:r>
    </w:p>
    <w:p w:rsidRDefault="00FF77FD" w:rsidP="00FF77FD" w:rsidR="00FF77FD" w:rsidRPr="0053080D">
      <w:pPr>
        <w:jc w:val="both"/>
        <w:rPr>
          <w:sz w:val="12"/>
          <w:szCs w:val="12"/>
        </w:rPr>
      </w:pPr>
      <w:r>
        <w:rPr>
          <w:sz w:val="12"/>
          <w:szCs w:val="12"/>
        </w:rPr>
        <w:t xml:space="preserve">  </w:t>
      </w:r>
    </w:p>
    <w:p w:rsidRDefault="00FF77FD" w:rsidP="00FF77FD" w:rsidR="00FF77FD" w:rsidRPr="00D15F59">
      <w:pPr>
        <w:jc w:val="both"/>
      </w:pPr>
    </w:p>
    <w:p w:rsidRDefault="00D15F59" w:rsidP="00FF77FD" w:rsidR="00D15F59" w:rsidRPr="00D15F59">
      <w:pPr>
        <w:ind w:firstLine="708"/>
        <w:jc w:val="both"/>
      </w:pPr>
    </w:p>
    <w:sectPr w:rsidR="00D15F59" w:rsidRPr="00D15F5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576752"/>
    <w:multiLevelType w:val="hybridMultilevel"/>
    <w:tmpl w:val="8932CFB8"/>
    <w:lvl w:tplc="96803E9E" w:ilvl="0">
      <w:start w:val="1"/>
      <w:numFmt w:val="upperRoman"/>
      <w:lvlText w:val="%1-"/>
      <w:lvlJc w:val="left"/>
      <w:pPr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9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2AF8"/>
    <w:rsid w:val="00025E94"/>
    <w:rsid w:val="0008019F"/>
    <w:rsid w:val="000D17FE"/>
    <w:rsid w:val="00271800"/>
    <w:rsid w:val="00406C58"/>
    <w:rsid w:val="00483301"/>
    <w:rsid w:val="005056C5"/>
    <w:rsid w:val="0053310D"/>
    <w:rsid w:val="00534911"/>
    <w:rsid w:val="00544B68"/>
    <w:rsid w:val="00575C0A"/>
    <w:rsid w:val="005B7D30"/>
    <w:rsid w:val="005D17B9"/>
    <w:rsid w:val="00624F6A"/>
    <w:rsid w:val="00670B64"/>
    <w:rsid w:val="006B4318"/>
    <w:rsid w:val="006C0602"/>
    <w:rsid w:val="00703800"/>
    <w:rsid w:val="00705CDC"/>
    <w:rsid w:val="00772600"/>
    <w:rsid w:val="007B4282"/>
    <w:rsid w:val="00830734"/>
    <w:rsid w:val="00871EBA"/>
    <w:rsid w:val="008B42CC"/>
    <w:rsid w:val="0091711F"/>
    <w:rsid w:val="00920D93"/>
    <w:rsid w:val="00933952"/>
    <w:rsid w:val="00996C92"/>
    <w:rsid w:val="00A4712D"/>
    <w:rsid w:val="00A50299"/>
    <w:rsid w:val="00A97AB4"/>
    <w:rsid w:val="00AE47AE"/>
    <w:rsid w:val="00B1209D"/>
    <w:rsid w:val="00B36092"/>
    <w:rsid w:val="00B37F78"/>
    <w:rsid w:val="00BB7870"/>
    <w:rsid w:val="00BF5EDB"/>
    <w:rsid w:val="00C1057B"/>
    <w:rsid w:val="00C11E1E"/>
    <w:rsid w:val="00C53B5C"/>
    <w:rsid w:val="00C53DE0"/>
    <w:rsid w:val="00C5721D"/>
    <w:rsid w:val="00D15F59"/>
    <w:rsid w:val="00D739B2"/>
    <w:rsid w:val="00DB2AF8"/>
    <w:rsid w:val="00EA2E2D"/>
    <w:rsid w:val="00EC3402"/>
    <w:rsid w:val="00ED1655"/>
    <w:rsid w:val="00EE4B23"/>
    <w:rsid w:val="00F30285"/>
    <w:rsid w:val="00F41459"/>
    <w:rsid w:val="00F47955"/>
    <w:rsid w:val="00FF7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5C0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2E2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2E2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44B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260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726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26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26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26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5C0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2E2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2E2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44B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260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726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26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26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26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333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St-571/2016</izvorni_sadrzaj>
    <derivirana_varijabla naziv="DomainObject.Predmet.OznakaBroj_1">St-571/2016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kal.</izvorni_sadrzaj>
    <derivirana_varijabla naziv="DomainObject.Predmet.PrimjedbaSuca_1">kal.</derivirana_varijabla>
  </DomainObject.Predmet.PrimjedbaSuca>
  <DomainObject.Predmet.ProtustrankaFormated>
    <izvorni_sadrzaj>  PACIFIK d. o. o. za trgovinu i uvoz-izvoz</izvorni_sadrzaj>
    <derivirana_varijabla naziv="DomainObject.Predmet.ProtustrankaFormated_1">  PACIFIK d. o. o. za trgovinu i uvoz-izvoz</derivirana_varijabla>
  </DomainObject.Predmet.ProtustrankaFormated>
  <DomainObject.Predmet.ProtustrankaFormatedOIB>
    <izvorni_sadrzaj>  PACIFIK d. o. o. za trgovinu i uvoz-izvoz, OIB 03525544533</izvorni_sadrzaj>
    <derivirana_varijabla naziv="DomainObject.Predmet.ProtustrankaFormatedOIB_1">  PACIFIK d. o. o. za trgovinu i uvoz-izvoz, OIB 03525544533</derivirana_varijabla>
  </DomainObject.Predmet.ProtustrankaFormatedOIB>
  <DomainObject.Predmet.ProtustrankaFormatedWithAdress>
    <izvorni_sadrzaj> PACIFIK d. o. o. za trgovinu i uvoz-izvoz, Luka/7 I, 34000 Požega</izvorni_sadrzaj>
    <derivirana_varijabla naziv="DomainObject.Predmet.ProtustrankaFormatedWithAdress_1"> PACIFIK d. o. o. za trgovinu i uvoz-izvoz, Luka/7 I, 34000 Požega</derivirana_varijabla>
  </DomainObject.Predmet.ProtustrankaFormatedWithAdress>
  <DomainObject.Predmet.ProtustrankaFormatedWithAdressOIB>
    <izvorni_sadrzaj> PACIFIK d. o. o. za trgovinu i uvoz-izvoz, OIB 03525544533, Luka/7 I, 34000 Požega</izvorni_sadrzaj>
    <derivirana_varijabla naziv="DomainObject.Predmet.ProtustrankaFormatedWithAdressOIB_1"> PACIFIK d. o. o. za trgovinu i uvoz-izvoz, OIB 03525544533, Luka/7 I, 34000 Požega</derivirana_varijabla>
  </DomainObject.Predmet.ProtustrankaFormatedWithAdressOIB>
  <DomainObject.Predmet.ProtustrankaWithAdress>
    <izvorni_sadrzaj>PACIFIK d. o. o. za trgovinu i uvoz-izvoz Luka/7 I, 34000 Požega</izvorni_sadrzaj>
    <derivirana_varijabla naziv="DomainObject.Predmet.ProtustrankaWithAdress_1">PACIFIK d. o. o. za trgovinu i uvoz-izvoz Luka/7 I, 34000 Požega</derivirana_varijabla>
  </DomainObject.Predmet.ProtustrankaWithAdress>
  <DomainObject.Predmet.ProtustrankaWithAdressOIB>
    <izvorni_sadrzaj>PACIFIK d. o. o. za trgovinu i uvoz-izvoz, OIB 03525544533, Luka/7 I, 34000 Požega</izvorni_sadrzaj>
    <derivirana_varijabla naziv="DomainObject.Predmet.ProtustrankaWithAdressOIB_1">PACIFIK d. o. o. za trgovinu i uvoz-izvoz, OIB 03525544533, Luka/7 I, 34000 Požega</derivirana_varijabla>
  </DomainObject.Predmet.ProtustrankaWithAdressOIB>
  <DomainObject.Predmet.ProtustrankaNazivFormated>
    <izvorni_sadrzaj>PACIFIK d. o. o. za trgovinu i uvoz-izvoz</izvorni_sadrzaj>
    <derivirana_varijabla naziv="DomainObject.Predmet.ProtustrankaNazivFormated_1">PACIFIK d. o. o. za trgovinu i uvoz-izvoz</derivirana_varijabla>
  </DomainObject.Predmet.ProtustrankaNazivFormated>
  <DomainObject.Predmet.ProtustrankaNazivFormatedOIB>
    <izvorni_sadrzaj>PACIFIK d. o. o. za trgovinu i uvoz-izvoz, OIB 03525544533</izvorni_sadrzaj>
    <derivirana_varijabla naziv="DomainObject.Predmet.ProtustrankaNazivFormatedOIB_1">PACIFIK d. o. o. za trgovinu i uvoz-izvoz, OIB 03525544533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88482.25</izvorni_sadrzaj>
    <derivirana_varijabla naziv="DomainObject.Predmet.TrenutnaVrijednost_1">88482.25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PACIFIK d. o. o. za trgovinu i uvoz-izvoz</item>
    </izvorni_sadrzaj>
    <derivirana_varijabla naziv="DomainObject.Predmet.ProtuStrankaListFormated_1">
      <item>PACIFIK d. o. o. za trgovinu i uvoz-izvoz</item>
    </derivirana_varijabla>
  </DomainObject.Predmet.ProtuStrankaListFormated>
  <DomainObject.Predmet.ProtuStrankaListFormatedOIB>
    <izvorni_sadrzaj>
      <item>PACIFIK d. o. o. za trgovinu i uvoz-izvoz, OIB 03525544533</item>
    </izvorni_sadrzaj>
    <derivirana_varijabla naziv="DomainObject.Predmet.ProtuStrankaListFormatedOIB_1">
      <item>PACIFIK d. o. o. za trgovinu i uvoz-izvoz, OIB 03525544533</item>
    </derivirana_varijabla>
  </DomainObject.Predmet.ProtuStrankaListFormatedOIB>
  <DomainObject.Predmet.ProtuStrankaListFormatedWithAdress>
    <izvorni_sadrzaj>
      <item>PACIFIK d. o. o. za trgovinu i uvoz-izvoz, Luka/7 I, 34000 Požega</item>
    </izvorni_sadrzaj>
    <derivirana_varijabla naziv="DomainObject.Predmet.ProtuStrankaListFormatedWithAdress_1">
      <item>PACIFIK d. o. o. za trgovinu i uvoz-izvoz, Luka/7 I, 34000 Požega</item>
    </derivirana_varijabla>
  </DomainObject.Predmet.ProtuStrankaListFormatedWithAdress>
  <DomainObject.Predmet.ProtuStrankaListFormatedWithAdressOIB>
    <izvorni_sadrzaj>
      <item>PACIFIK d. o. o. za trgovinu i uvoz-izvoz, OIB 03525544533, Luka/7 I, 34000 Požega</item>
    </izvorni_sadrzaj>
    <derivirana_varijabla naziv="DomainObject.Predmet.ProtuStrankaListFormatedWithAdressOIB_1">
      <item>PACIFIK d. o. o. za trgovinu i uvoz-izvoz, OIB 03525544533, Luka/7 I, 34000 Požega</item>
    </derivirana_varijabla>
  </DomainObject.Predmet.ProtuStrankaListFormatedWithAdressOIB>
  <DomainObject.Predmet.ProtuStrankaListNazivFormated>
    <izvorni_sadrzaj>
      <item>PACIFIK d. o. o. za trgovinu i uvoz-izvoz</item>
    </izvorni_sadrzaj>
    <derivirana_varijabla naziv="DomainObject.Predmet.ProtuStrankaListNazivFormated_1">
      <item>PACIFIK d. o. o. za trgovinu i uvoz-izvoz</item>
    </derivirana_varijabla>
  </DomainObject.Predmet.ProtuStrankaListNazivFormated>
  <DomainObject.Predmet.ProtuStrankaListNazivFormatedOIB>
    <izvorni_sadrzaj>
      <item>PACIFIK d. o. o. za trgovinu i uvoz-izvoz, OIB 03525544533</item>
    </izvorni_sadrzaj>
    <derivirana_varijabla naziv="DomainObject.Predmet.ProtuStrankaListNazivFormatedOIB_1">
      <item>PACIFIK d. o. o. za trgovinu i uvoz-izvoz, OIB 03525544533</item>
    </derivirana_varijabla>
  </DomainObject.Predmet.ProtuStrankaListNazivFormatedOIB>
  <DomainObject.Predmet.OstaliListFormated>
    <izvorni_sadrzaj>
      <item>Anto Filipović</item>
      <item>Vinka Ivanović</item>
    </izvorni_sadrzaj>
    <derivirana_varijabla naziv="DomainObject.Predmet.OstaliListFormated_1">
      <item>Anto Filipović</item>
      <item>Vinka Ivanović</item>
    </derivirana_varijabla>
  </DomainObject.Predmet.OstaliListFormated>
  <DomainObject.Predmet.OstaliListFormatedOIB>
    <izvorni_sadrzaj>
      <item>Anto Filipović, OIB 49039292452</item>
      <item>Vinka Ivanović</item>
    </izvorni_sadrzaj>
    <derivirana_varijabla naziv="DomainObject.Predmet.OstaliListFormatedOIB_1">
      <item>Anto Filipović, OIB 49039292452</item>
      <item>Vinka Ivanović</item>
    </derivirana_varijabla>
  </DomainObject.Predmet.OstaliListFormatedOIB>
  <DomainObject.Predmet.OstaliListFormatedWithAdress>
    <izvorni_sadrzaj>
      <item>Anto Filipović, Luka 7 I, 34000 Požega</item>
      <item>Vinka Ivanović</item>
    </izvorni_sadrzaj>
    <derivirana_varijabla naziv="DomainObject.Predmet.OstaliListFormatedWithAdress_1">
      <item>Anto Filipović, Luka 7 I, 34000 Požega</item>
      <item>Vinka Ivanović</item>
    </derivirana_varijabla>
  </DomainObject.Predmet.OstaliListFormatedWithAdress>
  <DomainObject.Predmet.OstaliListFormatedWithAdressOIB>
    <izvorni_sadrzaj>
      <item>Anto Filipović, OIB 49039292452, Luka 7 I, 34000 Požega</item>
      <item>Vinka Ivanović</item>
    </izvorni_sadrzaj>
    <derivirana_varijabla naziv="DomainObject.Predmet.OstaliListFormatedWithAdressOIB_1">
      <item>Anto Filipović, OIB 49039292452, Luka 7 I, 34000 Požega</item>
      <item>Vinka Ivanović</item>
    </derivirana_varijabla>
  </DomainObject.Predmet.OstaliListFormatedWithAdressOIB>
  <DomainObject.Predmet.OstaliListNazivFormated>
    <izvorni_sadrzaj>
      <item>Anto Filipović</item>
      <item>Vinka Ivanović</item>
    </izvorni_sadrzaj>
    <derivirana_varijabla naziv="DomainObject.Predmet.OstaliListNazivFormated_1">
      <item>Anto Filipović</item>
      <item>Vinka Ivanović</item>
    </derivirana_varijabla>
  </DomainObject.Predmet.OstaliListNazivFormated>
  <DomainObject.Predmet.OstaliListNazivFormatedOIB>
    <izvorni_sadrzaj>
      <item>Anto Filipović, OIB 49039292452</item>
      <item>Vinka Ivanović</item>
    </izvorni_sadrzaj>
    <derivirana_varijabla naziv="DomainObject.Predmet.OstaliListNazivFormatedOIB_1">
      <item>Anto Filipović, OIB 49039292452</item>
      <item>Vinka Ivanović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PACIFIK d. o. o. za trgovinu i uvoz-izvoz</izvorni_sadrzaj>
    <derivirana_varijabla naziv="DomainObject.Predmet.ProtustrankaIDrugi_1">PACIFIK d. o. o. za trgovinu i uvoz-izvoz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PACIFIK d. o. o. za trgovinu i uvoz-izvoz, OIB 03525544533, Luka/7 I, 34000 Požega</izvorni_sadrzaj>
    <derivirana_varijabla naziv="DomainObject.Predmet.ProtustrankaIDrugiAdressOIB_1">PACIFIK d. o. o. za trgovinu i uvoz-izvoz, OIB 03525544533, Luka/7 I,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PACIFIK d. o. o. za trgovinu i uvoz-izvoz</item>
      <item>Anto Filipović</item>
      <item>Vinka Ivanović</item>
    </izvorni_sadrzaj>
    <derivirana_varijabla naziv="DomainObject.Predmet.SudioniciListNaziv_1">
      <item>Financijska agencija</item>
      <item>PACIFIK d. o. o. za trgovinu i uvoz-izvoz</item>
      <item>Anto Filipović</item>
      <item>Vinka Ivanović</item>
    </derivirana_varijabla>
  </DomainObject.Predmet.SudioniciListNaziv>
  <DomainObject.Predmet.SudioniciListAdressOIB>
    <izvorni_sadrzaj>
      <item>Financijska agencija, OIB 85821130368, Ulica grada Vukovara 70,10000 Zagreb</item>
      <item>PACIFIK d. o. o. za trgovinu i uvoz-izvoz, OIB 03525544533, Luka/7 I,34000 Požega</item>
      <item>Anto Filipović, OIB 49039292452, Luka 7 I,34000 Požega</item>
      <item>Vinka Ivanović</item>
    </izvorni_sadrzaj>
    <derivirana_varijabla naziv="DomainObject.Predmet.SudioniciListAdressOIB_1">
      <item>Financijska agencija, OIB 85821130368, Ulica grada Vukovara 70,10000 Zagreb</item>
      <item>PACIFIK d. o. o. za trgovinu i uvoz-izvoz, OIB 03525544533, Luka/7 I,34000 Požega</item>
      <item>Anto Filipović, OIB 49039292452, Luka 7 I,34000 Požega</item>
      <item>Vinka Ivanović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03525544533</item>
      <item>, OIB 49039292452</item>
      <item>, OIB null</item>
    </izvorni_sadrzaj>
    <derivirana_varijabla naziv="DomainObject.Predmet.SudioniciListNazivOIB_1">
      <item>, OIB 85821130368</item>
      <item>, OIB 03525544533</item>
      <item>, OIB 49039292452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E7C70A-D7CF-451D-A1F9-53446585FB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567</properties:Words>
  <properties:Characters>3113</properties:Characters>
  <properties:Lines>71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2017-09-19T07:01:00Z</dcterms:created>
  <dc:creator>Danijela Martini Maoduš</dc:creator>
  <cp:lastModifiedBy>wsadmin</cp:lastModifiedBy>
  <cp:lastPrinted>2017-09-19T07:01:00Z</cp:lastPrinted>
  <dcterms:modified xmlns:xsi="http://www.w3.org/2001/XMLSchema-instance" xsi:type="dcterms:W3CDTF">2017-09-19T07:02:00Z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