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e0e4" w14:paraId="a32e0e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60F5" w:rsidP="00FC60F5" w:rsidR="00FC60F5" w:rsidRPr="00FC60F5">
      <w:pPr>
        <w:spacing w:after="0"/>
        <w:jc w:val="both"/>
        <w:rPr>
          <w:rFonts w:cs="Times New Roman" w:eastAsia="Times New Roman"/>
        </w:rPr>
      </w:pPr>
      <w:r w:rsidRPr="00FC60F5">
        <w:rPr>
          <w:rFonts w:cs="Times New Roman" w:eastAsia="Times New Roman"/>
        </w:rPr>
        <w:t xml:space="preserve">                                                                                       Poslovni broj 3 St-9/06-76</w:t>
      </w:r>
    </w:p>
    <w:p w:rsidRDefault="00FC60F5" w:rsidP="00FC60F5" w:rsidR="00FC60F5" w:rsidRPr="00FC60F5">
      <w:pPr>
        <w:spacing w:after="0"/>
        <w:ind w:firstLine="708"/>
        <w:jc w:val="both"/>
        <w:rPr>
          <w:rFonts w:cs="Times New Roman" w:eastAsia="Times New Roman"/>
        </w:rPr>
      </w:pPr>
    </w:p>
    <w:p w:rsidRDefault="00FC60F5" w:rsidP="00FC60F5" w:rsidR="00FC60F5" w:rsidRPr="00FC60F5">
      <w:pPr>
        <w:spacing w:after="0"/>
        <w:ind w:firstLine="708"/>
        <w:jc w:val="both"/>
        <w:rPr>
          <w:rFonts w:cs="Times New Roman" w:eastAsia="Times New Roman"/>
        </w:rPr>
      </w:pPr>
    </w:p>
    <w:p w:rsidRDefault="00FC60F5" w:rsidP="00FC60F5" w:rsidR="00FC60F5" w:rsidRPr="00FC60F5">
      <w:pPr>
        <w:spacing w:after="0"/>
        <w:ind w:firstLine="708"/>
        <w:jc w:val="both"/>
        <w:rPr>
          <w:rFonts w:cs="Times New Roman" w:eastAsia="Times New Roman"/>
        </w:rPr>
      </w:pPr>
    </w:p>
    <w:p w:rsidRDefault="00FC60F5" w:rsidP="00FC60F5" w:rsidR="00FC60F5" w:rsidRPr="00FC60F5">
      <w:pPr>
        <w:spacing w:after="0"/>
        <w:ind w:firstLine="708"/>
        <w:jc w:val="both"/>
        <w:rPr>
          <w:rFonts w:cs="Times New Roman" w:eastAsia="Times New Roman"/>
        </w:rPr>
      </w:pPr>
      <w:r w:rsidRPr="00FC60F5">
        <w:rPr>
          <w:rFonts w:cs="Times New Roman" w:eastAsia="Times New Roman"/>
        </w:rPr>
        <w:t>REPUBLIKA HRVATSKA</w:t>
      </w:r>
    </w:p>
    <w:p w:rsidRDefault="00FC60F5" w:rsidP="00FC60F5" w:rsidR="00FC60F5" w:rsidRPr="00FC60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0F5">
        <w:rPr>
          <w:rFonts w:cs="Times New Roman" w:eastAsia="Times New Roman"/>
          <w:lang w:eastAsia="hr-HR"/>
        </w:rPr>
        <w:t>TRGOVAČKI SUD U ZADRU</w:t>
      </w:r>
      <w:r w:rsidRPr="00FC60F5">
        <w:rPr>
          <w:rFonts w:cs="Times New Roman" w:eastAsia="Times New Roman"/>
          <w:lang w:eastAsia="hr-HR"/>
        </w:rPr>
        <w:tab/>
      </w:r>
      <w:r w:rsidRPr="00FC60F5">
        <w:rPr>
          <w:rFonts w:cs="Times New Roman" w:eastAsia="Times New Roman"/>
          <w:lang w:eastAsia="hr-HR"/>
        </w:rPr>
        <w:tab/>
      </w:r>
      <w:r w:rsidRPr="00FC60F5">
        <w:rPr>
          <w:rFonts w:cs="Times New Roman" w:eastAsia="Times New Roman"/>
          <w:lang w:eastAsia="hr-HR"/>
        </w:rPr>
        <w:tab/>
      </w:r>
      <w:r w:rsidRPr="00FC60F5">
        <w:rPr>
          <w:rFonts w:cs="Times New Roman" w:eastAsia="Times New Roman"/>
          <w:lang w:eastAsia="hr-HR"/>
        </w:rPr>
        <w:tab/>
      </w:r>
      <w:r w:rsidRPr="00FC60F5">
        <w:rPr>
          <w:rFonts w:cs="Times New Roman" w:eastAsia="Times New Roman"/>
          <w:lang w:eastAsia="hr-HR"/>
        </w:rPr>
        <w:tab/>
      </w:r>
    </w:p>
    <w:p w:rsidRDefault="00FC60F5" w:rsidP="00FC60F5" w:rsidR="00FC60F5" w:rsidRPr="00FC60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0F5">
        <w:rPr>
          <w:rFonts w:cs="Times New Roman" w:eastAsia="Times New Roman"/>
          <w:lang w:eastAsia="hr-HR"/>
        </w:rPr>
        <w:t>Zadar, Dr. Franje Tuđmana 35</w:t>
      </w:r>
    </w:p>
    <w:p w:rsidRDefault="00FC60F5" w:rsidP="00FC60F5" w:rsidR="00FC60F5" w:rsidRPr="00FC60F5">
      <w:pPr>
        <w:spacing w:after="0"/>
        <w:rPr>
          <w:rFonts w:cs="Times New Roman" w:eastAsia="Times New Roman"/>
          <w:lang w:eastAsia="hr-HR"/>
        </w:rPr>
      </w:pPr>
    </w:p>
    <w:p w:rsidRDefault="00FC60F5" w:rsidP="00FC60F5" w:rsidR="00FC60F5" w:rsidRPr="00FC60F5">
      <w:pPr>
        <w:spacing w:after="0"/>
        <w:jc w:val="center"/>
        <w:rPr>
          <w:rFonts w:cs="Times New Roman" w:eastAsia="Times New Roman"/>
          <w:lang w:eastAsia="hr-HR"/>
        </w:rPr>
      </w:pPr>
      <w:r w:rsidRPr="00FC60F5">
        <w:rPr>
          <w:rFonts w:cs="Times New Roman" w:eastAsia="Times New Roman"/>
          <w:lang w:eastAsia="hr-HR"/>
        </w:rPr>
        <w:t>R E P U B L I K A   H R V A T S K A</w:t>
      </w:r>
    </w:p>
    <w:p w:rsidRDefault="00FC60F5" w:rsidP="00FC60F5" w:rsidR="00FC60F5" w:rsidRPr="00FC60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60F5" w:rsidP="00FC60F5" w:rsidR="00FC60F5" w:rsidRPr="00FC60F5">
      <w:pPr>
        <w:spacing w:after="0"/>
        <w:jc w:val="center"/>
        <w:rPr>
          <w:rFonts w:cs="Times New Roman" w:eastAsia="Times New Roman"/>
          <w:lang w:eastAsia="hr-HR"/>
        </w:rPr>
      </w:pPr>
      <w:r w:rsidRPr="00FC60F5">
        <w:rPr>
          <w:rFonts w:cs="Times New Roman" w:eastAsia="Times New Roman"/>
          <w:lang w:eastAsia="hr-HR"/>
        </w:rPr>
        <w:t xml:space="preserve">Z A K LJ U Č A K </w:t>
      </w:r>
    </w:p>
    <w:p w:rsidRDefault="00FC60F5" w:rsidP="00FC60F5" w:rsidR="00FC60F5" w:rsidRPr="00FC60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0F5" w:rsidP="00FC60F5" w:rsidR="00FC60F5" w:rsidRPr="00FC60F5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C60F5">
        <w:rPr>
          <w:rFonts w:cs="Times New Roman" w:eastAsia="Times New Roman"/>
          <w:lang w:eastAsia="hr-HR"/>
        </w:rPr>
        <w:tab/>
        <w:t xml:space="preserve">Trgovački sud u Zadru, OIB: 39670464653, po sutkinji Tini Grgas, u stečajnom postupku nad Stečajnom masom iza JADRANSKI NAUTIČKI SERVIS d.o.o. " stečaju", Zadar, Miroslava Krleže 3c, zastupanoj po stečajnom upravitelju mr. sc. </w:t>
      </w:r>
      <w:proofErr w:type="spellStart"/>
      <w:r w:rsidRPr="00FC60F5">
        <w:rPr>
          <w:rFonts w:cs="Times New Roman" w:eastAsia="Times New Roman"/>
          <w:lang w:eastAsia="hr-HR"/>
        </w:rPr>
        <w:t>Frani</w:t>
      </w:r>
      <w:proofErr w:type="spellEnd"/>
      <w:r w:rsidRPr="00FC60F5">
        <w:rPr>
          <w:rFonts w:cs="Times New Roman" w:eastAsia="Times New Roman"/>
          <w:lang w:eastAsia="hr-HR"/>
        </w:rPr>
        <w:t xml:space="preserve"> Zvonimiru Negru iz Zadra, Miroslava Krleže 3c, OIB: 78781418055, odlučujući o prijedlogu stečajnog upravitelja radi davanja odobrenja za podnošenje tužbe za pobijanje pravnih radnji u smislu odredbe čl. 141. Stečajnog zakona </w:t>
      </w:r>
      <w:r w:rsidRPr="00FC60F5">
        <w:rPr>
          <w:rFonts w:cs="Times New Roman" w:eastAsia="Calibri"/>
        </w:rPr>
        <w:t xml:space="preserve">(Narodne novine, br. 44/96., 29/99., 129/00., 123/03., 82/06., 116/10., 25/12., 133/12 i 45/13) i čl. 83. Zakona o parničnom postupku (Narodne novine 25/13), </w:t>
      </w:r>
      <w:r w:rsidRPr="00FC60F5">
        <w:rPr>
          <w:rFonts w:cs="Arial" w:eastAsia="Calibri" w:hAnsi="Arial" w:ascii="Arial"/>
          <w:color w:val="747474"/>
          <w:sz w:val="20"/>
          <w:szCs w:val="20"/>
        </w:rPr>
        <w:t xml:space="preserve"> </w:t>
      </w:r>
      <w:r w:rsidRPr="00FC60F5">
        <w:rPr>
          <w:rFonts w:cs="Times New Roman" w:eastAsia="Times New Roman"/>
          <w:lang w:eastAsia="hr-HR"/>
        </w:rPr>
        <w:t xml:space="preserve">22. prosinca 2016. </w:t>
      </w:r>
    </w:p>
    <w:p w:rsidRDefault="00FC60F5" w:rsidP="00FC60F5" w:rsidR="00FC60F5" w:rsidRPr="00FC60F5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C60F5" w:rsidP="00FC60F5" w:rsidR="00FC60F5" w:rsidRPr="00FC60F5">
      <w:pPr>
        <w:spacing w:after="0"/>
        <w:jc w:val="center"/>
        <w:rPr>
          <w:rFonts w:cs="Times New Roman" w:eastAsia="Times New Roman"/>
        </w:rPr>
      </w:pPr>
      <w:r w:rsidRPr="00FC60F5">
        <w:rPr>
          <w:rFonts w:cs="Times New Roman" w:eastAsia="Times New Roman"/>
        </w:rPr>
        <w:t xml:space="preserve">z a k </w:t>
      </w:r>
      <w:proofErr w:type="spellStart"/>
      <w:r w:rsidRPr="00FC60F5">
        <w:rPr>
          <w:rFonts w:cs="Times New Roman" w:eastAsia="Times New Roman"/>
        </w:rPr>
        <w:t>lj</w:t>
      </w:r>
      <w:proofErr w:type="spellEnd"/>
      <w:r w:rsidRPr="00FC60F5">
        <w:rPr>
          <w:rFonts w:cs="Times New Roman" w:eastAsia="Times New Roman"/>
        </w:rPr>
        <w:t xml:space="preserve"> u č i o    j e</w:t>
      </w:r>
    </w:p>
    <w:p w:rsidRDefault="00FC60F5" w:rsidP="00FC60F5" w:rsidR="00FC60F5" w:rsidRPr="00FC60F5">
      <w:pPr>
        <w:spacing w:after="0"/>
        <w:jc w:val="both"/>
        <w:rPr>
          <w:rFonts w:cs="Times New Roman" w:eastAsia="Times New Roman"/>
        </w:rPr>
      </w:pPr>
    </w:p>
    <w:p w:rsidRDefault="00FC60F5" w:rsidP="00FC60F5" w:rsidR="00FC60F5" w:rsidRPr="00FC60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0F5">
        <w:rPr>
          <w:rFonts w:cs="Times New Roman" w:eastAsia="Times New Roman"/>
          <w:lang w:eastAsia="hr-HR"/>
        </w:rPr>
        <w:t xml:space="preserve">Daje se ovlaštenje </w:t>
      </w:r>
      <w:proofErr w:type="spellStart"/>
      <w:r w:rsidRPr="00FC60F5">
        <w:rPr>
          <w:rFonts w:cs="Times New Roman" w:eastAsia="Times New Roman"/>
          <w:lang w:eastAsia="hr-HR"/>
        </w:rPr>
        <w:t>Frani</w:t>
      </w:r>
      <w:proofErr w:type="spellEnd"/>
      <w:r w:rsidRPr="00FC60F5">
        <w:rPr>
          <w:rFonts w:cs="Times New Roman" w:eastAsia="Times New Roman"/>
          <w:lang w:eastAsia="hr-HR"/>
        </w:rPr>
        <w:t xml:space="preserve"> Zvonimiru Negru iz Zadra, stečajnom upravitelju uvodno označenog stečajnog dužnika za podnošenje tužbe i alternativnog tužbenog zahtjeva u ime stečajnog dužnika u predmetu Trgovačkog suda u Zadru poslovni broj P-102/2012 (P-175/2016) za pobijanje pravne radnje i to izjave o prijeboju od 10. travnja 2006. koju su zajednički potpisali i ovjerili prednik tužitelja tj. sam tužitelj i tuženik </w:t>
      </w:r>
      <w:proofErr w:type="spellStart"/>
      <w:r w:rsidRPr="00FC60F5">
        <w:rPr>
          <w:rFonts w:cs="Times New Roman" w:eastAsia="Times New Roman"/>
          <w:lang w:eastAsia="hr-HR"/>
        </w:rPr>
        <w:t>Adria</w:t>
      </w:r>
      <w:proofErr w:type="spellEnd"/>
      <w:r w:rsidRPr="00FC60F5">
        <w:rPr>
          <w:rFonts w:cs="Times New Roman" w:eastAsia="Times New Roman"/>
          <w:lang w:eastAsia="hr-HR"/>
        </w:rPr>
        <w:t xml:space="preserve"> </w:t>
      </w:r>
      <w:proofErr w:type="spellStart"/>
      <w:r w:rsidRPr="00FC60F5">
        <w:rPr>
          <w:rFonts w:cs="Times New Roman" w:eastAsia="Times New Roman"/>
          <w:lang w:eastAsia="hr-HR"/>
        </w:rPr>
        <w:t>Nautic</w:t>
      </w:r>
      <w:proofErr w:type="spellEnd"/>
      <w:r w:rsidRPr="00FC60F5">
        <w:rPr>
          <w:rFonts w:cs="Times New Roman" w:eastAsia="Times New Roman"/>
          <w:lang w:eastAsia="hr-HR"/>
        </w:rPr>
        <w:t xml:space="preserve"> Servis Centrala d.o.o., Sv. Filip i Jakov na iznos od 311.243,12 kuna tj. odobrava se radnja podnošenja predmetne tužbe i alternativnog tužbenog zahtjeva u navedenom parničnom postupku.   </w:t>
      </w:r>
    </w:p>
    <w:p w:rsidRDefault="00FC60F5" w:rsidP="00FC60F5" w:rsidR="00FC60F5" w:rsidRPr="00FC60F5">
      <w:pPr>
        <w:spacing w:after="0"/>
        <w:jc w:val="both"/>
        <w:rPr>
          <w:rFonts w:cs="Times New Roman" w:eastAsia="Times New Roman"/>
        </w:rPr>
      </w:pPr>
    </w:p>
    <w:p w:rsidRDefault="00FC60F5" w:rsidP="00FC60F5" w:rsidR="00FC60F5" w:rsidRPr="00FC60F5">
      <w:pPr>
        <w:spacing w:after="0"/>
        <w:jc w:val="both"/>
        <w:rPr>
          <w:rFonts w:cs="Times New Roman" w:eastAsia="Times New Roman"/>
        </w:rPr>
      </w:pPr>
    </w:p>
    <w:p w:rsidRDefault="00FC60F5" w:rsidP="00FC60F5" w:rsidR="00FC60F5" w:rsidRPr="00FC60F5">
      <w:pPr>
        <w:spacing w:after="0"/>
        <w:jc w:val="center"/>
        <w:rPr>
          <w:rFonts w:cs="Times New Roman" w:eastAsia="Times New Roman"/>
        </w:rPr>
      </w:pPr>
      <w:r w:rsidRPr="00FC60F5">
        <w:rPr>
          <w:rFonts w:cs="Times New Roman" w:eastAsia="Times New Roman"/>
        </w:rPr>
        <w:t xml:space="preserve">U Zadru 22. prosinca 2016. </w:t>
      </w:r>
    </w:p>
    <w:p w:rsidRDefault="00FC60F5" w:rsidP="00FC60F5" w:rsidR="00FC60F5" w:rsidRPr="00FC60F5">
      <w:pPr>
        <w:spacing w:after="0"/>
        <w:jc w:val="both"/>
        <w:rPr>
          <w:rFonts w:cs="Times New Roman" w:eastAsia="Times New Roman"/>
        </w:rPr>
      </w:pPr>
    </w:p>
    <w:p w:rsidRDefault="00FC60F5" w:rsidP="00FC60F5" w:rsidR="00FC60F5" w:rsidRPr="00FC60F5">
      <w:pPr>
        <w:spacing w:after="0"/>
        <w:ind w:firstLine="708"/>
        <w:jc w:val="right"/>
        <w:rPr>
          <w:rFonts w:cs="Times New Roman" w:eastAsia="Times New Roman"/>
        </w:rPr>
      </w:pPr>
      <w:r w:rsidRPr="00FC60F5">
        <w:rPr>
          <w:rFonts w:cs="Times New Roman" w:eastAsia="Times New Roman"/>
        </w:rPr>
        <w:t xml:space="preserve">                                       Sutkinja</w:t>
      </w:r>
    </w:p>
    <w:p w:rsidRDefault="00FC60F5" w:rsidP="00FC60F5" w:rsidR="00FC60F5" w:rsidRPr="00FC60F5">
      <w:pPr>
        <w:spacing w:after="0"/>
        <w:ind w:firstLine="708"/>
        <w:jc w:val="right"/>
        <w:rPr>
          <w:rFonts w:cs="Times New Roman" w:eastAsia="Times New Roman"/>
          <w:b/>
        </w:rPr>
      </w:pPr>
      <w:r w:rsidRPr="00FC60F5">
        <w:rPr>
          <w:rFonts w:cs="Times New Roman" w:eastAsia="Times New Roman"/>
        </w:rPr>
        <w:t xml:space="preserve">                                                                           Tina Grgas</w:t>
      </w:r>
    </w:p>
    <w:p w:rsidRDefault="00FC60F5" w:rsidP="00FC60F5" w:rsidR="00FC60F5" w:rsidRPr="00FC60F5">
      <w:pPr>
        <w:spacing w:after="0"/>
        <w:jc w:val="both"/>
        <w:rPr>
          <w:rFonts w:cs="Times New Roman" w:eastAsia="Times New Roman"/>
          <w:b/>
        </w:rPr>
      </w:pPr>
    </w:p>
    <w:p w:rsidRDefault="00FC60F5" w:rsidP="00FC60F5" w:rsidR="00FC60F5" w:rsidRPr="00FC60F5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FC60F5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FC60F5" w:rsidP="00FC60F5" w:rsidR="00FC60F5" w:rsidRPr="00FC60F5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C60F5">
        <w:rPr>
          <w:rFonts w:cs="Times New Roman" w:eastAsia="Times New Roman"/>
          <w:lang w:eastAsia="hr-HR"/>
        </w:rPr>
        <w:tab/>
        <w:t xml:space="preserve">Protiv ovog zaključka nije dopuštena žalba. </w:t>
      </w:r>
    </w:p>
    <w:p w:rsidRDefault="00FC60F5" w:rsidP="00FC60F5" w:rsidR="00FC60F5" w:rsidRPr="00FC60F5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C60F5" w:rsidP="00FC60F5" w:rsidR="00FC60F5" w:rsidRPr="00FC60F5">
      <w:pPr>
        <w:spacing w:after="0"/>
        <w:rPr>
          <w:rFonts w:cs="Times New Roman" w:eastAsia="Times New Roman"/>
          <w:lang w:eastAsia="hr-HR"/>
        </w:rPr>
      </w:pPr>
    </w:p>
    <w:p w:rsidRDefault="00FC60F5" w:rsidP="00FC60F5" w:rsidR="00FC60F5" w:rsidRPr="00FC60F5">
      <w:pPr>
        <w:spacing w:after="0"/>
        <w:ind w:firstLine="708"/>
        <w:rPr>
          <w:rFonts w:cs="Times New Roman" w:eastAsia="Times New Roman"/>
        </w:rPr>
      </w:pPr>
      <w:r w:rsidRPr="00FC60F5">
        <w:rPr>
          <w:rFonts w:cs="Times New Roman" w:eastAsia="Times New Roman"/>
        </w:rPr>
        <w:t xml:space="preserve">Dostaviti : </w:t>
      </w:r>
    </w:p>
    <w:p w:rsidRDefault="00FC60F5" w:rsidP="00FC60F5" w:rsidR="00FC60F5" w:rsidRPr="00FC60F5">
      <w:pPr>
        <w:spacing w:after="0"/>
        <w:ind w:firstLine="708"/>
        <w:jc w:val="both"/>
        <w:rPr>
          <w:rFonts w:cs="Times New Roman" w:eastAsia="Times New Roman"/>
        </w:rPr>
      </w:pPr>
      <w:r w:rsidRPr="00FC60F5">
        <w:rPr>
          <w:rFonts w:cs="Times New Roman" w:eastAsia="Times New Roman"/>
        </w:rPr>
        <w:t>- stečajnom upravitelju putem e-Oglasne ploče suda</w:t>
      </w:r>
    </w:p>
    <w:p w:rsidRDefault="00FC60F5" w:rsidP="00FC60F5" w:rsidR="00DA0242">
      <w:pPr>
        <w:spacing w:after="0"/>
        <w:ind w:firstLine="708"/>
        <w:jc w:val="both"/>
      </w:pPr>
      <w:r w:rsidRPr="00FC60F5">
        <w:rPr>
          <w:rFonts w:cs="Times New Roman" w:eastAsia="Times New Roman"/>
        </w:rPr>
        <w:t xml:space="preserve">- u spis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0F5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92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St-9/2006-24</izvorni_sadrzaj>
    <derivirana_varijabla naziv="DomainObject.Oznaka_1">St-9/2006-24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travnja 2013.</izvorni_sadrzaj>
    <derivirana_varijabla naziv="DomainObject.Predmet.DatumArhiviranja_1">4. travnja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2006.</izvorni_sadrzaj>
    <derivirana_varijabla naziv="DomainObject.Predmet.DatumOsnivanja_1">4. travnja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2011.</izvorni_sadrzaj>
    <derivirana_varijabla naziv="DomainObject.Predmet.DatumRjesavanja_1">8. travnja 2011.</derivirana_varijabla>
  </DomainObject.Predmet.DatumRjesavanja>
  <DomainObject.Predmet.DatumRokaCuvanja>
    <izvorni_sadrzaj>23. prosinca 2020.</izvorni_sadrzaj>
    <derivirana_varijabla naziv="DomainObject.Predmet.DatumRokaCuvanja_1">23. prosinca 2020.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travnja 2013.</izvorni_sadrzaj>
    <derivirana_varijabla naziv="DomainObject.Predmet.DatumZatvaranja_1">4. travnja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hr.ibm.icms.common.model.sluzbeneosobe.Referada@42894289[id=5817, dbStatus=null, naziv=Referada 3, oznaka=null, sudac=null] &lt;-hr.ibm.icms.common.model.sluzbeneosobe.Referada@42894289[status dodjele: =false]</izvorni_sadrzaj>
    <derivirana_varijabla naziv="DomainObject.Predmet.MjestoCuvanja_1">hr.ibm.icms.common.model.sluzbeneosobe.Referada@42894289[id=5817, dbStatus=null, naziv=Referada 3, oznaka=null, sudac=null] &lt;-hr.ibm.icms.common.model.sluzbeneosobe.Referada@42894289[status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St-9/2006</izvorni_sadrzaj>
    <derivirana_varijabla naziv="DomainObject.Predmet.OznakaBroj_1">St-9/2006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64799803264</izvorni_sadrzaj>
    <derivirana_varijabla naziv="DomainObject.Predmet.PredmetRijesio.Oib_1">64799803264</derivirana_varijabla>
  </DomainObject.Predmet.PredmetRijesio.Oib>
  <DomainObject.Predmet.PredmetRijesio.Prezime>
    <izvorni_sadrzaj>Novak</izvorni_sadrzaj>
    <derivirana_varijabla naziv="DomainObject.Predmet.PredmetRijesio.Prezime_1">Novak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JADRANSKI NAUTIČKI SERVIS d.o.o., Sv. Filip i Jakov zastupanog po punomoćniku FRANE ZVONIMIR NEGRO</izvorni_sadrzaj>
    <derivirana_varijabla naziv="DomainObject.Predmet.ProtustrankaFormated_1">  JADRANSKI NAUTIČKI SERVIS d.o.o., Sv. Filip i Jakov zastupanog po punomoćniku FRANE ZVONIMIR NEGRO</derivirana_varijabla>
  </DomainObject.Predmet.ProtustrankaFormated>
  <DomainObject.Predmet.ProtustrankaFormatedOIB>
    <izvorni_sadrzaj>  JADRANSKI NAUTIČKI SERVIS d.o.o., Sv. Filip i Jakov zastupanog po punomoćniku FRANE ZVONIMIR NEGRO</izvorni_sadrzaj>
    <derivirana_varijabla naziv="DomainObject.Predmet.ProtustrankaFormatedOIB_1">  JADRANSKI NAUTIČKI SERVIS d.o.o., Sv. Filip i Jakov zastupanog po punomoćniku FRANE ZVONIMIR NEGRO</derivirana_varijabla>
  </DomainObject.Predmet.ProtustrankaFormatedOIB>
  <DomainObject.Predmet.ProtustrankaFormatedWithAdress>
    <izvorni_sadrzaj> JADRANSKI NAUTIČKI SERVIS d.o.o., Sv. Filip i Jakov, Sv. Filip i Jakov, Sveti Filip I Jakov zastupanog po punomoćniku FRANE ZVONIMIR NEGRO</izvorni_sadrzaj>
    <derivirana_varijabla naziv="DomainObject.Predmet.ProtustrankaFormatedWithAdress_1"> JADRANSKI NAUTIČKI SERVIS d.o.o., Sv. Filip i Jakov, Sv. Filip i Jakov, Sveti Filip I Jakov zastupanog po punomoćniku FRANE ZVONIMIR NEGRO</derivirana_varijabla>
  </DomainObject.Predmet.ProtustrankaFormatedWithAdress>
  <DomainObject.Predmet.ProtustrankaFormatedWithAdressOIB>
    <izvorni_sadrzaj> JADRANSKI NAUTIČKI SERVIS d.o.o., Sv. Filip i Jakov, Sv. Filip i Jakov, Sveti Filip I Jakov zastupanog po punomoćniku FRANE ZVONIMIR NEGRO</izvorni_sadrzaj>
    <derivirana_varijabla naziv="DomainObject.Predmet.ProtustrankaFormatedWithAdressOIB_1"> JADRANSKI NAUTIČKI SERVIS d.o.o., Sv. Filip i Jakov, Sv. Filip i Jakov, Sveti Filip I Jakov zastupanog po punomoćniku FRANE ZVONIMIR NEGRO</derivirana_varijabla>
  </DomainObject.Predmet.ProtustrankaFormatedWithAdressOIB>
  <DomainObject.Predmet.ProtustrankaWithAdress>
    <izvorni_sadrzaj>JADRANSKI NAUTIČKI SERVIS d.o.o., Sv. Filip i Jakov Sv. Filip i Jakov, Sveti Filip I Jakov</izvorni_sadrzaj>
    <derivirana_varijabla naziv="DomainObject.Predmet.ProtustrankaWithAdress_1">JADRANSKI NAUTIČKI SERVIS d.o.o., Sv. Filip i Jakov Sv. Filip i Jakov, Sveti Filip I Jakov</derivirana_varijabla>
  </DomainObject.Predmet.ProtustrankaWithAdress>
  <DomainObject.Predmet.ProtustrankaWithAdressOIB>
    <izvorni_sadrzaj>JADRANSKI NAUTIČKI SERVIS d.o.o., Sv. Filip i Jakov, Sv. Filip i Jakov, Sveti Filip I Jakov</izvorni_sadrzaj>
    <derivirana_varijabla naziv="DomainObject.Predmet.ProtustrankaWithAdressOIB_1">JADRANSKI NAUTIČKI SERVIS d.o.o., Sv. Filip i Jakov, Sv. Filip i Jakov, Sveti Filip I Jakov</derivirana_varijabla>
  </DomainObject.Predmet.ProtustrankaWithAdressOIB>
  <DomainObject.Predmet.ProtustrankaNazivFormated>
    <izvorni_sadrzaj>JADRANSKI NAUTIČKI SERVIS d.o.o., Sv. Filip i Jakov</izvorni_sadrzaj>
    <derivirana_varijabla naziv="DomainObject.Predmet.ProtustrankaNazivFormated_1">JADRANSKI NAUTIČKI SERVIS d.o.o., Sv. Filip i Jakov</derivirana_varijabla>
  </DomainObject.Predmet.ProtustrankaNazivFormated>
  <DomainObject.Predmet.ProtustrankaNazivFormatedOIB>
    <izvorni_sadrzaj>JADRANSKI NAUTIČKI SERVIS d.o.o., Sv. Filip i Jakov</izvorni_sadrzaj>
    <derivirana_varijabla naziv="DomainObject.Predmet.ProtustrankaNazivFormatedOIB_1">JADRANSKI NAUTIČKI SERVIS d.o.o., Sv. Filip i Jakov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JUKIĆ zastupanog po punomoćniku DRAGAN JURJEVIĆ</izvorni_sadrzaj>
    <derivirana_varijabla naziv="DomainObject.Predmet.StrankaFormated_1">  BOŽIDAR JUKIĆ zastupanog po punomoćniku DRAGAN JURJEVIĆ</derivirana_varijabla>
  </DomainObject.Predmet.StrankaFormated>
  <DomainObject.Predmet.StrankaFormatedOIB>
    <izvorni_sadrzaj>  BOŽIDAR JUKIĆ zastupanog po punomoćniku DRAGAN JURJEVIĆ</izvorni_sadrzaj>
    <derivirana_varijabla naziv="DomainObject.Predmet.StrankaFormatedOIB_1">  BOŽIDAR JUKIĆ zastupanog po punomoćniku DRAGAN JURJEVIĆ</derivirana_varijabla>
  </DomainObject.Predmet.StrankaFormatedOIB>
  <DomainObject.Predmet.StrankaFormatedWithAdress>
    <izvorni_sadrzaj> BOŽIDAR JUKIĆ, PUT GAJA 8, Sveti Filip I Jakov zastupanog po punomoćniku DRAGAN JURJEVIĆ</izvorni_sadrzaj>
    <derivirana_varijabla naziv="DomainObject.Predmet.StrankaFormatedWithAdress_1"> BOŽIDAR JUKIĆ, PUT GAJA 8, Sveti Filip I Jakov zastupanog po punomoćniku DRAGAN JURJEVIĆ</derivirana_varijabla>
  </DomainObject.Predmet.StrankaFormatedWithAdress>
  <DomainObject.Predmet.StrankaFormatedWithAdressOIB>
    <izvorni_sadrzaj> BOŽIDAR JUKIĆ, PUT GAJA 8, Sveti Filip I Jakov zastupanog po punomoćniku DRAGAN JURJEVIĆ</izvorni_sadrzaj>
    <derivirana_varijabla naziv="DomainObject.Predmet.StrankaFormatedWithAdressOIB_1"> BOŽIDAR JUKIĆ, PUT GAJA 8, Sveti Filip I Jakov zastupanog po punomoćniku DRAGAN JURJEVIĆ</derivirana_varijabla>
  </DomainObject.Predmet.StrankaFormatedWithAdressOIB>
  <DomainObject.Predmet.StrankaWithAdress>
    <izvorni_sadrzaj>BOŽIDAR JUKIĆ PUT GAJA 8,Sveti Filip I Jakov</izvorni_sadrzaj>
    <derivirana_varijabla naziv="DomainObject.Predmet.StrankaWithAdress_1">BOŽIDAR JUKIĆ PUT GAJA 8,Sveti Filip I Jakov</derivirana_varijabla>
  </DomainObject.Predmet.StrankaWithAdress>
  <DomainObject.Predmet.StrankaWithAdressOIB>
    <izvorni_sadrzaj>BOŽIDAR JUKIĆ, PUT GAJA 8,Sveti Filip I Jakov</izvorni_sadrzaj>
    <derivirana_varijabla naziv="DomainObject.Predmet.StrankaWithAdressOIB_1">BOŽIDAR JUKIĆ, PUT GAJA 8,Sveti Filip I Jakov</derivirana_varijabla>
  </DomainObject.Predmet.StrankaWithAdressOIB>
  <DomainObject.Predmet.StrankaNazivFormated>
    <izvorni_sadrzaj>BOŽIDAR JUKIĆ</izvorni_sadrzaj>
    <derivirana_varijabla naziv="DomainObject.Predmet.StrankaNazivFormated_1">BOŽIDAR JUKIĆ</derivirana_varijabla>
  </DomainObject.Predmet.StrankaNazivFormated>
  <DomainObject.Predmet.StrankaNazivFormatedOIB>
    <izvorni_sadrzaj>BOŽIDAR JUKIĆ</izvorni_sadrzaj>
    <derivirana_varijabla naziv="DomainObject.Predmet.StrankaNazivFormatedOIB_1">BOŽIDAR JUKIĆ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BOŽIDAR JUKIĆ zastupanog po punomoćniku DRAGAN JURJEVIĆ</item>
    </izvorni_sadrzaj>
    <derivirana_varijabla naziv="DomainObject.Predmet.StrankaListFormated_1">
      <item>BOŽIDAR JUKIĆ zastupanog po punomoćniku DRAGAN JURJEVIĆ</item>
    </derivirana_varijabla>
  </DomainObject.Predmet.StrankaListFormated>
  <DomainObject.Predmet.StrankaListFormatedOIB>
    <izvorni_sadrzaj>
      <item>BOŽIDAR JUKIĆ zastupanog po punomoćniku DRAGAN JURJEVIĆ</item>
    </izvorni_sadrzaj>
    <derivirana_varijabla naziv="DomainObject.Predmet.StrankaListFormatedOIB_1">
      <item>BOŽIDAR JUKIĆ zastupanog po punomoćniku DRAGAN JURJEVIĆ</item>
    </derivirana_varijabla>
  </DomainObject.Predmet.StrankaListFormatedOIB>
  <DomainObject.Predmet.StrankaListFormatedWithAdress>
    <izvorni_sadrzaj>
      <item>BOŽIDAR JUKIĆ, PUT GAJA 8, Sveti Filip I Jakov zastupanog po punomoćniku DRAGAN JURJEVIĆ</item>
    </izvorni_sadrzaj>
    <derivirana_varijabla naziv="DomainObject.Predmet.StrankaListFormatedWithAdress_1">
      <item>BOŽIDAR JUKIĆ, PUT GAJA 8, Sveti Filip I Jakov zastupanog po punomoćniku DRAGAN JURJEVIĆ</item>
    </derivirana_varijabla>
  </DomainObject.Predmet.StrankaListFormatedWithAdress>
  <DomainObject.Predmet.StrankaListFormatedWithAdressOIB>
    <izvorni_sadrzaj>
      <item>BOŽIDAR JUKIĆ, PUT GAJA 8, Sveti Filip I Jakov zastupanog po punomoćniku DRAGAN JURJEVIĆ</item>
    </izvorni_sadrzaj>
    <derivirana_varijabla naziv="DomainObject.Predmet.StrankaListFormatedWithAdressOIB_1">
      <item>BOŽIDAR JUKIĆ, PUT GAJA 8, Sveti Filip I Jakov zastupanog po punomoćniku DRAGAN JURJEVIĆ</item>
    </derivirana_varijabla>
  </DomainObject.Predmet.StrankaListFormatedWithAdressOIB>
  <DomainObject.Predmet.StrankaListNazivFormated>
    <izvorni_sadrzaj>
      <item>BOŽIDAR JUKIĆ</item>
    </izvorni_sadrzaj>
    <derivirana_varijabla naziv="DomainObject.Predmet.StrankaListNazivFormated_1">
      <item>BOŽIDAR JUKIĆ</item>
    </derivirana_varijabla>
  </DomainObject.Predmet.StrankaListNazivFormated>
  <DomainObject.Predmet.StrankaListNazivFormatedOIB>
    <izvorni_sadrzaj>
      <item>BOŽIDAR JUKIĆ</item>
    </izvorni_sadrzaj>
    <derivirana_varijabla naziv="DomainObject.Predmet.StrankaListNazivFormatedOIB_1">
      <item>BOŽIDAR JUKIĆ</item>
    </derivirana_varijabla>
  </DomainObject.Predmet.StrankaListNazivFormatedOIB>
  <DomainObject.Predmet.ProtuStrankaListFormated>
    <izvorni_sadrzaj>
      <item>JADRANSKI NAUTIČKI SERVIS d.o.o., Sv. Filip i Jakov zastupanog po punomoćniku FRANE ZVONIMIR NEGRO</item>
    </izvorni_sadrzaj>
    <derivirana_varijabla naziv="DomainObject.Predmet.ProtuStrankaListFormated_1">
      <item>JADRANSKI NAUTIČKI SERVIS d.o.o., Sv. Filip i Jakov zastupanog po punomoćniku FRANE ZVONIMIR NEGRO</item>
    </derivirana_varijabla>
  </DomainObject.Predmet.ProtuStrankaListFormated>
  <DomainObject.Predmet.ProtuStrankaListFormatedOIB>
    <izvorni_sadrzaj>
      <item>JADRANSKI NAUTIČKI SERVIS d.o.o., Sv. Filip i Jakov zastupanog po punomoćniku FRANE ZVONIMIR NEGRO</item>
    </izvorni_sadrzaj>
    <derivirana_varijabla naziv="DomainObject.Predmet.ProtuStrankaListFormatedOIB_1">
      <item>JADRANSKI NAUTIČKI SERVIS d.o.o., Sv. Filip i Jakov zastupanog po punomoćniku FRANE ZVONIMIR NEGRO</item>
    </derivirana_varijabla>
  </DomainObject.Predmet.ProtuStrankaListFormatedOIB>
  <DomainObject.Predmet.ProtuStrankaListFormatedWithAdress>
    <izvorni_sadrzaj>
      <item>JADRANSKI NAUTIČKI SERVIS d.o.o., Sv. Filip i Jakov, Sv. Filip i Jakov, Sveti Filip I Jakov zastupanog po punomoćniku FRANE ZVONIMIR NEGRO</item>
    </izvorni_sadrzaj>
    <derivirana_varijabla naziv="DomainObject.Predmet.ProtuStrankaListFormatedWithAdress_1">
      <item>JADRANSKI NAUTIČKI SERVIS d.o.o., Sv. Filip i Jakov, Sv. Filip i Jakov, Sveti Filip I Jakov zastupanog po punomoćniku FRANE ZVONIMIR NEGRO</item>
    </derivirana_varijabla>
  </DomainObject.Predmet.ProtuStrankaListFormatedWithAdress>
  <DomainObject.Predmet.ProtuStrankaListFormatedWithAdressOIB>
    <izvorni_sadrzaj>
      <item>JADRANSKI NAUTIČKI SERVIS d.o.o., Sv. Filip i Jakov, Sv. Filip i Jakov, Sveti Filip I Jakov zastupanog po punomoćniku FRANE ZVONIMIR NEGRO</item>
    </izvorni_sadrzaj>
    <derivirana_varijabla naziv="DomainObject.Predmet.ProtuStrankaListFormatedWithAdressOIB_1">
      <item>JADRANSKI NAUTIČKI SERVIS d.o.o., Sv. Filip i Jakov, Sv. Filip i Jakov, Sveti Filip I Jakov zastupanog po punomoćniku FRANE ZVONIMIR NEGRO</item>
    </derivirana_varijabla>
  </DomainObject.Predmet.ProtuStrankaListFormatedWithAdressOIB>
  <DomainObject.Predmet.ProtuStrankaListNazivFormated>
    <izvorni_sadrzaj>
      <item>JADRANSKI NAUTIČKI SERVIS d.o.o., Sv. Filip i Jakov</item>
    </izvorni_sadrzaj>
    <derivirana_varijabla naziv="DomainObject.Predmet.ProtuStrankaListNazivFormated_1">
      <item>JADRANSKI NAUTIČKI SERVIS d.o.o., Sv. Filip i Jakov</item>
    </derivirana_varijabla>
  </DomainObject.Predmet.ProtuStrankaListNazivFormated>
  <DomainObject.Predmet.ProtuStrankaListNazivFormatedOIB>
    <izvorni_sadrzaj>
      <item>JADRANSKI NAUTIČKI SERVIS d.o.o., Sv. Filip i Jakov</item>
    </izvorni_sadrzaj>
    <derivirana_varijabla naziv="DomainObject.Predmet.ProtuStrankaListNazivFormatedOIB_1">
      <item>JADRANSKI NAUTIČKI SERVIS d.o.o., Sv. Filip i Jakov</item>
    </derivirana_varijabla>
  </DomainObject.Predmet.ProtuStrankaListNazivFormatedOIB>
  <DomainObject.Predmet.OstaliListFormated>
    <izvorni_sadrzaj>
      <item>DRAGAN JURJEVIĆ punomoćnik sudionika u postupku BOŽIDAR JUKIĆ</item>
      <item>FRANE ZVONIMIR NEGRO punomoćnik sudionika u postupku JADRANSKI NAUTIČKI SERVIS d.o.o., Sv. Filip i Jakov</item>
    </izvorni_sadrzaj>
    <derivirana_varijabla naziv="DomainObject.Predmet.OstaliListFormated_1">
      <item>DRAGAN JURJEVIĆ punomoćnik sudionika u postupku BOŽIDAR JUKIĆ</item>
      <item>FRANE ZVONIMIR NEGRO punomoćnik sudionika u postupku JADRANSKI NAUTIČKI SERVIS d.o.o., Sv. Filip i Jakov</item>
    </derivirana_varijabla>
  </DomainObject.Predmet.OstaliListFormated>
  <DomainObject.Predmet.OstaliListFormatedOIB>
    <izvorni_sadrzaj>
      <item>DRAGAN JURJEVIĆ punomoćnik sudionika u postupku BOŽIDAR JUKIĆ</item>
      <item>FRANE ZVONIMIR NEGRO punomoćnik sudionika u postupku JADRANSKI NAUTIČKI SERVIS d.o.o., Sv. Filip i Jakov</item>
    </izvorni_sadrzaj>
    <derivirana_varijabla naziv="DomainObject.Predmet.OstaliListFormatedOIB_1">
      <item>DRAGAN JURJEVIĆ punomoćnik sudionika u postupku BOŽIDAR JUKIĆ</item>
      <item>FRANE ZVONIMIR NEGRO punomoćnik sudionika u postupku JADRANSKI NAUTIČKI SERVIS d.o.o., Sv. Filip i Jakov</item>
    </derivirana_varijabla>
  </DomainObject.Predmet.OstaliListFormatedOIB>
  <DomainObject.Predmet.OstaliListFormatedWithAdress>
    <izvorni_sadrzaj>
      <item>DRAGAN JURJEVIĆ, Zadar punomoćnik sudionika u postupku BOŽIDAR JUKIĆ</item>
      <item>FRANE ZVONIMIR NEGRO, Zadar punomoćnik sudionika u postupku JADRANSKI NAUTIČKI SERVIS d.o.o., Sv. Filip i Jakov</item>
    </izvorni_sadrzaj>
    <derivirana_varijabla naziv="DomainObject.Predmet.OstaliListFormatedWithAdress_1">
      <item>DRAGAN JURJEVIĆ, Zadar punomoćnik sudionika u postupku BOŽIDAR JUKIĆ</item>
      <item>FRANE ZVONIMIR NEGRO, Zadar punomoćnik sudionika u postupku JADRANSKI NAUTIČKI SERVIS d.o.o., Sv. Filip i Jakov</item>
    </derivirana_varijabla>
  </DomainObject.Predmet.OstaliListFormatedWithAdress>
  <DomainObject.Predmet.OstaliListFormatedWithAdressOIB>
    <izvorni_sadrzaj>
      <item>DRAGAN JURJEVIĆ, Zadar punomoćnik sudionika u postupku BOŽIDAR JUKIĆ</item>
      <item>FRANE ZVONIMIR NEGRO, Zadar punomoćnik sudionika u postupku JADRANSKI NAUTIČKI SERVIS d.o.o., Sv. Filip i Jakov</item>
    </izvorni_sadrzaj>
    <derivirana_varijabla naziv="DomainObject.Predmet.OstaliListFormatedWithAdressOIB_1">
      <item>DRAGAN JURJEVIĆ, Zadar punomoćnik sudionika u postupku BOŽIDAR JUKIĆ</item>
      <item>FRANE ZVONIMIR NEGRO, Zadar punomoćnik sudionika u postupku JADRANSKI NAUTIČKI SERVIS d.o.o., Sv. Filip i Jakov</item>
    </derivirana_varijabla>
  </DomainObject.Predmet.OstaliListFormatedWithAdressOIB>
  <DomainObject.Predmet.OstaliListNazivFormated>
    <izvorni_sadrzaj>
      <item>DRAGAN JURJEVIĆ</item>
      <item>FRANE ZVONIMIR NEGRO</item>
    </izvorni_sadrzaj>
    <derivirana_varijabla naziv="DomainObject.Predmet.OstaliListNazivFormated_1">
      <item>DRAGAN JURJEVIĆ</item>
      <item>FRANE ZVONIMIR NEGRO</item>
    </derivirana_varijabla>
  </DomainObject.Predmet.OstaliListNazivFormated>
  <DomainObject.Predmet.OstaliListNazivFormatedOIB>
    <izvorni_sadrzaj>
      <item>DRAGAN JURJEVIĆ</item>
      <item>FRANE ZVONIMIR NEGRO</item>
    </izvorni_sadrzaj>
    <derivirana_varijabla naziv="DomainObject.Predmet.OstaliListNazivFormatedOIB_1">
      <item>DRAGAN JURJEVIĆ</item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St-9/2006-24</izvorni_sadrzaj>
    <derivirana_varijabla naziv="DomainObject.PoslovniBrojDokumenta_1">St-9/2006-24</derivirana_varijabla>
  </DomainObject.PoslovniBrojDokumenta>
  <DomainObject.Predmet.StrankaIDrugi>
    <izvorni_sadrzaj>BOŽIDAR JUKIĆ</izvorni_sadrzaj>
    <derivirana_varijabla naziv="DomainObject.Predmet.StrankaIDrugi_1">BOŽIDAR JUKIĆ</derivirana_varijabla>
  </DomainObject.Predmet.StrankaIDrugi>
  <DomainObject.Predmet.ProtustrankaIDrugi>
    <izvorni_sadrzaj>JADRANSKI NAUTIČKI SERVIS d.o.o., Sv. Filip i Jakov</izvorni_sadrzaj>
    <derivirana_varijabla naziv="DomainObject.Predmet.ProtustrankaIDrugi_1">JADRANSKI NAUTIČKI SERVIS d.o.o., Sv. Filip i Jakov</derivirana_varijabla>
  </DomainObject.Predmet.ProtustrankaIDrugi>
  <DomainObject.Predmet.StrankaIDrugiAdressOIB>
    <izvorni_sadrzaj>BOŽIDAR JUKIĆ, PUT GAJA 8, Sveti Filip I Jakov</izvorni_sadrzaj>
    <derivirana_varijabla naziv="DomainObject.Predmet.StrankaIDrugiAdressOIB_1">BOŽIDAR JUKIĆ, PUT GAJA 8, Sveti Filip I Jakov</derivirana_varijabla>
  </DomainObject.Predmet.StrankaIDrugiAdressOIB>
  <DomainObject.Predmet.ProtustrankaIDrugiAdressOIB>
    <izvorni_sadrzaj>JADRANSKI NAUTIČKI SERVIS d.o.o., Sv. Filip i Jakov, Sv. Filip i Jakov, Sveti Filip I Jakov</izvorni_sadrzaj>
    <derivirana_varijabla naziv="DomainObject.Predmet.ProtustrankaIDrugiAdressOIB_1">JADRANSKI NAUTIČKI SERVIS d.o.o., Sv. Filip i Jakov, Sv. Filip i Jakov,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2010.</izvorni_sadrzaj>
    <derivirana_varijabla naziv="DomainObject.Predmet.OdlukaRjesenje.DatumDonosenjaOdluke_1">2. studenog 2010.</derivirana_varijabla>
  </DomainObject.Predmet.OdlukaRjesenje.DatumDonosenjaOdluke>
  <DomainObject.Predmet.OdlukaRjesenje.DatumPravomocnosti>
    <izvorni_sadrzaj>23. prosinca 2010.</izvorni_sadrzaj>
    <derivirana_varijabla naziv="DomainObject.Predmet.OdlukaRjesenje.DatumPravomocnosti_1">23. prosinca 2010.</derivirana_varijabla>
  </DomainObject.Predmet.OdlukaRjesenje.DatumPravomocnosti>
  <DomainObject.Predmet.OdlukaRjesenje.Oznaka>
    <izvorni_sadrzaj>St-9/2006-8</izvorni_sadrzaj>
    <derivirana_varijabla naziv="DomainObject.Predmet.OdlukaRjesenje.Oznaka_1">St-9/2006-8</derivirana_varijabla>
  </DomainObject.Predmet.OdlukaRjesenje.Oznaka>
  <DomainObject.Predmet.SudioniciListNaziv>
    <izvorni_sadrzaj>
      <item>DRAGAN JURJEVIĆ</item>
      <item>BOŽIDAR JUKIĆ</item>
      <item>FRANE ZVONIMIR NEGRO</item>
      <item>JADRANSKI NAUTIČKI SERVIS d.o.o., Sv. Filip i Jakov</item>
    </izvorni_sadrzaj>
    <derivirana_varijabla naziv="DomainObject.Predmet.SudioniciListNaziv_1">
      <item>DRAGAN JURJEVIĆ</item>
      <item>BOŽIDAR JUKIĆ</item>
      <item>FRANE ZVONIMIR NEGRO</item>
      <item>JADRANSKI NAUTIČKI SERVIS d.o.o., Sv. Filip i Jakov</item>
    </derivirana_varijabla>
  </DomainObject.Predmet.SudioniciListNaziv>
  <DomainObject.Predmet.SudioniciListAdressOIB>
    <izvorni_sadrzaj>
      <item>DRAGAN JURJEVIĆ, Zadar</item>
      <item>BOŽIDAR JUKIĆ, PUT GAJA 8,Sveti Filip I Jakov</item>
      <item>FRANE ZVONIMIR NEGRO, Zadar</item>
      <item>JADRANSKI NAUTIČKI SERVIS d.o.o., Sv. Filip i Jakov, Sv. Filip i Jakov,Sveti Filip I Jakov</item>
    </izvorni_sadrzaj>
    <derivirana_varijabla naziv="DomainObject.Predmet.SudioniciListAdressOIB_1">
      <item>DRAGAN JURJEVIĆ, Zadar</item>
      <item>BOŽIDAR JUKIĆ, PUT GAJA 8,Sveti Filip I Jakov</item>
      <item>FRANE ZVONIMIR NEGRO, Zadar</item>
      <item>JADRANSKI NAUTIČKI SERVIS d.o.o., Sv. Filip i Jakov, Sv. Filip i Jakov,Sveti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1CC66-1765-4ED2-901E-C2CA14D9B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1345</properties:Characters>
  <properties:Lines>47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2016-12-22T10:17:00Z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St-9/2006-24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