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b105" w14:paraId="45db10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161D9F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AD64BB">
        <w:rPr>
          <w:rFonts w:cs="Times New Roman"/>
        </w:rPr>
        <w:t>IZOLACIJE VOJVODA d.o.o., OIB 13056067667, Kotoriba, A. Stepinca 26</w:t>
      </w:r>
      <w:r w:rsidRPr="00BA3155">
        <w:rPr>
          <w:rFonts w:cs="Times New Roman"/>
        </w:rPr>
        <w:t xml:space="preserve">, dana </w:t>
      </w:r>
      <w:r w:rsidR="00AD64BB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AD64BB">
        <w:rPr>
          <w:rFonts w:cs="Times New Roman"/>
        </w:rPr>
        <w:t>IZOLACIJE VOJVODA d.o.o., OIB 13056067667, Kotoriba, A. Stepinca 26</w:t>
      </w:r>
      <w:r w:rsidRPr="00BA3155">
        <w:rPr>
          <w:rFonts w:cs="Times New Roman"/>
        </w:rPr>
        <w:t xml:space="preserve">, s danom </w:t>
      </w:r>
      <w:r w:rsidR="00AD64BB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AD64BB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AD64BB">
        <w:rPr>
          <w:rFonts w:cs="Times New Roman"/>
        </w:rPr>
        <w:t>IZOLACIJE VOJVODA d.o.o., OIB 13056067667, Kotoriba, A. Stepinca 26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AD64BB">
        <w:rPr>
          <w:rFonts w:cs="Times New Roman"/>
        </w:rPr>
        <w:t>Jelenko Lehki, OIB 96068307857, iz Zagreba, Pavla Hatza 10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 w:rsidR="00AD64BB">
        <w:rPr>
          <w:rFonts w:cs="Times New Roman"/>
        </w:rPr>
        <w:t xml:space="preserve"> IZOLACIJE VOJVODA d.o.o., OIB 13056067667, Kotoriba, A. Stepinca 26</w:t>
      </w:r>
      <w:r w:rsidRPr="00BA3155">
        <w:rPr>
          <w:rFonts w:cs="Times New Roman"/>
        </w:rPr>
        <w:t xml:space="preserve">, bit će brisan iz </w:t>
      </w:r>
      <w:r w:rsidRPr="00AD64BB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AD64BB">
        <w:rPr>
          <w:rFonts w:cs="Times New Roman"/>
        </w:rPr>
        <w:t>9.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AD64BB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AD64BB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135226">
        <w:rPr>
          <w:rFonts w:cs="Times New Roman"/>
        </w:rPr>
        <w:t>, v.r.</w:t>
      </w:r>
    </w:p>
    <w:p w:rsidRDefault="00AD64BB" w:rsidP="00BA3155" w:rsidR="00AD64BB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AD64BB">
        <w:rPr>
          <w:rFonts w:cs="Times New Roman"/>
        </w:rPr>
        <w:t>IZOLACIJE VOJVODA d.o.o.,  Kotoriba, A. Stepinca 26</w:t>
      </w:r>
    </w:p>
    <w:p w:rsidRDefault="00BA3155" w:rsidP="00BA3155" w:rsidR="00BA3155" w:rsidRPr="00AD64BB">
      <w:pPr>
        <w:numPr>
          <w:ilvl w:val="0"/>
          <w:numId w:val="2"/>
        </w:numPr>
        <w:spacing w:after="0"/>
        <w:rPr>
          <w:rFonts w:cs="Times New Roman"/>
        </w:rPr>
      </w:pPr>
      <w:r w:rsidRPr="00AD64BB">
        <w:rPr>
          <w:rFonts w:cs="Times New Roman"/>
        </w:rPr>
        <w:t xml:space="preserve">Direktor dužnika, </w:t>
      </w:r>
      <w:r w:rsidR="00AD64BB" w:rsidRPr="00AD64BB">
        <w:rPr>
          <w:rFonts w:cs="Times New Roman"/>
        </w:rPr>
        <w:t>Antun Vojvoda, Kotoriba, A. Stepinca 26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AD64BB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135226">
        <w:rPr>
          <w:rFonts w:cs="Times New Roman"/>
        </w:rPr>
        <w:t xml:space="preserve">Čakovec, Otokara Keršovanija 11  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AD64BB">
        <w:rPr>
          <w:rFonts w:cs="Times New Roman"/>
        </w:rPr>
        <w:t>Jelenko Lehki, Zagreb, Pavla Hatza 10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AD64BB" w:rsidP="00791D0E" w:rsidR="00AD64BB">
      <w:pPr>
        <w:spacing w:after="0"/>
        <w:ind w:left="360"/>
        <w:rPr>
          <w:rFonts w:cs="Times New Roman"/>
        </w:rPr>
      </w:pPr>
    </w:p>
    <w:p w:rsidRDefault="00135226" w:rsidP="00791D0E" w:rsidR="00135226">
      <w:pPr>
        <w:spacing w:after="0"/>
        <w:ind w:left="360"/>
        <w:rPr>
          <w:rFonts w:cs="Times New Roman"/>
        </w:rPr>
      </w:pPr>
    </w:p>
    <w:sectPr w:rsidSect="00135226" w:rsidR="00135226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FFF" w:rsidP="00BA3155" w:rsidR="00ED4FFF">
      <w:pPr>
        <w:spacing w:after="0"/>
      </w:pPr>
      <w:r>
        <w:separator/>
      </w:r>
    </w:p>
  </w:endnote>
  <w:endnote w:id="0" w:type="continuationSeparator">
    <w:p w:rsidRDefault="00ED4FFF" w:rsidP="00BA3155" w:rsidR="00ED4FF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D9F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FFF" w:rsidP="00BA3155" w:rsidR="00ED4FFF">
      <w:pPr>
        <w:spacing w:after="0"/>
      </w:pPr>
      <w:r>
        <w:separator/>
      </w:r>
    </w:p>
  </w:footnote>
  <w:footnote w:id="0" w:type="continuationSeparator">
    <w:p w:rsidRDefault="00ED4FFF" w:rsidP="00BA3155" w:rsidR="00ED4FF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AD64BB">
      <w:t>746/15-5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AD64BB">
      <w:t>746/15-5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35226"/>
    <w:rsid w:val="0015324E"/>
    <w:rsid w:val="00161D9F"/>
    <w:rsid w:val="00280824"/>
    <w:rsid w:val="00443F39"/>
    <w:rsid w:val="00521255"/>
    <w:rsid w:val="00535974"/>
    <w:rsid w:val="0057362D"/>
    <w:rsid w:val="00791D0E"/>
    <w:rsid w:val="007D392C"/>
    <w:rsid w:val="00AD64BB"/>
    <w:rsid w:val="00B53A9C"/>
    <w:rsid w:val="00B72CD2"/>
    <w:rsid w:val="00BA3155"/>
    <w:rsid w:val="00D12B3F"/>
    <w:rsid w:val="00D463E2"/>
    <w:rsid w:val="00DF5515"/>
    <w:rsid w:val="00E31D2D"/>
    <w:rsid w:val="00ED4FFF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61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D9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161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D9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IZOLACIJE VOJVODA društvo s ograničenom odgovornošću za graditeljstvo i usluge</izvorni_sadrzaj>
    <derivirana_varijabla naziv="DomainObject.Predmet.ProtustrankaFormated_1">  IZOLACIJE VOJVODA društvo s ograničenom odgovornošću za graditeljstvo i usluge</derivirana_varijabla>
  </DomainObject.Predmet.ProtustrankaFormated>
  <DomainObject.Predmet.ProtustrankaFormatedOIB>
    <izvorni_sadrzaj>  IZOLACIJE VOJVODA društvo s ograničenom odgovornošću za graditeljstvo i usluge, OIB 13056067667</izvorni_sadrzaj>
    <derivirana_varijabla naziv="DomainObject.Predmet.ProtustrankaFormatedOIB_1">  IZOLACIJE VOJVODA društvo s ograničenom odgovornošću za graditeljstvo i usluge, OIB 13056067667</derivirana_varijabla>
  </DomainObject.Predmet.ProtustrankaFormatedOIB>
  <DomainObject.Predmet.ProtustrankaFormatedWithAdress>
    <izvorni_sadrzaj> IZOLACIJE VOJVODA društvo s ograničenom odgovornošću za graditeljstvo i usluge, A.Stepinca 26, 40320 Kotoriba</izvorni_sadrzaj>
    <derivirana_varijabla naziv="DomainObject.Predmet.ProtustrankaFormatedWithAdress_1"> IZOLACIJE VOJVODA društvo s ograničenom odgovornošću za graditeljstvo i usluge, A.Stepinca 26, 40320 Kotoriba</derivirana_varijabla>
  </DomainObject.Predmet.ProtustrankaFormatedWithAdress>
  <DomainObject.Predmet.ProtustrankaFormatedWithAdressOIB>
    <izvorni_sadrzaj> IZOLACIJE VOJVODA društvo s ograničenom odgovornošću za graditeljstvo i usluge, OIB 13056067667, A.Stepinca 26, 40320 Kotoriba</izvorni_sadrzaj>
    <derivirana_varijabla naziv="DomainObject.Predmet.ProtustrankaFormatedWithAdressOIB_1"> IZOLACIJE VOJVODA društvo s ograničenom odgovornošću za graditeljstvo i usluge, OIB 13056067667, A.Stepinca 26, 40320 Kotoriba</derivirana_varijabla>
  </DomainObject.Predmet.ProtustrankaFormatedWithAdressOIB>
  <DomainObject.Predmet.ProtustrankaWithAdress>
    <izvorni_sadrzaj>IZOLACIJE VOJVODA društvo s ograničenom odgovornošću za graditeljstvo i usluge A.Stepinca 26, 40320 Kotoriba</izvorni_sadrzaj>
    <derivirana_varijabla naziv="DomainObject.Predmet.ProtustrankaWithAdress_1">IZOLACIJE VOJVODA društvo s ograničenom odgovornošću za graditeljstvo i usluge A.Stepinca 26, 40320 Kotoriba</derivirana_varijabla>
  </DomainObject.Predmet.ProtustrankaWithAdress>
  <DomainObject.Predmet.ProtustrankaWithAdressOIB>
    <izvorni_sadrzaj>IZOLACIJE VOJVODA društvo s ograničenom odgovornošću za graditeljstvo i usluge, OIB 13056067667, A.Stepinca 26, 40320 Kotoriba</izvorni_sadrzaj>
    <derivirana_varijabla naziv="DomainObject.Predmet.ProtustrankaWithAdressOIB_1">IZOLACIJE VOJVODA društvo s ograničenom odgovornošću za graditeljstvo i usluge, OIB 13056067667, A.Stepinca 26, 40320 Kotoriba</derivirana_varijabla>
  </DomainObject.Predmet.ProtustrankaWithAdressOIB>
  <DomainObject.Predmet.ProtustrankaNazivFormated>
    <izvorni_sadrzaj>IZOLACIJE VOJVODA društvo s ograničenom odgovornošću za graditeljstvo i usluge</izvorni_sadrzaj>
    <derivirana_varijabla naziv="DomainObject.Predmet.ProtustrankaNazivFormated_1">IZOLACIJE VOJVODA društvo s ograničenom odgovornošću za graditeljstvo i usluge</derivirana_varijabla>
  </DomainObject.Predmet.ProtustrankaNazivFormated>
  <DomainObject.Predmet.ProtustrankaNazivFormatedOIB>
    <izvorni_sadrzaj>IZOLACIJE VOJVODA društvo s ograničenom odgovornošću za graditeljstvo i usluge, OIB 13056067667</izvorni_sadrzaj>
    <derivirana_varijabla naziv="DomainObject.Predmet.ProtustrankaNazivFormatedOIB_1">IZOLACIJE VOJVODA društvo s ograničenom odgovornošću za graditeljstvo i usluge, OIB 13056067667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199536.25</izvorni_sadrzaj>
    <derivirana_varijabla naziv="DomainObject.Predmet.TrenutnaVrijednost_1">199536.25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IZOLACIJE VOJVODA društvo s ograničenom odgovornošću za graditeljstvo i usluge</item>
    </izvorni_sadrzaj>
    <derivirana_varijabla naziv="DomainObject.Predmet.ProtuStrankaListFormated_1">
      <item>IZOLACIJE VOJVODA društvo s ograničenom odgovornošću za graditeljstvo i usluge</item>
    </derivirana_varijabla>
  </DomainObject.Predmet.ProtuStrankaListFormated>
  <DomainObject.Predmet.ProtuStrankaListFormatedOIB>
    <izvorni_sadrzaj>
      <item>IZOLACIJE VOJVODA društvo s ograničenom odgovornošću za graditeljstvo i usluge, OIB 13056067667</item>
    </izvorni_sadrzaj>
    <derivirana_varijabla naziv="DomainObject.Predmet.ProtuStrankaListFormatedOIB_1">
      <item>IZOLACIJE VOJVODA društvo s ograničenom odgovornošću za graditeljstvo i usluge, OIB 13056067667</item>
    </derivirana_varijabla>
  </DomainObject.Predmet.ProtuStrankaListFormatedOIB>
  <DomainObject.Predmet.ProtuStrankaListFormatedWithAdress>
    <izvorni_sadrzaj>
      <item>IZOLACIJE VOJVODA društvo s ograničenom odgovornošću za graditeljstvo i usluge, A.Stepinca 26, 40320 Kotoriba</item>
    </izvorni_sadrzaj>
    <derivirana_varijabla naziv="DomainObject.Predmet.ProtuStrankaListFormatedWithAdress_1">
      <item>IZOLACIJE VOJVODA društvo s ograničenom odgovornošću za graditeljstvo i usluge, A.Stepinca 26, 40320 Kotoriba</item>
    </derivirana_varijabla>
  </DomainObject.Predmet.ProtuStrankaListFormatedWithAdress>
  <DomainObject.Predmet.ProtuStrankaListFormatedWithAdressOIB>
    <izvorni_sadrzaj>
      <item>IZOLACIJE VOJVODA društvo s ograničenom odgovornošću za graditeljstvo i usluge, OIB 13056067667, A.Stepinca 26, 40320 Kotoriba</item>
    </izvorni_sadrzaj>
    <derivirana_varijabla naziv="DomainObject.Predmet.ProtuStrankaListFormatedWithAdressOIB_1">
      <item>IZOLACIJE VOJVODA društvo s ograničenom odgovornošću za graditeljstvo i usluge, OIB 13056067667, A.Stepinca 26, 40320 Kotoriba</item>
    </derivirana_varijabla>
  </DomainObject.Predmet.ProtuStrankaListFormatedWithAdressOIB>
  <DomainObject.Predmet.ProtuStrankaListNazivFormated>
    <izvorni_sadrzaj>
      <item>IZOLACIJE VOJVODA društvo s ograničenom odgovornošću za graditeljstvo i usluge</item>
    </izvorni_sadrzaj>
    <derivirana_varijabla naziv="DomainObject.Predmet.ProtuStrankaListNazivFormated_1">
      <item>IZOLACIJE VOJVODA društvo s ograničenom odgovornošću za graditeljstvo i usluge</item>
    </derivirana_varijabla>
  </DomainObject.Predmet.ProtuStrankaListNazivFormated>
  <DomainObject.Predmet.ProtuStrankaListNazivFormatedOIB>
    <izvorni_sadrzaj>
      <item>IZOLACIJE VOJVODA društvo s ograničenom odgovornošću za graditeljstvo i usluge, OIB 13056067667</item>
    </izvorni_sadrzaj>
    <derivirana_varijabla naziv="DomainObject.Predmet.ProtuStrankaListNazivFormatedOIB_1">
      <item>IZOLACIJE VOJVODA društvo s ograničenom odgovornošću za graditeljstvo i usluge, OIB 13056067667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IZOLACIJE VOJVODA društvo s ograničenom odgovornošću za graditeljstvo i usluge</izvorni_sadrzaj>
    <derivirana_varijabla naziv="DomainObject.Predmet.ProtustrankaIDrugi_1">IZOLACIJE VOJVODA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IZOLACIJE VOJVODA društvo s ograničenom odgovornošću za graditeljstvo i usluge, OIB 13056067667, A.Stepinca 26, 40320 Kotoriba</izvorni_sadrzaj>
    <derivirana_varijabla naziv="DomainObject.Predmet.ProtustrankaIDrugiAdressOIB_1">IZOLACIJE VOJVODA društvo s ograničenom odgovornošću za graditeljstvo i usluge, OIB 13056067667, A.Stepinca 26,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IZOLACIJE VOJVODA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IZOLACIJE VOJVODA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IZOLACIJE VOJVODA društvo s ograničenom odgovornošću za graditeljstvo i usluge, OIB 13056067667, A.Stepinca 26,40320 Kotoriba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IZOLACIJE VOJVODA društvo s ograničenom odgovornošću za graditeljstvo i usluge, OIB 13056067667, A.Stepinca 26,40320 Kotoriba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13056067667</item>
      <item>, OIB null</item>
      <item>, OIB null</item>
    </izvorni_sadrzaj>
    <derivirana_varijabla naziv="DomainObject.Predmet.SudioniciListNazivOIB_1">
      <item>, OIB 85821130368</item>
      <item>, OIB 13056067667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2714</properties:Characters>
  <properties:Lines>69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2016-03-04T12:32:00Z</dcterms:created>
  <dc:creator>Ljubica Makovec</dc:creator>
  <cp:lastModifiedBy>Ljubica Makovec</cp:lastModifiedBy>
  <cp:lastPrinted>2016-03-07T11:34:00Z</cp:lastPrinted>
  <dcterms:modified xmlns:xsi="http://www.w3.org/2001/XMLSchema-instance" xsi:type="dcterms:W3CDTF">2016-03-07T11:35:00Z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