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9387" w14:paraId="4249387" w:rsidRDefault="00471CF0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471CF0">
        <w:rPr>
          <w:sz w:val="24"/>
        </w:rPr>
        <w:t>2146/2016-7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471CF0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5C55BF">
        <w:rPr>
          <w:sz w:val="24"/>
        </w:rPr>
        <w:t xml:space="preserve"> </w:t>
      </w:r>
      <w:r w:rsidR="00471CF0">
        <w:rPr>
          <w:sz w:val="24"/>
          <w:szCs w:val="24"/>
        </w:rPr>
        <w:t>BRANITELJSKA ZADRUGA SJEME-PANJ-UMJETNOST-ŽIVOT za proizvodnju, trgovinu i usluge Slav.Brod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3040AD" w:rsidR="003040AD">
      <w:pPr>
        <w:jc w:val="both"/>
        <w:rPr>
          <w:sz w:val="24"/>
        </w:rPr>
      </w:pPr>
      <w:r>
        <w:rPr>
          <w:sz w:val="24"/>
        </w:rPr>
        <w:tab/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</w:r>
      <w:r w:rsidR="00021FD5">
        <w:rPr>
          <w:sz w:val="24"/>
        </w:rPr>
        <w:t>R</w:t>
      </w:r>
      <w:r>
        <w:rPr>
          <w:b/>
          <w:sz w:val="24"/>
        </w:rPr>
        <w:t>očište</w:t>
      </w:r>
      <w:r>
        <w:rPr>
          <w:sz w:val="24"/>
        </w:rPr>
        <w:t xml:space="preserve"> radi </w:t>
      </w:r>
      <w:r w:rsidR="00471CF0">
        <w:rPr>
          <w:sz w:val="24"/>
        </w:rPr>
        <w:t>utvrđivanja pretpostavki</w:t>
      </w:r>
      <w:r>
        <w:rPr>
          <w:sz w:val="24"/>
        </w:rPr>
        <w:t xml:space="preserve"> za otvaranje stečajnog postupka zakazuje se na dan </w:t>
      </w:r>
      <w:r w:rsidR="00471CF0">
        <w:rPr>
          <w:b/>
          <w:sz w:val="24"/>
        </w:rPr>
        <w:t>8.veljače</w:t>
      </w:r>
      <w:r w:rsidR="006608F3">
        <w:rPr>
          <w:b/>
          <w:sz w:val="24"/>
        </w:rPr>
        <w:t xml:space="preserve"> 2017.u 10,30</w:t>
      </w:r>
      <w:r>
        <w:rPr>
          <w:b/>
          <w:sz w:val="24"/>
        </w:rPr>
        <w:t xml:space="preserve"> 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3040AD" w:rsidP="003040AD" w:rsidR="0064382C">
      <w:pPr>
        <w:jc w:val="both"/>
        <w:rPr>
          <w:sz w:val="24"/>
        </w:rPr>
      </w:pPr>
      <w:r>
        <w:rPr>
          <w:sz w:val="24"/>
        </w:rPr>
        <w:tab/>
        <w:t>- zakonsk</w:t>
      </w:r>
      <w:r w:rsidR="00471CF0">
        <w:rPr>
          <w:sz w:val="24"/>
        </w:rPr>
        <w:t>i zastupnik</w:t>
      </w:r>
      <w:r>
        <w:rPr>
          <w:sz w:val="24"/>
        </w:rPr>
        <w:t xml:space="preserve"> dužnika</w:t>
      </w:r>
      <w:r w:rsidR="006608F3">
        <w:rPr>
          <w:sz w:val="24"/>
        </w:rPr>
        <w:t xml:space="preserve"> </w:t>
      </w:r>
      <w:r w:rsidR="00471CF0">
        <w:rPr>
          <w:sz w:val="24"/>
        </w:rPr>
        <w:t>Andrej Macko, Slav.Brod, Pribudovačka 37</w:t>
      </w:r>
      <w:r w:rsidR="002E5AFD">
        <w:rPr>
          <w:sz w:val="24"/>
          <w:szCs w:val="24"/>
        </w:rPr>
        <w:t>.</w:t>
      </w:r>
    </w:p>
    <w:p w:rsidRDefault="0064382C" w:rsidP="003040AD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471CF0">
        <w:rPr>
          <w:sz w:val="24"/>
        </w:rPr>
        <w:t>8.prosinca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71CF0" w:rsidR="0040644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0181F">
        <w:rPr>
          <w:sz w:val="24"/>
        </w:rPr>
        <w:t xml:space="preserve">Vesna Vukelić </w:t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21FD5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0B56"/>
    <w:rsid w:val="001011CA"/>
    <w:rsid w:val="00102B40"/>
    <w:rsid w:val="00105B02"/>
    <w:rsid w:val="0011097D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1F4B17"/>
    <w:rsid w:val="002031F6"/>
    <w:rsid w:val="00216613"/>
    <w:rsid w:val="00223913"/>
    <w:rsid w:val="0022455A"/>
    <w:rsid w:val="00227CE2"/>
    <w:rsid w:val="002427DC"/>
    <w:rsid w:val="00245361"/>
    <w:rsid w:val="002518B6"/>
    <w:rsid w:val="002549F7"/>
    <w:rsid w:val="0025549F"/>
    <w:rsid w:val="00257B24"/>
    <w:rsid w:val="00264568"/>
    <w:rsid w:val="002670AA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E5AFD"/>
    <w:rsid w:val="002F1BF0"/>
    <w:rsid w:val="002F2CE0"/>
    <w:rsid w:val="002F5E6D"/>
    <w:rsid w:val="003040AD"/>
    <w:rsid w:val="003067F0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06443"/>
    <w:rsid w:val="00420336"/>
    <w:rsid w:val="004400DE"/>
    <w:rsid w:val="00441B46"/>
    <w:rsid w:val="0044491D"/>
    <w:rsid w:val="0044721A"/>
    <w:rsid w:val="00450F67"/>
    <w:rsid w:val="00450F81"/>
    <w:rsid w:val="004575AF"/>
    <w:rsid w:val="00471CF0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C55BF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382C"/>
    <w:rsid w:val="006472A1"/>
    <w:rsid w:val="006608F3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143FF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7508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42164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0181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B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0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B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B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0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B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9076.27</izvorni_sadrzaj>
    <derivirana_varijabla naziv="DomainObject.Predmet.InicijalnaVrijednost_1">9076.27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St-2146/2016</izvorni_sadrzaj>
    <derivirana_varijabla naziv="DomainObject.Predmet.OznakaBroj_1">St-2146/2016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</izvorni_sadrzaj>
    <derivirana_varijabla naziv="DomainObject.Predmet.PrimjedbaSuca_1">čl. 110 st.1.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SJEME-PANJ-UMJETNOST-ŽIVOT za proizvodnju, trgovinu i usluge</izvorni_sadrzaj>
    <derivirana_varijabla naziv="DomainObject.Predmet.ProtustrankaFormated_1">  BRANITELJSKA ZADRUGA SJEME-PANJ-UMJETNOST-ŽIVOT za proizvodnju, trgovinu i usluge</derivirana_varijabla>
  </DomainObject.Predmet.ProtustrankaFormated>
  <DomainObject.Predmet.ProtustrankaFormatedOIB>
    <izvorni_sadrzaj>  BRANITELJSKA ZADRUGA SJEME-PANJ-UMJETNOST-ŽIVOT za proizvodnju, trgovinu i usluge, OIB 77667169080</izvorni_sadrzaj>
    <derivirana_varijabla naziv="DomainObject.Predmet.ProtustrankaFormatedOIB_1">  BRANITELJSKA ZADRUGA SJEME-PANJ-UMJETNOST-ŽIVOT za proizvodnju, trgovinu i usluge, OIB 77667169080</derivirana_varijabla>
  </DomainObject.Predmet.ProtustrankaFormatedOIB>
  <DomainObject.Predmet.ProtustrankaFormatedWithAdress>
    <izvorni_sadrzaj> BRANITELJSKA ZADRUGA SJEME-PANJ-UMJETNOST-ŽIVOT za proizvodnju, trgovinu i usluge, Košarevac bb, 35000 Slavonski Brod</izvorni_sadrzaj>
    <derivirana_varijabla naziv="DomainObject.Predmet.ProtustrankaFormatedWithAdress_1"> BRANITELJSKA ZADRUGA SJEME-PANJ-UMJETNOST-ŽIVOT za proizvodnju, trgovinu i usluge, Košarevac bb, 35000 Slavonski Brod</derivirana_varijabla>
  </DomainObject.Predmet.ProtustrankaFormatedWithAdress>
  <DomainObject.Predmet.ProtustrankaFormatedWithAdressOIB>
    <izvorni_sadrzaj> BRANITELJSKA ZADRUGA SJEME-PANJ-UMJETNOST-ŽIVOT za proizvodnju, trgovinu i usluge, OIB 77667169080, Košarevac bb, 35000 Slavonski Brod</izvorni_sadrzaj>
    <derivirana_varijabla naziv="DomainObject.Predmet.ProtustrankaFormatedWithAdressOIB_1"> BRANITELJSKA ZADRUGA SJEME-PANJ-UMJETNOST-ŽIVOT za proizvodnju, trgovinu i usluge, OIB 77667169080, Košarevac bb, 35000 Slavonski Brod</derivirana_varijabla>
  </DomainObject.Predmet.ProtustrankaFormatedWithAdressOIB>
  <DomainObject.Predmet.ProtustrankaWithAdress>
    <izvorni_sadrzaj>BRANITELJSKA ZADRUGA SJEME-PANJ-UMJETNOST-ŽIVOT za proizvodnju, trgovinu i usluge Košarevac bb, 35000 Slavonski Brod</izvorni_sadrzaj>
    <derivirana_varijabla naziv="DomainObject.Predmet.ProtustrankaWithAdress_1">BRANITELJSKA ZADRUGA SJEME-PANJ-UMJETNOST-ŽIVOT za proizvodnju, trgovinu i usluge Košarevac bb, 35000 Slavonski Brod</derivirana_varijabla>
  </DomainObject.Predmet.ProtustrankaWithAdress>
  <DomainObject.Predmet.ProtustrankaWithAdressOIB>
    <izvorni_sadrzaj>BRANITELJSKA ZADRUGA SJEME-PANJ-UMJETNOST-ŽIVOT za proizvodnju, trgovinu i usluge, OIB 77667169080, Košarevac bb, 35000 Slavonski Brod</izvorni_sadrzaj>
    <derivirana_varijabla naziv="DomainObject.Predmet.ProtustrankaWithAdressOIB_1">BRANITELJSKA ZADRUGA SJEME-PANJ-UMJETNOST-ŽIVOT za proizvodnju, trgovinu i usluge, OIB 77667169080, Košarevac bb, 35000 Slavonski Brod</derivirana_varijabla>
  </DomainObject.Predmet.ProtustrankaWithAdressOIB>
  <DomainObject.Predmet.ProtustrankaNazivFormated>
    <izvorni_sadrzaj>BRANITELJSKA ZADRUGA SJEME-PANJ-UMJETNOST-ŽIVOT za proizvodnju, trgovinu i usluge</izvorni_sadrzaj>
    <derivirana_varijabla naziv="DomainObject.Predmet.ProtustrankaNazivFormated_1">BRANITELJSKA ZADRUGA SJEME-PANJ-UMJETNOST-ŽIVOT za proizvodnju, trgovinu i usluge</derivirana_varijabla>
  </DomainObject.Predmet.ProtustrankaNazivFormated>
  <DomainObject.Predmet.ProtustrankaNazivFormatedOIB>
    <izvorni_sadrzaj>BRANITELJSKA ZADRUGA SJEME-PANJ-UMJETNOST-ŽIVOT za proizvodnju, trgovinu i usluge, OIB 77667169080</izvorni_sadrzaj>
    <derivirana_varijabla naziv="DomainObject.Predmet.ProtustrankaNazivFormatedOIB_1">BRANITELJSKA ZADRUGA SJEME-PANJ-UMJETNOST-ŽIVOT za proizvodnju, trgovinu i usluge, OIB 77667169080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SJEME-PANJ-UMJETNOST-ŽIVOT za proizvodnju, trgovinu i usluge</item>
    </izvorni_sadrzaj>
    <derivirana_varijabla naziv="DomainObject.Predmet.ProtuStrankaListFormated_1">
      <item>BRANITELJSKA ZADRUGA SJEME-PANJ-UMJETNOST-ŽIVOT za proizvodnju, trgovinu i usluge</item>
    </derivirana_varijabla>
  </DomainObject.Predmet.ProtuStrankaListFormated>
  <DomainObject.Predmet.ProtuStrankaListFormatedOIB>
    <izvorni_sadrzaj>
      <item>BRANITELJSKA ZADRUGA SJEME-PANJ-UMJETNOST-ŽIVOT za proizvodnju, trgovinu i usluge, OIB 77667169080</item>
    </izvorni_sadrzaj>
    <derivirana_varijabla naziv="DomainObject.Predmet.ProtuStrankaListFormatedOIB_1">
      <item>BRANITELJSKA ZADRUGA SJEME-PANJ-UMJETNOST-ŽIVOT za proizvodnju, trgovinu i usluge, OIB 77667169080</item>
    </derivirana_varijabla>
  </DomainObject.Predmet.ProtuStrankaListFormatedOIB>
  <DomainObject.Predmet.ProtuStrankaListFormatedWithAdress>
    <izvorni_sadrzaj>
      <item>BRANITELJSKA ZADRUGA SJEME-PANJ-UMJETNOST-ŽIVOT za proizvodnju, trgovinu i usluge, Košarevac bb, 35000 Slavonski Brod</item>
    </izvorni_sadrzaj>
    <derivirana_varijabla naziv="DomainObject.Predmet.ProtuStrankaListFormatedWithAdress_1">
      <item>BRANITELJSKA ZADRUGA SJEME-PANJ-UMJETNOST-ŽIVOT za proizvodnju, trgovinu i usluge, Košarevac bb, 35000 Slavonski Brod</item>
    </derivirana_varijabla>
  </DomainObject.Predmet.ProtuStrankaListFormatedWithAdress>
  <DomainObject.Predmet.ProtuStrankaListFormatedWithAdressOIB>
    <izvorni_sadrzaj>
      <item>BRANITELJSKA ZADRUGA SJEME-PANJ-UMJETNOST-ŽIVOT za proizvodnju, trgovinu i usluge, OIB 77667169080, Košarevac bb, 35000 Slavonski Brod</item>
    </izvorni_sadrzaj>
    <derivirana_varijabla naziv="DomainObject.Predmet.ProtuStrankaListFormatedWithAdressOIB_1">
      <item>BRANITELJSKA ZADRUGA SJEME-PANJ-UMJETNOST-ŽIVOT za proizvodnju, trgovinu i usluge, OIB 77667169080, Košarevac bb, 35000 Slavonski Brod</item>
    </derivirana_varijabla>
  </DomainObject.Predmet.ProtuStrankaListFormatedWithAdressOIB>
  <DomainObject.Predmet.ProtuStrankaListNazivFormated>
    <izvorni_sadrzaj>
      <item>BRANITELJSKA ZADRUGA SJEME-PANJ-UMJETNOST-ŽIVOT za proizvodnju, trgovinu i usluge</item>
    </izvorni_sadrzaj>
    <derivirana_varijabla naziv="DomainObject.Predmet.ProtuStrankaListNazivFormated_1">
      <item>BRANITELJSKA ZADRUGA SJEME-PANJ-UMJETNOST-ŽIVOT za proizvodnju, trgovinu i usluge</item>
    </derivirana_varijabla>
  </DomainObject.Predmet.ProtuStrankaListNazivFormated>
  <DomainObject.Predmet.ProtuStrankaListNazivFormatedOIB>
    <izvorni_sadrzaj>
      <item>BRANITELJSKA ZADRUGA SJEME-PANJ-UMJETNOST-ŽIVOT za proizvodnju, trgovinu i usluge, OIB 77667169080</item>
    </izvorni_sadrzaj>
    <derivirana_varijabla naziv="DomainObject.Predmet.ProtuStrankaListNazivFormatedOIB_1">
      <item>BRANITELJSKA ZADRUGA SJEME-PANJ-UMJETNOST-ŽIVOT za proizvodnju, trgovinu i usluge, OIB 77667169080</item>
    </derivirana_varijabla>
  </DomainObject.Predmet.ProtuStrankaListNazivFormatedOIB>
  <DomainObject.Predmet.OstaliListFormated>
    <izvorni_sadrzaj>
      <item>Andrej Macko</item>
      <item>Tomislav Skutari</item>
    </izvorni_sadrzaj>
    <derivirana_varijabla naziv="DomainObject.Predmet.OstaliListFormated_1">
      <item>Andrej Macko</item>
      <item>Tomislav Skutari</item>
    </derivirana_varijabla>
  </DomainObject.Predmet.OstaliListFormated>
  <DomainObject.Predmet.OstaliListFormatedOIB>
    <izvorni_sadrzaj>
      <item>Andrej Macko, OIB 71127291970</item>
      <item>Tomislav Skutari</item>
    </izvorni_sadrzaj>
    <derivirana_varijabla naziv="DomainObject.Predmet.OstaliListFormatedOIB_1">
      <item>Andrej Macko, OIB 71127291970</item>
      <item>Tomislav Skutari</item>
    </derivirana_varijabla>
  </DomainObject.Predmet.OstaliListFormatedOIB>
  <DomainObject.Predmet.OstaliListFormatedWithAdress>
    <izvorni_sadrzaj>
      <item>Andrej Macko, Pribudovačka Ulica 37, 35000 Slavonski Brod</item>
      <item>Tomislav Skutari</item>
    </izvorni_sadrzaj>
    <derivirana_varijabla naziv="DomainObject.Predmet.OstaliListFormatedWithAdress_1">
      <item>Andrej Macko, Pribudovačka Ulica 37, 35000 Slavonski Brod</item>
      <item>Tomislav Skutari</item>
    </derivirana_varijabla>
  </DomainObject.Predmet.OstaliListFormatedWithAdress>
  <DomainObject.Predmet.OstaliListFormatedWithAdressOIB>
    <izvorni_sadrzaj>
      <item>Andrej Macko, OIB 71127291970, Pribudovačka Ulica 37, 35000 Slavonski Brod</item>
      <item>Tomislav Skutari</item>
    </izvorni_sadrzaj>
    <derivirana_varijabla naziv="DomainObject.Predmet.OstaliListFormatedWithAdressOIB_1">
      <item>Andrej Macko, OIB 71127291970, Pribudovačka Ulica 37, 35000 Slavonski Brod</item>
      <item>Tomislav Skutari</item>
    </derivirana_varijabla>
  </DomainObject.Predmet.OstaliListFormatedWithAdressOIB>
  <DomainObject.Predmet.OstaliListNazivFormated>
    <izvorni_sadrzaj>
      <item>Andrej Macko</item>
      <item>Tomislav Skutari</item>
    </izvorni_sadrzaj>
    <derivirana_varijabla naziv="DomainObject.Predmet.OstaliListNazivFormated_1">
      <item>Andrej Macko</item>
      <item>Tomislav Skutari</item>
    </derivirana_varijabla>
  </DomainObject.Predmet.OstaliListNazivFormated>
  <DomainObject.Predmet.OstaliListNazivFormatedOIB>
    <izvorni_sadrzaj>
      <item>Andrej Macko, OIB 71127291970</item>
      <item>Tomislav Skutari</item>
    </izvorni_sadrzaj>
    <derivirana_varijabla naziv="DomainObject.Predmet.OstaliListNazivFormatedOIB_1">
      <item>Andrej Macko, OIB 71127291970</item>
      <item>Tomislav Skutari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SJEME-PANJ-UMJETNOST-ŽIVOT za proizvodnju, trgovinu i usluge</izvorni_sadrzaj>
    <derivirana_varijabla naziv="DomainObject.Predmet.ProtustrankaIDrugi_1">BRANITELJSKA ZADRUGA SJEME-PANJ-UMJETNOST-ŽIVOT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BRANITELJSKA ZADRUGA SJEME-PANJ-UMJETNOST-ŽIVOT za proizvodnju, trgovinu i usluge, OIB 77667169080, Košarevac bb, 35000 Slavonski Brod</izvorni_sadrzaj>
    <derivirana_varijabla naziv="DomainObject.Predmet.ProtustrankaIDrugiAdressOIB_1">BRANITELJSKA ZADRUGA SJEME-PANJ-UMJETNOST-ŽIVOT za proizvodnju, trgovinu i usluge, OIB 77667169080, Košarevac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ZADRUGA SJEME-PANJ-UMJETNOST-ŽIVOT za proizvodnju, trgovinu i usluge</item>
      <item>Andrej Macko</item>
      <item>Tomislav Skutari</item>
    </izvorni_sadrzaj>
    <derivirana_varijabla naziv="DomainObject.Predmet.SudioniciListNaziv_1">
      <item>Financijska agencija</item>
      <item>BRANITELJSKA ZADRUGA SJEME-PANJ-UMJETNOST-ŽIVOT za proizvodnju, trgovinu i usluge</item>
      <item>Andrej Macko</item>
      <item>Tomislav Skutari</item>
    </derivirana_varijabla>
  </DomainObject.Predmet.SudioniciListNaziv>
  <DomainObject.Predmet.SudioniciListAdressOIB>
    <izvorni_sadrzaj>
      <item>Financijska agencija, OIB 85821130368, Ulica grada Vukovara 70,10000 Zagreb</item>
      <item>BRANITELJSKA ZADRUGA SJEME-PANJ-UMJETNOST-ŽIVOT za proizvodnju, trgovinu i usluge, OIB 77667169080, Košarevac bb,35000 Slavonski Brod</item>
      <item>Andrej Macko, OIB 71127291970, Pribudovačka Ulica 37,35000 Slavonski Brod</item>
      <item>Tomislav Skutari</item>
    </izvorni_sadrzaj>
    <derivirana_varijabla naziv="DomainObject.Predmet.SudioniciListAdressOIB_1">
      <item>Financijska agencija, OIB 85821130368, Ulica grada Vukovara 70,10000 Zagreb</item>
      <item>BRANITELJSKA ZADRUGA SJEME-PANJ-UMJETNOST-ŽIVOT za proizvodnju, trgovinu i usluge, OIB 77667169080, Košarevac bb,35000 Slavonski Brod</item>
      <item>Andrej Macko, OIB 71127291970, Pribudovačka Ulica 37,35000 Slavonski Brod</item>
      <item>Tomislav Skutari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77667169080</item>
      <item>, OIB 71127291970</item>
      <item>, OIB null</item>
    </izvorni_sadrzaj>
    <derivirana_varijabla naziv="DomainObject.Predmet.SudioniciListNazivOIB_1">
      <item>, OIB 85821130368</item>
      <item>, OIB 77667169080</item>
      <item>, OIB 71127291970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97</properties:Words>
  <properties:Characters>607</properties:Characters>
  <properties:Lines>37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2016-12-08T07:26:00Z</dcterms:created>
  <dc:creator>Trgovacki sud</dc:creator>
  <cp:lastModifiedBy>wsadmin</cp:lastModifiedBy>
  <cp:lastPrinted>2016-12-08T07:26:00Z</cp:lastPrinted>
  <dcterms:modified xmlns:xsi="http://www.w3.org/2001/XMLSchema-instance" xsi:type="dcterms:W3CDTF">2016-12-08T07:27:00Z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