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8dc1" w14:paraId="b918dc1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A87EBB">
        <w:t>2240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87EBB">
        <w:t xml:space="preserve"> </w:t>
      </w:r>
      <w:proofErr w:type="spellStart"/>
      <w:r w:rsidR="00A87EBB">
        <w:t>ANATOMSA</w:t>
      </w:r>
      <w:proofErr w:type="spellEnd"/>
      <w:r w:rsidR="00A87EBB">
        <w:t xml:space="preserve"> d.o.o. Đakovo, Splitska </w:t>
      </w:r>
      <w:proofErr w:type="spellStart"/>
      <w:r w:rsidR="00A87EBB">
        <w:t>18</w:t>
      </w:r>
      <w:proofErr w:type="spellEnd"/>
      <w:r w:rsidR="00A87EBB">
        <w:t xml:space="preserve">, </w:t>
      </w:r>
      <w:proofErr w:type="spellStart"/>
      <w:r w:rsidR="00A87EBB">
        <w:t>OIB</w:t>
      </w:r>
      <w:proofErr w:type="spellEnd"/>
      <w:r w:rsidR="00A87EBB">
        <w:t xml:space="preserve">: </w:t>
      </w:r>
      <w:proofErr w:type="spellStart"/>
      <w:r w:rsidR="00A87EBB">
        <w:t>54230507449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2C5200">
        <w:t>21</w:t>
      </w:r>
      <w:proofErr w:type="spellEnd"/>
      <w:r w:rsidR="00C82343">
        <w:t xml:space="preserve">. </w:t>
      </w:r>
      <w:r w:rsidR="000D4B4B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6D01B2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2B280B">
        <w:rPr>
          <w:bCs/>
        </w:rPr>
        <w:t xml:space="preserve"> </w:t>
      </w:r>
      <w:proofErr w:type="spellStart"/>
      <w:r w:rsidR="00A87EBB">
        <w:t>ANATOMSA</w:t>
      </w:r>
      <w:proofErr w:type="spellEnd"/>
      <w:r w:rsidR="00A87EBB">
        <w:t xml:space="preserve"> d.o.o. Đakovo, Splitska </w:t>
      </w:r>
      <w:proofErr w:type="spellStart"/>
      <w:r w:rsidR="00A87EBB">
        <w:t>18</w:t>
      </w:r>
      <w:proofErr w:type="spellEnd"/>
      <w:r w:rsidR="00A87EBB">
        <w:t xml:space="preserve">, </w:t>
      </w:r>
      <w:proofErr w:type="spellStart"/>
      <w:r w:rsidR="00A87EBB">
        <w:t>OIB</w:t>
      </w:r>
      <w:proofErr w:type="spellEnd"/>
      <w:r w:rsidR="00A87EBB">
        <w:t xml:space="preserve">: </w:t>
      </w:r>
      <w:proofErr w:type="spellStart"/>
      <w:r w:rsidR="00A87EBB">
        <w:t>54230507449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A87EBB">
        <w:t xml:space="preserve"> Ivan Čulić, Križevci, Ulica Drage Grdenića </w:t>
      </w:r>
      <w:proofErr w:type="spellStart"/>
      <w:r w:rsidR="00A87EBB">
        <w:t>20</w:t>
      </w:r>
      <w:proofErr w:type="spellEnd"/>
      <w:r w:rsidR="00A87EBB">
        <w:t xml:space="preserve">, </w:t>
      </w:r>
      <w:proofErr w:type="spellStart"/>
      <w:r w:rsidR="00A87EBB">
        <w:t>OIB</w:t>
      </w:r>
      <w:proofErr w:type="spellEnd"/>
      <w:r w:rsidR="00A87EBB">
        <w:t xml:space="preserve">: </w:t>
      </w:r>
      <w:proofErr w:type="spellStart"/>
      <w:r w:rsidR="00A87EBB">
        <w:t>28643153330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C55BA0">
        <w:rPr>
          <w:bCs/>
        </w:rPr>
        <w:t xml:space="preserve"> </w:t>
      </w:r>
      <w:r w:rsidR="006D01B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A87EBB">
        <w:t>19</w:t>
      </w:r>
      <w:r w:rsidR="00F7152E">
        <w:t xml:space="preserve">. </w:t>
      </w:r>
      <w:r w:rsidR="00795DD6">
        <w:t>rujna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95DD6">
        <w:t>4</w:t>
      </w:r>
      <w:r w:rsidR="00DC51C2">
        <w:t>.</w:t>
      </w:r>
      <w:r w:rsidR="00794266">
        <w:t xml:space="preserve"> </w:t>
      </w:r>
      <w:r w:rsidR="00795DD6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A87EBB">
        <w:t>2240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A87EBB">
        <w:t>2240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A3C17">
        <w:t>21</w:t>
      </w:r>
      <w:proofErr w:type="spellEnd"/>
      <w:r w:rsidR="00C82343">
        <w:t xml:space="preserve">. </w:t>
      </w:r>
      <w:r w:rsidR="000D4B4B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0B1FAE">
        <w:t xml:space="preserve"> </w:t>
      </w:r>
      <w:r w:rsidR="006D01B2">
        <w:t>ovoga suda</w:t>
      </w:r>
      <w:r w:rsidR="000B1FAE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A3C17">
        <w:t>21</w:t>
      </w:r>
      <w:r w:rsidR="000D4B4B">
        <w:t>.12</w:t>
      </w:r>
      <w:proofErr w:type="spellEnd"/>
      <w:r w:rsidR="000D4B4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26525"/>
    <w:rsid w:val="00040329"/>
    <w:rsid w:val="00043FED"/>
    <w:rsid w:val="0006489C"/>
    <w:rsid w:val="00086CC9"/>
    <w:rsid w:val="0008749E"/>
    <w:rsid w:val="000B1FAE"/>
    <w:rsid w:val="000C47AE"/>
    <w:rsid w:val="000D4B4B"/>
    <w:rsid w:val="000E4A6A"/>
    <w:rsid w:val="000E6A82"/>
    <w:rsid w:val="000F2684"/>
    <w:rsid w:val="000F7D43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2911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549F6"/>
    <w:rsid w:val="00265AB9"/>
    <w:rsid w:val="00270458"/>
    <w:rsid w:val="00285EB1"/>
    <w:rsid w:val="00286514"/>
    <w:rsid w:val="00291A4E"/>
    <w:rsid w:val="00293A9C"/>
    <w:rsid w:val="002B280B"/>
    <w:rsid w:val="002B6B2E"/>
    <w:rsid w:val="002C5200"/>
    <w:rsid w:val="002E0208"/>
    <w:rsid w:val="00312176"/>
    <w:rsid w:val="0033604D"/>
    <w:rsid w:val="003453BC"/>
    <w:rsid w:val="00354F5C"/>
    <w:rsid w:val="00364026"/>
    <w:rsid w:val="003660B7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312BB"/>
    <w:rsid w:val="00441C0A"/>
    <w:rsid w:val="00444EA2"/>
    <w:rsid w:val="0045383A"/>
    <w:rsid w:val="00455E4A"/>
    <w:rsid w:val="00487157"/>
    <w:rsid w:val="00490690"/>
    <w:rsid w:val="00495676"/>
    <w:rsid w:val="0049612F"/>
    <w:rsid w:val="004A2072"/>
    <w:rsid w:val="004A4BA7"/>
    <w:rsid w:val="004A619D"/>
    <w:rsid w:val="004B69A1"/>
    <w:rsid w:val="004D2B02"/>
    <w:rsid w:val="004D48B9"/>
    <w:rsid w:val="004E18A2"/>
    <w:rsid w:val="004E39F5"/>
    <w:rsid w:val="004F1ABF"/>
    <w:rsid w:val="004F1E86"/>
    <w:rsid w:val="004F3B9A"/>
    <w:rsid w:val="005064EA"/>
    <w:rsid w:val="0050790E"/>
    <w:rsid w:val="00520DFA"/>
    <w:rsid w:val="00534927"/>
    <w:rsid w:val="00534D0B"/>
    <w:rsid w:val="00534E0F"/>
    <w:rsid w:val="005420F0"/>
    <w:rsid w:val="00551557"/>
    <w:rsid w:val="00553900"/>
    <w:rsid w:val="00554AF9"/>
    <w:rsid w:val="00556CEE"/>
    <w:rsid w:val="005619CA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A3C17"/>
    <w:rsid w:val="006B0F9C"/>
    <w:rsid w:val="006B2E3E"/>
    <w:rsid w:val="006C3FCC"/>
    <w:rsid w:val="006C61D1"/>
    <w:rsid w:val="006C6A86"/>
    <w:rsid w:val="006D01B2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5DD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B1D24"/>
    <w:rsid w:val="009D42F4"/>
    <w:rsid w:val="009E04FF"/>
    <w:rsid w:val="009F538B"/>
    <w:rsid w:val="00A00307"/>
    <w:rsid w:val="00A071BA"/>
    <w:rsid w:val="00A11D11"/>
    <w:rsid w:val="00A12C16"/>
    <w:rsid w:val="00A14B73"/>
    <w:rsid w:val="00A2517C"/>
    <w:rsid w:val="00A35140"/>
    <w:rsid w:val="00A353A4"/>
    <w:rsid w:val="00A415E7"/>
    <w:rsid w:val="00A54C51"/>
    <w:rsid w:val="00A579DC"/>
    <w:rsid w:val="00A61D8E"/>
    <w:rsid w:val="00A75F8E"/>
    <w:rsid w:val="00A832D0"/>
    <w:rsid w:val="00A87664"/>
    <w:rsid w:val="00A87EBB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1761"/>
    <w:rsid w:val="00B032EC"/>
    <w:rsid w:val="00B10858"/>
    <w:rsid w:val="00B14447"/>
    <w:rsid w:val="00B2264E"/>
    <w:rsid w:val="00B247A4"/>
    <w:rsid w:val="00B417BA"/>
    <w:rsid w:val="00B46738"/>
    <w:rsid w:val="00B561DB"/>
    <w:rsid w:val="00B76E5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55BA0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24B3B"/>
    <w:rsid w:val="00D36A9D"/>
    <w:rsid w:val="00D4679F"/>
    <w:rsid w:val="00D51D0F"/>
    <w:rsid w:val="00DA08C7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58BC"/>
    <w:rsid w:val="00F36582"/>
    <w:rsid w:val="00F534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4B2F"/>
    <w:rsid w:val="00FF5397"/>
    <w:rsid w:val="00FF6FA6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9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9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9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9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9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9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9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9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2240</izvorni_sadrzaj>
    <derivirana_varijabla naziv="DomainObject.Predmet.Broj_1">2240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St-2240/2016</izvorni_sadrzaj>
    <derivirana_varijabla naziv="DomainObject.Predmet.OznakaBroj_1">St-2240/2016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ANATOMSA d.o.o. za posredovanje, unutarnju i vanjsku trgovinu odjećom i obućom</izvorni_sadrzaj>
    <derivirana_varijabla naziv="DomainObject.Predmet.ProtustrankaFormated_1">  ANATOMSA d.o.o. za posredovanje, unutarnju i vanjsku trgovinu odjećom i obućom</derivirana_varijabla>
  </DomainObject.Predmet.ProtustrankaFormated>
  <DomainObject.Predmet.ProtustrankaFormatedOIB>
    <izvorni_sadrzaj>  ANATOMSA d.o.o. za posredovanje, unutarnju i vanjsku trgovinu odjećom i obućom, OIB 54230507449</izvorni_sadrzaj>
    <derivirana_varijabla naziv="DomainObject.Predmet.ProtustrankaFormatedOIB_1">  ANATOMSA d.o.o. za posredovanje, unutarnju i vanjsku trgovinu odjećom i obućom, OIB 54230507449</derivirana_varijabla>
  </DomainObject.Predmet.ProtustrankaFormatedOIB>
  <DomainObject.Predmet.ProtustrankaFormatedWithAdress>
    <izvorni_sadrzaj> ANATOMSA d.o.o. za posredovanje, unutarnju i vanjsku trgovinu odjećom i obućom, Splitska 18, 31400 Đakovo</izvorni_sadrzaj>
    <derivirana_varijabla naziv="DomainObject.Predmet.ProtustrankaFormatedWithAdress_1"> ANATOMSA d.o.o. za posredovanje, unutarnju i vanjsku trgovinu odjećom i obućom, Splitska 18, 31400 Đakovo</derivirana_varijabla>
  </DomainObject.Predmet.ProtustrankaFormatedWithAdress>
  <DomainObject.Predmet.ProtustrankaFormatedWithAdressOIB>
    <izvorni_sadrzaj> ANATOMSA d.o.o. za posredovanje, unutarnju i vanjsku trgovinu odjećom i obućom, OIB 54230507449, Splitska 18, 31400 Đakovo</izvorni_sadrzaj>
    <derivirana_varijabla naziv="DomainObject.Predmet.ProtustrankaFormatedWithAdressOIB_1"> ANATOMSA d.o.o. za posredovanje, unutarnju i vanjsku trgovinu odjećom i obućom, OIB 54230507449, Splitska 18, 31400 Đakovo</derivirana_varijabla>
  </DomainObject.Predmet.ProtustrankaFormatedWithAdressOIB>
  <DomainObject.Predmet.ProtustrankaWithAdress>
    <izvorni_sadrzaj>ANATOMSA d.o.o. za posredovanje, unutarnju i vanjsku trgovinu odjećom i obućom Splitska 18, 31400 Đakovo</izvorni_sadrzaj>
    <derivirana_varijabla naziv="DomainObject.Predmet.ProtustrankaWithAdress_1">ANATOMSA d.o.o. za posredovanje, unutarnju i vanjsku trgovinu odjećom i obućom Splitska 18, 31400 Đakovo</derivirana_varijabla>
  </DomainObject.Predmet.ProtustrankaWithAdress>
  <DomainObject.Predmet.ProtustrankaWithAdressOIB>
    <izvorni_sadrzaj>ANATOMSA d.o.o. za posredovanje, unutarnju i vanjsku trgovinu odjećom i obućom, OIB 54230507449, Splitska 18, 31400 Đakovo</izvorni_sadrzaj>
    <derivirana_varijabla naziv="DomainObject.Predmet.ProtustrankaWithAdressOIB_1">ANATOMSA d.o.o. za posredovanje, unutarnju i vanjsku trgovinu odjećom i obućom, OIB 54230507449, Splitska 18, 31400 Đakovo</derivirana_varijabla>
  </DomainObject.Predmet.ProtustrankaWithAdressOIB>
  <DomainObject.Predmet.ProtustrankaNazivFormated>
    <izvorni_sadrzaj>ANATOMSA d.o.o. za posredovanje, unutarnju i vanjsku trgovinu odjećom i obućom</izvorni_sadrzaj>
    <derivirana_varijabla naziv="DomainObject.Predmet.ProtustrankaNazivFormated_1">ANATOMSA d.o.o. za posredovanje, unutarnju i vanjsku trgovinu odjećom i obućom</derivirana_varijabla>
  </DomainObject.Predmet.ProtustrankaNazivFormated>
  <DomainObject.Predmet.ProtustrankaNazivFormatedOIB>
    <izvorni_sadrzaj>ANATOMSA d.o.o. za posredovanje, unutarnju i vanjsku trgovinu odjećom i obućom, OIB 54230507449</izvorni_sadrzaj>
    <derivirana_varijabla naziv="DomainObject.Predmet.ProtustrankaNazivFormatedOIB_1">ANATOMSA d.o.o. za posredovanje, unutarnju i vanjsku trgovinu odjećom i obućom, OIB 54230507449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ANATOMSA d.o.o. za posredovanje, unutarnju i vanjsku trgovinu odjećom i obućom</item>
    </izvorni_sadrzaj>
    <derivirana_varijabla naziv="DomainObject.Predmet.ProtuStrankaListFormated_1">
      <item>ANATOMSA d.o.o. za posredovanje, unutarnju i vanjsku trgovinu odjećom i obućom</item>
    </derivirana_varijabla>
  </DomainObject.Predmet.ProtuStrankaListFormated>
  <DomainObject.Predmet.ProtuStrankaListFormatedOIB>
    <izvorni_sadrzaj>
      <item>ANATOMSA d.o.o. za posredovanje, unutarnju i vanjsku trgovinu odjećom i obućom, OIB 54230507449</item>
    </izvorni_sadrzaj>
    <derivirana_varijabla naziv="DomainObject.Predmet.ProtuStrankaListFormatedOIB_1">
      <item>ANATOMSA d.o.o. za posredovanje, unutarnju i vanjsku trgovinu odjećom i obućom, OIB 54230507449</item>
    </derivirana_varijabla>
  </DomainObject.Predmet.ProtuStrankaListFormatedOIB>
  <DomainObject.Predmet.ProtuStrankaListFormatedWithAdress>
    <izvorni_sadrzaj>
      <item>ANATOMSA d.o.o. za posredovanje, unutarnju i vanjsku trgovinu odjećom i obućom, Splitska 18, 31400 Đakovo</item>
    </izvorni_sadrzaj>
    <derivirana_varijabla naziv="DomainObject.Predmet.ProtuStrankaListFormatedWithAdress_1">
      <item>ANATOMSA d.o.o. za posredovanje, unutarnju i vanjsku trgovinu odjećom i obućom, Splitska 18, 31400 Đakovo</item>
    </derivirana_varijabla>
  </DomainObject.Predmet.ProtuStrankaListFormatedWithAdress>
  <DomainObject.Predmet.ProtuStrankaListFormatedWithAdressOIB>
    <izvorni_sadrzaj>
      <item>ANATOMSA d.o.o. za posredovanje, unutarnju i vanjsku trgovinu odjećom i obućom, OIB 54230507449, Splitska 18, 31400 Đakovo</item>
    </izvorni_sadrzaj>
    <derivirana_varijabla naziv="DomainObject.Predmet.ProtuStrankaListFormatedWithAdressOIB_1">
      <item>ANATOMSA d.o.o. za posredovanje, unutarnju i vanjsku trgovinu odjećom i obućom, OIB 54230507449, Splitska 18, 31400 Đakovo</item>
    </derivirana_varijabla>
  </DomainObject.Predmet.ProtuStrankaListFormatedWithAdressOIB>
  <DomainObject.Predmet.ProtuStrankaListNazivFormated>
    <izvorni_sadrzaj>
      <item>ANATOMSA d.o.o. za posredovanje, unutarnju i vanjsku trgovinu odjećom i obućom</item>
    </izvorni_sadrzaj>
    <derivirana_varijabla naziv="DomainObject.Predmet.ProtuStrankaListNazivFormated_1">
      <item>ANATOMSA d.o.o. za posredovanje, unutarnju i vanjsku trgovinu odjećom i obućom</item>
    </derivirana_varijabla>
  </DomainObject.Predmet.ProtuStrankaListNazivFormated>
  <DomainObject.Predmet.ProtuStrankaListNazivFormatedOIB>
    <izvorni_sadrzaj>
      <item>ANATOMSA d.o.o. za posredovanje, unutarnju i vanjsku trgovinu odjećom i obućom, OIB 54230507449</item>
    </izvorni_sadrzaj>
    <derivirana_varijabla naziv="DomainObject.Predmet.ProtuStrankaListNazivFormatedOIB_1">
      <item>ANATOMSA d.o.o. za posredovanje, unutarnju i vanjsku trgovinu odjećom i obućom, OIB 54230507449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ANATOMSA d.o.o. za posredovanje, unutarnju i vanjsku trgovinu odjećom i obućom</izvorni_sadrzaj>
    <derivirana_varijabla naziv="DomainObject.Predmet.ProtustrankaIDrugi_1">ANATOMSA d.o.o. za posredovanje, unutarnju i vanjsku trgovinu odjećom i obućom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ANATOMSA d.o.o. za posredovanje, unutarnju i vanjsku trgovinu odjećom i obućom, OIB 54230507449, Splitska 18, 31400 Đakovo</izvorni_sadrzaj>
    <derivirana_varijabla naziv="DomainObject.Predmet.ProtustrankaIDrugiAdressOIB_1">ANATOMSA d.o.o. za posredovanje, unutarnju i vanjsku trgovinu odjećom i obućom, OIB 54230507449, Splitska 18,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ANATOMSA d.o.o. za posredovanje, unutarnju i vanjsku trgovinu odjećom i obućom</item>
    </izvorni_sadrzaj>
    <derivirana_varijabla naziv="DomainObject.Predmet.SudioniciListNaziv_1">
      <item>FINA RC OSIJEK</item>
      <item>ANATOMSA d.o.o. za posredovanje, unutarnju i vanjsku trgovinu odjećom i obućom</item>
    </derivirana_varijabla>
  </DomainObject.Predmet.SudioniciListNaziv>
  <DomainObject.Predmet.SudioniciListAdressOIB>
    <izvorni_sadrzaj>
      <item>FINA RC OSIJEK, OIB 85821130368</item>
      <item>ANATOMSA d.o.o. za posredovanje, unutarnju i vanjsku trgovinu odjećom i obućom, OIB 54230507449, Splitska 18,31400 Đakovo</item>
    </izvorni_sadrzaj>
    <derivirana_varijabla naziv="DomainObject.Predmet.SudioniciListAdressOIB_1">
      <item>FINA RC OSIJEK, OIB 85821130368</item>
      <item>ANATOMSA d.o.o. za posredovanje, unutarnju i vanjsku trgovinu odjećom i obućom, OIB 54230507449, Splitska 18,31400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54230507449</item>
    </izvorni_sadrzaj>
    <derivirana_varijabla naziv="DomainObject.Predmet.SudioniciListNazivOIB_1">
      <item>, OIB 85821130368</item>
      <item>, OIB 54230507449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Ulica Drage Grdenića 20, 48260 Križevci</item>
    </izvorni_sadrzaj>
    <derivirana_varijabla naziv="DomainObject.Predmet.StecajniUpraviteljiListAddressOIB_1">
      <item>Ivan Čulić, OIB 28643153330, Ulica Drage Grdenića 20,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48209-53CC-41D2-A247-1B5B4CCEA2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360</properties:Words>
  <properties:Characters>1893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2016-11-21T08:21:00Z</dcterms:created>
  <dc:creator>wsadmin</dc:creator>
  <cp:lastModifiedBy>Sanda Gučić</cp:lastModifiedBy>
  <cp:lastPrinted>2016-11-21T08:19:00Z</cp:lastPrinted>
  <dcterms:modified xmlns:xsi="http://www.w3.org/2001/XMLSchema-instance" xsi:type="dcterms:W3CDTF">2016-11-22T12:03:00Z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