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d148" w14:paraId="083d148" w:rsidRDefault="0037634A" w:rsidP="00910611" w:rsidR="003763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634A" w:rsidP="00910611" w:rsidR="0037634A">
      <w:r>
        <w:rPr>
          <w:rFonts w:eastAsia="MS Mincho"/>
          <w:szCs w:val="24"/>
        </w:rPr>
        <w:t>REPUBLIKA HRVATSKA</w:t>
      </w:r>
    </w:p>
    <w:p w:rsidRDefault="0037634A" w:rsidP="00910611" w:rsidR="0037634A">
      <w:r>
        <w:rPr>
          <w:rFonts w:eastAsia="MS Mincho"/>
          <w:szCs w:val="24"/>
        </w:rPr>
        <w:t>TRGOVAČKI SUD U RIJECI</w:t>
      </w:r>
    </w:p>
    <w:p w:rsidRDefault="0037634A" w:rsidR="0037634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37634A" w:rsidP="00C31925" w:rsidR="0037634A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42E56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8868FD" w:rsidRPr="008868FD">
        <w:rPr>
          <w:sz w:val="24"/>
          <w:szCs w:val="24"/>
        </w:rPr>
        <w:t>KLANA GRADNJA društvo s ograničenom odgovornošću za graditeljstvo, projektiranje i nadzor nad gradnjom Klana (Općina Klana), Klana 244</w:t>
      </w:r>
      <w:r w:rsidR="00036602" w:rsidRPr="008868FD">
        <w:rPr>
          <w:sz w:val="24"/>
          <w:szCs w:val="24"/>
        </w:rPr>
        <w:t xml:space="preserve">, </w:t>
      </w:r>
      <w:r w:rsidR="00D42E56" w:rsidRPr="008868F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868FD" w:rsidRPr="008868FD">
        <w:rPr>
          <w:sz w:val="24"/>
          <w:szCs w:val="24"/>
        </w:rPr>
        <w:t>040232634</w:t>
      </w:r>
      <w:r w:rsidR="00D50E52" w:rsidRPr="008868FD">
        <w:rPr>
          <w:sz w:val="24"/>
          <w:szCs w:val="24"/>
        </w:rPr>
        <w:t xml:space="preserve">, </w:t>
      </w:r>
      <w:r w:rsidR="009E57FF" w:rsidRPr="008868FD">
        <w:rPr>
          <w:sz w:val="24"/>
          <w:szCs w:val="24"/>
        </w:rPr>
        <w:t xml:space="preserve">OIB: </w:t>
      </w:r>
      <w:r w:rsidR="008868FD" w:rsidRPr="008868FD">
        <w:rPr>
          <w:sz w:val="24"/>
          <w:szCs w:val="24"/>
        </w:rPr>
        <w:t>72993535389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868FD" w:rsidRPr="008868FD">
        <w:rPr>
          <w:sz w:val="24"/>
          <w:szCs w:val="24"/>
        </w:rPr>
        <w:t xml:space="preserve">KLANA GRADNJA društvo s ograničenom odgovornošću za graditeljstvo, projektiranje i nadzor nad gradnjom Klana (Općina Klana), Klana 244, </w:t>
      </w:r>
      <w:r w:rsidR="008868FD" w:rsidRPr="008868F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868FD" w:rsidRPr="008868FD">
        <w:rPr>
          <w:sz w:val="24"/>
          <w:szCs w:val="24"/>
        </w:rPr>
        <w:t>040232634, OIB: 72993535389</w:t>
      </w:r>
      <w:r w:rsidR="008868F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868FD" w:rsidRPr="008868FD">
        <w:rPr>
          <w:sz w:val="24"/>
          <w:szCs w:val="24"/>
        </w:rPr>
        <w:t>KLANA GRADNJA društvo s ograničenom odgovornošću za graditeljstvo, projektiranje i nadzor nad gradnjom Klana (Općina Klana), Klana 244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819" w:rsidP="00C31925" w:rsidR="00714819">
      <w:r>
        <w:separator/>
      </w:r>
    </w:p>
  </w:endnote>
  <w:endnote w:id="0" w:type="continuationSeparator">
    <w:p w:rsidRDefault="00714819" w:rsidP="00C31925" w:rsidR="00714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8FD" w:rsidR="008868F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34A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8FD" w:rsidR="008868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819" w:rsidP="00C31925" w:rsidR="00714819">
      <w:r>
        <w:separator/>
      </w:r>
    </w:p>
  </w:footnote>
  <w:footnote w:id="0" w:type="continuationSeparator">
    <w:p w:rsidRDefault="00714819" w:rsidP="00C31925" w:rsidR="00714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8FD" w:rsidR="008868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71</w:t>
    </w:r>
    <w:r w:rsidR="008868FD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8FD" w:rsidR="008868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127BC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7634A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14819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60DD2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KLANA GRADNJA d.o.o.  Klana</izvorni_sadrzaj>
    <derivirana_varijabla naziv="DomainObject.Predmet.ProtustrankaFormated_1">  KLANA GRADNJA d.o.o.  Klana</derivirana_varijabla>
  </DomainObject.Predmet.ProtustrankaFormated>
  <DomainObject.Predmet.ProtustrankaFormatedOIB>
    <izvorni_sadrzaj>  KLANA GRADNJA d.o.o.  Klana, OIB 72993535389</izvorni_sadrzaj>
    <derivirana_varijabla naziv="DomainObject.Predmet.ProtustrankaFormatedOIB_1">  KLANA GRADNJA d.o.o.  Klana, OIB 72993535389</derivirana_varijabla>
  </DomainObject.Predmet.ProtustrankaFormatedOIB>
  <DomainObject.Predmet.ProtustrankaFormatedWithAdress>
    <izvorni_sadrzaj> KLANA GRADNJA d.o.o.  Klana, Klana 244, 51217 Klana</izvorni_sadrzaj>
    <derivirana_varijabla naziv="DomainObject.Predmet.ProtustrankaFormatedWithAdress_1"> KLANA GRADNJA d.o.o.  Klana, Klana 244, 51217 Klana</derivirana_varijabla>
  </DomainObject.Predmet.ProtustrankaFormatedWithAdress>
  <DomainObject.Predmet.ProtustrankaFormatedWithAdressOIB>
    <izvorni_sadrzaj> KLANA GRADNJA d.o.o.  Klana, OIB 72993535389, Klana 244, 51217 Klana</izvorni_sadrzaj>
    <derivirana_varijabla naziv="DomainObject.Predmet.ProtustrankaFormatedWithAdressOIB_1"> KLANA GRADNJA d.o.o.  Klana, OIB 72993535389, Klana 244, 51217 Klana</derivirana_varijabla>
  </DomainObject.Predmet.ProtustrankaFormatedWithAdressOIB>
  <DomainObject.Predmet.ProtustrankaWithAdress>
    <izvorni_sadrzaj>KLANA GRADNJA d.o.o.  Klana Klana 244, 51217 Klana</izvorni_sadrzaj>
    <derivirana_varijabla naziv="DomainObject.Predmet.ProtustrankaWithAdress_1">KLANA GRADNJA d.o.o.  Klana Klana 244, 51217 Klana</derivirana_varijabla>
  </DomainObject.Predmet.ProtustrankaWithAdress>
  <DomainObject.Predmet.ProtustrankaWithAdressOIB>
    <izvorni_sadrzaj>KLANA GRADNJA d.o.o.  Klana, OIB 72993535389, Klana 244, 51217 Klana</izvorni_sadrzaj>
    <derivirana_varijabla naziv="DomainObject.Predmet.ProtustrankaWithAdressOIB_1">KLANA GRADNJA d.o.o.  Klana, OIB 72993535389, Klana 244, 51217 Klana</derivirana_varijabla>
  </DomainObject.Predmet.ProtustrankaWithAdressOIB>
  <DomainObject.Predmet.ProtustrankaNazivFormated>
    <izvorni_sadrzaj>KLANA GRADNJA d.o.o.  Klana</izvorni_sadrzaj>
    <derivirana_varijabla naziv="DomainObject.Predmet.ProtustrankaNazivFormated_1">KLANA GRADNJA d.o.o.  Klana</derivirana_varijabla>
  </DomainObject.Predmet.ProtustrankaNazivFormated>
  <DomainObject.Predmet.ProtustrankaNazivFormatedOIB>
    <izvorni_sadrzaj>KLANA GRADNJA d.o.o.  Klana, OIB 72993535389</izvorni_sadrzaj>
    <derivirana_varijabla naziv="DomainObject.Predmet.ProtustrankaNazivFormatedOIB_1">KLANA GRADNJA d.o.o.  Klana, OIB 72993535389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KLANA GRADNJA d.o.o.  Klana</item>
    </izvorni_sadrzaj>
    <derivirana_varijabla naziv="DomainObject.Predmet.ProtuStrankaListFormated_1">
      <item>KLANA GRADNJA d.o.o.  Klana</item>
    </derivirana_varijabla>
  </DomainObject.Predmet.ProtuStrankaListFormated>
  <DomainObject.Predmet.ProtuStrankaListFormatedOIB>
    <izvorni_sadrzaj>
      <item>KLANA GRADNJA d.o.o.  Klana, OIB 72993535389</item>
    </izvorni_sadrzaj>
    <derivirana_varijabla naziv="DomainObject.Predmet.ProtuStrankaListFormatedOIB_1">
      <item>KLANA GRADNJA d.o.o.  Klana, OIB 72993535389</item>
    </derivirana_varijabla>
  </DomainObject.Predmet.ProtuStrankaListFormatedOIB>
  <DomainObject.Predmet.ProtuStrankaListFormatedWithAdress>
    <izvorni_sadrzaj>
      <item>KLANA GRADNJA d.o.o.  Klana, Klana 244, 51217 Klana</item>
    </izvorni_sadrzaj>
    <derivirana_varijabla naziv="DomainObject.Predmet.ProtuStrankaListFormatedWithAdress_1">
      <item>KLANA GRADNJA d.o.o.  Klana, Klana 244, 51217 Klana</item>
    </derivirana_varijabla>
  </DomainObject.Predmet.ProtuStrankaListFormatedWithAdress>
  <DomainObject.Predmet.ProtuStrankaListFormatedWithAdressOIB>
    <izvorni_sadrzaj>
      <item>KLANA GRADNJA d.o.o.  Klana, OIB 72993535389, Klana 244, 51217 Klana</item>
    </izvorni_sadrzaj>
    <derivirana_varijabla naziv="DomainObject.Predmet.ProtuStrankaListFormatedWithAdressOIB_1">
      <item>KLANA GRADNJA d.o.o.  Klana, OIB 72993535389, Klana 244, 51217 Klana</item>
    </derivirana_varijabla>
  </DomainObject.Predmet.ProtuStrankaListFormatedWithAdressOIB>
  <DomainObject.Predmet.ProtuStrankaListNazivFormated>
    <izvorni_sadrzaj>
      <item>KLANA GRADNJA d.o.o.  Klana</item>
    </izvorni_sadrzaj>
    <derivirana_varijabla naziv="DomainObject.Predmet.ProtuStrankaListNazivFormated_1">
      <item>KLANA GRADNJA d.o.o.  Klana</item>
    </derivirana_varijabla>
  </DomainObject.Predmet.ProtuStrankaListNazivFormated>
  <DomainObject.Predmet.ProtuStrankaListNazivFormatedOIB>
    <izvorni_sadrzaj>
      <item>KLANA GRADNJA d.o.o.  Klana, OIB 72993535389</item>
    </izvorni_sadrzaj>
    <derivirana_varijabla naziv="DomainObject.Predmet.ProtuStrankaListNazivFormatedOIB_1">
      <item>KLANA GRADNJA d.o.o.  Klana, OIB 72993535389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KLANA GRADNJA d.o.o.  Klana</izvorni_sadrzaj>
    <derivirana_varijabla naziv="DomainObject.Predmet.ProtustrankaIDrugi_1">KLANA GRADNJA d.o.o. 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KLANA GRADNJA d.o.o.  Klana, OIB 72993535389, Klana 244, 51217 Klana</izvorni_sadrzaj>
    <derivirana_varijabla naziv="DomainObject.Predmet.ProtustrankaIDrugiAdressOIB_1">KLANA GRADNJA d.o.o.  Klana, OIB 72993535389, Klana 244,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KLANA GRADNJA d.o.o.  Klana</item>
    </izvorni_sadrzaj>
    <derivirana_varijabla naziv="DomainObject.Predmet.SudioniciListNaziv_1">
      <item>FINA Rijeka</item>
      <item>KLANA GRADNJA d.o.o.  Klana</item>
    </derivirana_varijabla>
  </DomainObject.Predmet.SudioniciListNaziv>
  <DomainObject.Predmet.SudioniciListAdressOIB>
    <izvorni_sadrzaj>
      <item>FINA Rijeka, OIB 85821130368, Frana Kurelca 8,51000 Rijeka</item>
      <item>KLANA GRADNJA d.o.o.  Klana, OIB 72993535389, Klana 244,51217 Klana</item>
    </izvorni_sadrzaj>
    <derivirana_varijabla naziv="DomainObject.Predmet.SudioniciListAdressOIB_1">
      <item>FINA Rijeka, OIB 85821130368, Frana Kurelca 8,51000 Rijeka</item>
      <item>KLANA GRADNJA d.o.o.  Klana, OIB 72993535389, Klana 244,51217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72993535389</item>
    </izvorni_sadrzaj>
    <derivirana_varijabla naziv="DomainObject.Predmet.SudioniciListNazivOIB_1">
      <item>, OIB 85821130368</item>
      <item>, OIB 72993535389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2129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2015-12-04T07:51:00Z</dcterms:created>
  <dc:creator>Vera Jelenović</dc:creator>
  <cp:lastModifiedBy>Danijela Fumić</cp:lastModifiedBy>
  <cp:lastPrinted>2015-12-04T07:51:00Z</cp:lastPrinted>
  <dcterms:modified xmlns:xsi="http://www.w3.org/2001/XMLSchema-instance" xsi:type="dcterms:W3CDTF">2015-12-04T07:52:00Z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