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8e7e" w14:paraId="1bf8e7e" w:rsidRDefault="00937FF9" w:rsidP="00FB7674" w:rsidR="00FB7674">
      <w:pPr>
        <w:pStyle w:val="SudNaziv"/>
        <w:ind w:firstLine="708" w:left="4248"/>
        <w15:collapsed w:val="false"/>
        <w:rPr>
          <w:rFonts w:cs="Times New Roman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7674">
        <w:rPr>
          <w:rFonts w:cs="Times New Roman"/>
        </w:rPr>
        <w:t xml:space="preserve">        Poslovni broj: 4 St-373/16-11</w:t>
      </w:r>
    </w:p>
    <w:p w:rsidRDefault="00FB7674" w:rsidP="00FB7674" w:rsidR="00FB7674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FB7674" w:rsidP="00FB7674" w:rsidR="00FB7674">
      <w:pPr>
        <w:spacing w:after="0"/>
        <w:rPr>
          <w:rFonts w:cs="Times New Roman"/>
        </w:rPr>
      </w:pPr>
    </w:p>
    <w:p w:rsidRDefault="00FB7674" w:rsidP="00FB7674" w:rsidR="00FB7674">
      <w:pPr>
        <w:spacing w:after="0"/>
        <w:ind w:firstLine="720"/>
        <w:rPr>
          <w:rFonts w:cs="Times New Roman"/>
          <w:b/>
        </w:rPr>
      </w:pPr>
    </w:p>
    <w:p w:rsidRDefault="00FB7674" w:rsidP="00FB7674" w:rsidR="00FB7674">
      <w:pPr>
        <w:spacing w:after="0"/>
        <w:ind w:firstLine="720"/>
        <w:rPr>
          <w:rFonts w:cs="Times New Roman"/>
          <w:b/>
        </w:rPr>
      </w:pPr>
    </w:p>
    <w:p w:rsidRDefault="00FB7674" w:rsidP="00FB7674" w:rsidR="00FB7674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FB7674" w:rsidP="00FB7674" w:rsidR="00FB7674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FB7674" w:rsidP="00FB7674" w:rsidR="00FB767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FB7674" w:rsidP="00FB7674" w:rsidR="00FB7674">
      <w:pPr>
        <w:spacing w:after="0"/>
        <w:jc w:val="both"/>
        <w:rPr>
          <w:rFonts w:cs="Times New Roman"/>
          <w:lang w:val="pt-BR"/>
        </w:rPr>
      </w:pPr>
    </w:p>
    <w:p w:rsidRDefault="00FB7674" w:rsidP="00FB7674" w:rsidR="00FB767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FB7674" w:rsidP="00FB7674" w:rsidR="00FB767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FB7674" w:rsidP="00FB7674" w:rsidR="00FB7674">
      <w:pPr>
        <w:spacing w:after="0"/>
        <w:jc w:val="both"/>
        <w:rPr>
          <w:rFonts w:cs="Times New Roman"/>
        </w:rPr>
      </w:pPr>
    </w:p>
    <w:p w:rsidRDefault="00FB7674" w:rsidP="00FB7674" w:rsidR="00FB7674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FB7674" w:rsidP="00FB7674" w:rsidR="00FB7674">
      <w:pPr>
        <w:spacing w:after="0"/>
        <w:rPr>
          <w:szCs w:val="22"/>
          <w:lang w:eastAsia="hr-HR"/>
        </w:rPr>
      </w:pPr>
    </w:p>
    <w:p w:rsidRDefault="00FB7674" w:rsidP="00FB7674" w:rsidR="00FB7674">
      <w:pPr>
        <w:spacing w:after="0"/>
        <w:jc w:val="both"/>
        <w:rPr>
          <w:rFonts w:cs="Times New Roman"/>
        </w:rPr>
      </w:pPr>
    </w:p>
    <w:p w:rsidRDefault="00FB7674" w:rsidP="00FB7674" w:rsidR="00FB7674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predmetu povodom prijedloga podnositelja FINA, RC Zagreb, Podružnica Varaždin, A. Cesarca 2, OIB: 85821130368, za pokretanje stečajnog postupka nad dužnikom PODRAVINA DRVO j.d.o.o. </w:t>
      </w:r>
      <w:proofErr w:type="spellStart"/>
      <w:r>
        <w:rPr>
          <w:rFonts w:cs="Times New Roman"/>
        </w:rPr>
        <w:t>Kalinovac</w:t>
      </w:r>
      <w:proofErr w:type="spellEnd"/>
      <w:r>
        <w:rPr>
          <w:rFonts w:cs="Times New Roman"/>
        </w:rPr>
        <w:t>, Kolodvorska 82, OIB: 09474421622, dana 31. siječnja 2017.</w:t>
      </w:r>
    </w:p>
    <w:p w:rsidRDefault="00FB7674" w:rsidP="00FB7674" w:rsidR="00FB7674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FB7674" w:rsidP="00FB7674" w:rsidR="00FB767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i o    j e</w:t>
      </w:r>
    </w:p>
    <w:p w:rsidRDefault="00FB7674" w:rsidP="00FB7674" w:rsidR="00FB7674">
      <w:pPr>
        <w:spacing w:after="0"/>
        <w:jc w:val="both"/>
        <w:rPr>
          <w:rFonts w:cs="Times New Roman"/>
        </w:rPr>
      </w:pPr>
    </w:p>
    <w:p w:rsidRDefault="00FB7674" w:rsidP="00FB7674" w:rsidR="00FB767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 Pozivaju se osobe koje imaju pravni interes za provedbom stečajnog postupka nad dužnikom PODRAVINA DRVO j.d.o.o. </w:t>
      </w:r>
      <w:proofErr w:type="spellStart"/>
      <w:r>
        <w:rPr>
          <w:rFonts w:cs="Times New Roman"/>
        </w:rPr>
        <w:t>Kalinovac</w:t>
      </w:r>
      <w:proofErr w:type="spellEnd"/>
      <w:r>
        <w:rPr>
          <w:rFonts w:cs="Times New Roman"/>
        </w:rPr>
        <w:t>, Kolodvorska 82, OIB: 09474421622,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22037316, iznos od 8.000,00 kn na ime predujmljivanja troškova prethodnog i otvorenog stečajnog postupka.</w:t>
      </w:r>
    </w:p>
    <w:p w:rsidRDefault="00FB7674" w:rsidP="00FB7674" w:rsidR="00FB7674">
      <w:pPr>
        <w:spacing w:after="0"/>
        <w:jc w:val="both"/>
        <w:rPr>
          <w:rFonts w:cs="Times New Roman"/>
        </w:rPr>
      </w:pPr>
    </w:p>
    <w:p w:rsidRDefault="00FB7674" w:rsidP="00FB7674" w:rsidR="00FB767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FB7674" w:rsidP="00FB7674" w:rsidR="00FB7674">
      <w:pPr>
        <w:spacing w:after="0"/>
        <w:ind w:firstLine="708"/>
        <w:jc w:val="both"/>
        <w:rPr>
          <w:rFonts w:cs="Times New Roman"/>
        </w:rPr>
      </w:pPr>
    </w:p>
    <w:p w:rsidRDefault="00FB7674" w:rsidP="00FB7674" w:rsidR="00FB767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31. siječnja 2017.</w:t>
      </w:r>
    </w:p>
    <w:p w:rsidRDefault="00FB7674" w:rsidP="00FB7674" w:rsidR="00FB7674">
      <w:pPr>
        <w:spacing w:after="0"/>
        <w:jc w:val="center"/>
        <w:rPr>
          <w:rFonts w:cs="Times New Roman"/>
        </w:rPr>
      </w:pPr>
    </w:p>
    <w:p w:rsidRDefault="00FB7674" w:rsidP="00FB7674" w:rsidR="00FB7674">
      <w:pPr>
        <w:spacing w:after="0"/>
        <w:jc w:val="center"/>
        <w:rPr>
          <w:rFonts w:cs="Times New Roman"/>
        </w:rPr>
      </w:pPr>
    </w:p>
    <w:p w:rsidRDefault="00FB7674" w:rsidP="00FB7674" w:rsidR="00FB767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FB7674" w:rsidP="00FB7674" w:rsidR="00FB7674">
      <w:pPr>
        <w:spacing w:after="0"/>
        <w:jc w:val="both"/>
        <w:rPr>
          <w:rFonts w:cs="Times New Roman"/>
        </w:rPr>
      </w:pPr>
    </w:p>
    <w:p w:rsidRDefault="00FB7674" w:rsidP="00FB7674" w:rsidR="00FB7674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FB7674" w:rsidP="00FB7674" w:rsidR="00FB7674">
      <w:pPr>
        <w:spacing w:after="0"/>
        <w:jc w:val="both"/>
        <w:rPr>
          <w:rFonts w:cs="Times New Roman"/>
        </w:rPr>
      </w:pPr>
    </w:p>
    <w:p w:rsidRDefault="00FB7674" w:rsidP="00FB7674" w:rsidR="00FB7674">
      <w:pPr>
        <w:spacing w:after="0"/>
        <w:jc w:val="both"/>
        <w:rPr>
          <w:rFonts w:cs="Times New Roman"/>
        </w:rPr>
      </w:pPr>
    </w:p>
    <w:p w:rsidRDefault="00FB7674" w:rsidP="00FB7674" w:rsidR="00FB7674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FB7674" w:rsidP="00FB7674" w:rsidR="00FB767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FB7674" w:rsidP="00FB7674" w:rsidR="00FB7674">
      <w:pPr>
        <w:spacing w:after="0"/>
        <w:jc w:val="both"/>
        <w:rPr>
          <w:rFonts w:cs="Times New Roman"/>
        </w:rPr>
      </w:pPr>
    </w:p>
    <w:p w:rsidRDefault="00FB7674" w:rsidP="00FB7674" w:rsidR="00FB767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FB7674" w:rsidP="00FB7674" w:rsidR="00FB7674">
      <w:pPr>
        <w:pStyle w:val="Odlomakpopisa"/>
        <w:numPr>
          <w:ilvl w:val="0"/>
          <w:numId w:val="47"/>
        </w:numPr>
        <w:tabs>
          <w:tab w:pos="851" w:val="clear"/>
          <w:tab w:pos="7088" w:val="left"/>
        </w:tabs>
        <w:spacing w:after="0"/>
        <w:contextualSpacing/>
        <w:rPr>
          <w:rFonts w:cs="Times New Roman"/>
        </w:rPr>
      </w:pPr>
      <w:r w:rsidRPr="00FB7674">
        <w:rPr>
          <w:rFonts w:cs="Times New Roman"/>
        </w:rPr>
        <w:t>e-oglasna ploča suda</w:t>
      </w:r>
    </w:p>
    <w:sectPr w:rsidSect="0032366B" w:rsidR="00FB7674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674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619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St-373/2016-11</izvorni_sadrzaj>
    <derivirana_varijabla naziv="DomainObject.Oznaka_1">St-373/2016-11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PODRAVINA DRVO jednostavno društvo s ograničenom odgovornošću za proizvodnju,  trgovinu i usluge zastupanog po punomoćniku Ivan Dautanec; MAĐARIĆ &amp; LUI - odvjetničko društvo d.o.o.</izvorni_sadrzaj>
    <derivirana_varijabla naziv="DomainObject.Predmet.ProtustrankaFormated_1">  PODRAVINA DRVO jednostavno društvo s ograničenom odgovornošću za proizvodnju,  trgovinu i usluge zastupanog po punomoćniku Ivan Dautanec; MAĐARIĆ &amp; LUI - odvjetničko društvo d.o.o.</derivirana_varijabla>
  </DomainObject.Predmet.ProtustrankaFormated>
  <DomainObject.Predmet.ProtustrankaFormatedOIB>
    <izvorni_sadrzaj>  PODRAVINA DRVO jednostavno društvo s ograničenom odgovornošću za proizvodnju,  trgovinu i usluge, OIB 09474421622 zastupanog po punomoćniku Ivan Dautanec; MAĐARIĆ &amp; LUI - odvjetničko društvo d.o.o.</izvorni_sadrzaj>
    <derivirana_varijabla naziv="DomainObject.Predmet.ProtustrankaFormatedOIB_1">  PODRAVINA DRVO jednostavno društvo s ograničenom odgovornošću za proizvodnju,  trgovinu i usluge, OIB 09474421622 zastupanog po punomoćniku Ivan Dautanec; MAĐARIĆ &amp; LUI - odvjetničko društvo d.o.o.</derivirana_varijabla>
  </DomainObject.Predmet.ProtustrankaFormatedOIB>
  <DomainObject.Predmet.ProtustrankaFormatedWithAdress>
    <izvorni_sadrzaj> PODRAVINA DRVO jednostavno društvo s ograničenom odgovornošću za proizvodnju,  trgovinu i usluge, Kolodvorska 82, 48350 Kalinovac zastupanog po punomoćniku Ivan Dautanec; MAĐARIĆ &amp; LUI - odvjetničko društvo d.o.o.</izvorni_sadrzaj>
    <derivirana_varijabla naziv="DomainObject.Predmet.ProtustrankaFormatedWithAdress_1"> PODRAVINA DRVO jednostavno društvo s ograničenom odgovornošću za proizvodnju,  trgovinu i usluge, Kolodvorska 82, 48350 Kalinovac zastupanog po punomoćniku Ivan Dautanec; MAĐARIĆ &amp; LUI - odvjetničko društvo d.o.o.</derivirana_varijabla>
  </DomainObject.Predmet.ProtustrankaFormatedWithAdress>
  <DomainObject.Predmet.ProtustrankaFormatedWithAdressOIB>
    <izvorni_sadrzaj> PODRAVINA DRVO jednostavno društvo s ograničenom odgovornošću za proizvodnju,  trgovinu i usluge, OIB 09474421622, Kolodvorska 82, 48350 Kalinovac zastupanog po punomoćniku Ivan Dautanec; MAĐARIĆ &amp; LUI - odvjetničko društvo d.o.o.</izvorni_sadrzaj>
    <derivirana_varijabla naziv="DomainObject.Predmet.ProtustrankaFormatedWithAdressOIB_1"> PODRAVINA DRVO jednostavno društvo s ograničenom odgovornošću za proizvodnju,  trgovinu i usluge, OIB 09474421622, Kolodvorska 82, 48350 Kalinovac zastupanog po punomoćniku Ivan Dautanec; MAĐARIĆ &amp; LUI - odvjetničko društvo d.o.o.</derivirana_varijabla>
  </DomainObject.Predmet.ProtustrankaFormatedWithAdressOIB>
  <DomainObject.Predmet.ProtustrankaWithAdress>
    <izvorni_sadrzaj>PODRAVINA DRVO jednostavno društvo s ograničenom odgovornošću za proizvodnju,  trgovinu i usluge Kolodvorska 82, 48350 Kalinovac</izvorni_sadrzaj>
    <derivirana_varijabla naziv="DomainObject.Predmet.ProtustrankaWithAdress_1">PODRAVINA DRVO jednostavno društvo s ograničenom odgovornošću za proizvodnju,  trgovinu i usluge Kolodvorska 82, 48350 Kalinovac</derivirana_varijabla>
  </DomainObject.Predmet.ProtustrankaWithAdress>
  <DomainObject.Predmet.ProtustrankaWithAdressOIB>
    <izvorni_sadrzaj>PODRAVINA DRVO jednostavno društvo s ograničenom odgovornošću za proizvodnju,  trgovinu i usluge, OIB 09474421622, Kolodvorska 82, 48350 Kalinovac</izvorni_sadrzaj>
    <derivirana_varijabla naziv="DomainObject.Predmet.ProtustrankaWithAdressOIB_1">PODRAVINA DRVO jednostavno društvo s ograničenom odgovornošću za proizvodnju,  trgovinu i usluge, OIB 09474421622, Kolodvorska 82, 48350 Kalinovac</derivirana_varijabla>
  </DomainObject.Predmet.ProtustrankaWithAdressOIB>
  <DomainObject.Predmet.ProtustrankaNazivFormated>
    <izvorni_sadrzaj>PODRAVINA DRVO jednostavno društvo s ograničenom odgovornošću za proizvodnju,  trgovinu i usluge</izvorni_sadrzaj>
    <derivirana_varijabla naziv="DomainObject.Predmet.ProtustrankaNazivFormated_1">PODRAVINA DRVO jednostavno društvo s ograničenom odgovornošću za proizvodnju,  trgovinu i usluge</derivirana_varijabla>
  </DomainObject.Predmet.ProtustrankaNazivFormated>
  <DomainObject.Predmet.ProtustrankaNazivFormatedOIB>
    <izvorni_sadrzaj>PODRAVINA DRVO jednostavno društvo s ograničenom odgovornošću za proizvodnju,  trgovinu i usluge, OIB 09474421622</izvorni_sadrzaj>
    <derivirana_varijabla naziv="DomainObject.Predmet.ProtustrankaNazivFormatedOIB_1">PODRAVINA DRVO jednostavno društvo s ograničenom odgovornošću za proizvodnju,  trgovinu i usluge, OIB 09474421622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58920.15</izvorni_sadrzaj>
    <derivirana_varijabla naziv="DomainObject.Predmet.TrenutnaVrijednost_1">58920.15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PODRAVINA DRVO jednostavno društvo s ograničenom odgovornošću za proizvodnju,  trgovinu i usluge zastupanog po punomoćniku Ivan Dautanec; MAĐARIĆ &amp; LUI - odvjetničko društvo d.o.o.</item>
    </izvorni_sadrzaj>
    <derivirana_varijabla naziv="DomainObject.Predmet.ProtuStrankaListFormated_1">
      <item>PODRAVINA DRVO jednostavno društvo s ograničenom odgovornošću za proizvodnju,  trgovinu i usluge zastupanog po punomoćniku Ivan Dautanec; MAĐARIĆ &amp; LUI - odvjetničko društvo d.o.o.</item>
    </derivirana_varijabla>
  </DomainObject.Predmet.ProtuStrankaListFormated>
  <DomainObject.Predmet.ProtuStrankaListFormatedOIB>
    <izvorni_sadrzaj>
      <item>PODRAVINA DRVO jednostavno društvo s ograničenom odgovornošću za proizvodnju,  trgovinu i usluge, OIB 09474421622 zastupanog po punomoćniku Ivan Dautanec; MAĐARIĆ &amp; LUI - odvjetničko društvo d.o.o.</item>
    </izvorni_sadrzaj>
    <derivirana_varijabla naziv="DomainObject.Predmet.ProtuStrankaListFormatedOIB_1">
      <item>PODRAVINA DRVO jednostavno društvo s ograničenom odgovornošću za proizvodnju,  trgovinu i usluge, OIB 09474421622 zastupanog po punomoćniku Ivan Dautanec; MAĐARIĆ &amp; LUI - odvjetničko društvo d.o.o.</item>
    </derivirana_varijabla>
  </DomainObject.Predmet.ProtuStrankaListFormatedOIB>
  <DomainObject.Predmet.ProtuStrankaListFormatedWithAdress>
    <izvorni_sadrzaj>
      <item>PODRAVINA DRVO jednostavno društvo s ograničenom odgovornošću za proizvodnju,  trgovinu i usluge, Kolodvorska 82, 48350 Kalinovac zastupanog po punomoćniku Ivan Dautanec; MAĐARIĆ &amp; LUI - odvjetničko društvo d.o.o.</item>
    </izvorni_sadrzaj>
    <derivirana_varijabla naziv="DomainObject.Predmet.ProtuStrankaListFormatedWithAdress_1">
      <item>PODRAVINA DRVO jednostavno društvo s ograničenom odgovornošću za proizvodnju,  trgovinu i usluge, Kolodvorska 82, 48350 Kalinovac zastupanog po punomoćniku Ivan Dautanec; MAĐARIĆ &amp; LUI - odvjetničko društvo d.o.o.</item>
    </derivirana_varijabla>
  </DomainObject.Predmet.ProtuStrankaListFormatedWithAdress>
  <DomainObject.Predmet.ProtuStrankaListFormatedWithAdressOIB>
    <izvorni_sadrzaj>
      <item>PODRAVINA DRVO jednostavno društvo s ograničenom odgovornošću za proizvodnju,  trgovinu i usluge, OIB 09474421622, Kolodvorska 82, 48350 Kalinovac zastupanog po punomoćniku Ivan Dautanec; MAĐARIĆ &amp; LUI - odvjetničko društvo d.o.o.</item>
    </izvorni_sadrzaj>
    <derivirana_varijabla naziv="DomainObject.Predmet.ProtuStrankaListFormatedWithAdressOIB_1">
      <item>PODRAVINA DRVO jednostavno društvo s ograničenom odgovornošću za proizvodnju,  trgovinu i usluge, OIB 09474421622, Kolodvorska 82, 48350 Kalinovac zastupanog po punomoćniku Ivan Dautanec; MAĐARIĆ &amp; LUI - odvjetničko društvo d.o.o.</item>
    </derivirana_varijabla>
  </DomainObject.Predmet.ProtuStrankaListFormatedWithAdressOIB>
  <DomainObject.Predmet.ProtuStrankaListNazivFormated>
    <izvorni_sadrzaj>
      <item>PODRAVINA DRVO jednostavno društvo s ograničenom odgovornošću za proizvodnju,  trgovinu i usluge</item>
    </izvorni_sadrzaj>
    <derivirana_varijabla naziv="DomainObject.Predmet.ProtuStrankaListNazivFormated_1">
      <item>PODRAVINA DRVO jednostavno društvo s ograničenom odgovornošću za proizvodnju,  trgovinu i usluge</item>
    </derivirana_varijabla>
  </DomainObject.Predmet.ProtuStrankaListNazivFormated>
  <DomainObject.Predmet.ProtuStrankaListNazivFormatedOIB>
    <izvorni_sadrzaj>
      <item>PODRAVINA DRVO jednostavno društvo s ograničenom odgovornošću za proizvodnju,  trgovinu i usluge, OIB 09474421622</item>
    </izvorni_sadrzaj>
    <derivirana_varijabla naziv="DomainObject.Predmet.ProtuStrankaListNazivFormatedOIB_1">
      <item>PODRAVINA DRVO jednostavno društvo s ograničenom odgovornošću za proizvodnju,  trgovinu i usluge, OIB 09474421622</item>
    </derivirana_varijabla>
  </DomainObject.Predmet.ProtuStrankaListNazivFormatedOIB>
  <DomainObject.Predmet.OstaliListFormated>
    <izvorni_sadrzaj>
      <item>Sudski registar</item>
      <item>Ivan Dautanec punomoćnik sudionika u postupku PODRAVINA DRVO jednostavno društvo s ograničenom odgovornošću za proizvodnju,  trgovinu i usluge</item>
      <item>Županijsko državno odvjetništvo u Varaždinu</item>
      <item>MAĐARIĆ &amp; LUI - odvjetničko društvo d.o.o. punomoćnik sudionika u postupku PODRAVINA DRVO jednostavno društvo s ograničenom odgovornošću za proizvodnju,  trgovinu i usluge</item>
    </izvorni_sadrzaj>
    <derivirana_varijabla naziv="DomainObject.Predmet.OstaliListFormated_1">
      <item>Sudski registar</item>
      <item>Ivan Dautanec punomoćnik sudionika u postupku PODRAVINA DRVO jednostavno društvo s ograničenom odgovornošću za proizvodnju,  trgovinu i usluge</item>
      <item>Županijsko državno odvjetništvo u Varaždinu</item>
      <item>MAĐARIĆ &amp; LUI - odvjetničko društvo d.o.o. punomoćnik sudionika u postupku PODRAVINA DRVO jednostavno društvo s ograničenom odgovornošću za proizvodnju,  trgovinu i usluge</item>
    </derivirana_varijabla>
  </DomainObject.Predmet.OstaliListFormated>
  <DomainObject.Predmet.OstaliListFormatedOIB>
    <izvorni_sadrzaj>
      <item>Sudski registar</item>
      <item>Ivan Dautanec, OIB 77765088105 punomoćnik sudionika u postupku PODRAVINA DRVO jednostavno društvo s ograničenom odgovornošću za proizvodnju,  trgovinu i usluge</item>
      <item>Županijsko državno odvjetništvo u Varaždinu</item>
      <item>MAĐARIĆ &amp; LUI - odvjetničko društvo d.o.o., OIB 27355904472 punomoćnik sudionika u postupku PODRAVINA DRVO jednostavno društvo s ograničenom odgovornošću za proizvodnju,  trgovinu i usluge</item>
    </izvorni_sadrzaj>
    <derivirana_varijabla naziv="DomainObject.Predmet.OstaliListFormatedOIB_1">
      <item>Sudski registar</item>
      <item>Ivan Dautanec, OIB 77765088105 punomoćnik sudionika u postupku PODRAVINA DRVO jednostavno društvo s ograničenom odgovornošću za proizvodnju,  trgovinu i usluge</item>
      <item>Županijsko državno odvjetništvo u Varaždinu</item>
      <item>MAĐARIĆ &amp; LUI - odvjetničko društvo d.o.o., OIB 27355904472 punomoćnik sudionika u postupku PODRAVINA DRVO jednostavno društvo s ograničenom odgovornošću za proizvodnju,  trgovinu i usluge</item>
    </derivirana_varijabla>
  </DomainObject.Predmet.OstaliListFormatedOIB>
  <DomainObject.Predmet.OstaliListFormatedWithAdress>
    <izvorni_sadrzaj>
      <item>Sudski registar</item>
      <item>Ivan Dautanec, Kolodvorska 82, 48350 Kalinovac punomoćnik sudionika u postupku PODRAVINA DRVO jednostavno društvo s ograničenom odgovornošću za proizvodnju,  trgovinu i usluge</item>
      <item>Županijsko državno odvjetništvo u Varaždinu</item>
      <item>MAĐARIĆ &amp; LUI - odvjetničko društvo d.o.o., P. Miškine 70, 48000 Koprivnica punomoćnik sudionika u postupku PODRAVINA DRVO jednostavno društvo s ograničenom odgovornošću za proizvodnju,  trgovinu i usluge</item>
    </izvorni_sadrzaj>
    <derivirana_varijabla naziv="DomainObject.Predmet.OstaliListFormatedWithAdress_1">
      <item>Sudski registar</item>
      <item>Ivan Dautanec, Kolodvorska 82, 48350 Kalinovac punomoćnik sudionika u postupku PODRAVINA DRVO jednostavno društvo s ograničenom odgovornošću za proizvodnju,  trgovinu i usluge</item>
      <item>Županijsko državno odvjetništvo u Varaždinu</item>
      <item>MAĐARIĆ &amp; LUI - odvjetničko društvo d.o.o., P. Miškine 70, 48000 Koprivnica punomoćnik sudionika u postupku PODRAVINA DRVO jednostavno društvo s ograničenom odgovornošću za proizvodnju,  trgovinu i usluge</item>
    </derivirana_varijabla>
  </DomainObject.Predmet.OstaliListFormatedWithAdress>
  <DomainObject.Predmet.OstaliListFormatedWithAdressOIB>
    <izvorni_sadrzaj>
      <item>Sudski registar</item>
      <item>Ivan Dautanec, OIB 77765088105, Kolodvorska 82, 48350 Kalinovac punomoćnik sudionika u postupku PODRAVINA DRVO jednostavno društvo s ograničenom odgovornošću za proizvodnju,  trgovinu i usluge</item>
      <item>Županijsko državno odvjetništvo u Varaždinu</item>
      <item>MAĐARIĆ &amp; LUI - odvjetničko društvo d.o.o., OIB 27355904472, P. Miškine 70, 48000 Koprivnica punomoćnik sudionika u postupku PODRAVINA DRVO jednostavno društvo s ograničenom odgovornošću za proizvodnju,  trgovinu i usluge</item>
    </izvorni_sadrzaj>
    <derivirana_varijabla naziv="DomainObject.Predmet.OstaliListFormatedWithAdressOIB_1">
      <item>Sudski registar</item>
      <item>Ivan Dautanec, OIB 77765088105, Kolodvorska 82, 48350 Kalinovac punomoćnik sudionika u postupku PODRAVINA DRVO jednostavno društvo s ograničenom odgovornošću za proizvodnju,  trgovinu i usluge</item>
      <item>Županijsko državno odvjetništvo u Varaždinu</item>
      <item>MAĐARIĆ &amp; LUI - odvjetničko društvo d.o.o., OIB 27355904472, P. Miškine 70, 48000 Koprivnica punomoćnik sudionika u postupku PODRAVINA DRVO jednostavno društvo s ograničenom odgovornošću za proizvodnju,  trgovinu i usluge</item>
    </derivirana_varijabla>
  </DomainObject.Predmet.OstaliListFormatedWithAdressOIB>
  <DomainObject.Predmet.OstaliListNazivFormated>
    <izvorni_sadrzaj>
      <item>Sudski registar</item>
      <item>Ivan Dautanec</item>
      <item>Županijsko državno odvjetništvo u Varaždinu</item>
      <item>MAĐARIĆ &amp; LUI - odvjetničko društvo d.o.o.</item>
    </izvorni_sadrzaj>
    <derivirana_varijabla naziv="DomainObject.Predmet.OstaliListNazivFormated_1">
      <item>Sudski registar</item>
      <item>Ivan Dautanec</item>
      <item>Županijsko državno odvjetništvo u Varaždinu</item>
      <item>MAĐARIĆ &amp; LUI - odvjetničko društvo d.o.o.</item>
    </derivirana_varijabla>
  </DomainObject.Predmet.OstaliListNazivFormated>
  <DomainObject.Predmet.OstaliListNazivFormatedOIB>
    <izvorni_sadrzaj>
      <item>Sudski registar</item>
      <item>Ivan Dautanec, OIB 77765088105</item>
      <item>Županijsko državno odvjetništvo u Varaždinu</item>
      <item>MAĐARIĆ &amp; LUI - odvjetničko društvo d.o.o., OIB 27355904472</item>
    </izvorni_sadrzaj>
    <derivirana_varijabla naziv="DomainObject.Predmet.OstaliListNazivFormatedOIB_1">
      <item>Sudski registar</item>
      <item>Ivan Dautanec, OIB 77765088105</item>
      <item>Županijsko državno odvjetništvo u Varaždinu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St-373/2016-11</izvorni_sadrzaj>
    <derivirana_varijabla naziv="DomainObject.PoslovniBrojDokumenta_1">St-373/2016-11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PODRAVINA DRVO jednostavno društvo s ograničenom odgovornošću za proizvodnju,  trgovinu i usluge</izvorni_sadrzaj>
    <derivirana_varijabla naziv="DomainObject.Predmet.ProtustrankaIDrugi_1">PODRAVINA DRVO jednostavno društvo s ograničenom odgovornošću za proizvodnju, 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PODRAVINA DRVO jednostavno društvo s ograničenom odgovornošću za proizvodnju,  trgovinu i usluge, OIB 09474421622, Kolodvorska 82, 48350 Kalinovac</izvorni_sadrzaj>
    <derivirana_varijabla naziv="DomainObject.Predmet.ProtustrankaIDrugiAdressOIB_1">PODRAVINA DRVO jednostavno društvo s ograničenom odgovornošću za proizvodnju,  trgovinu i usluge, OIB 09474421622, Kolodvorska 82,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PODRAVINA DRVO jednostavno društvo s ograničenom odgovornošću za proizvodnju,  trgovinu i usluge</item>
      <item>Sudski registar</item>
      <item>Ivan Dautanec</item>
      <item>Županijsko državno odvjetništvo u Varaždinu</item>
      <item>MAĐARIĆ &amp; LUI - odvjetničko društvo d.o.o.</item>
    </izvorni_sadrzaj>
    <derivirana_varijabla naziv="DomainObject.Predmet.SudioniciListNaziv_1">
      <item>Financijska agencija</item>
      <item>PODRAVINA DRVO jednostavno društvo s ograničenom odgovornošću za proizvodnju,  trgovinu i usluge</item>
      <item>Sudski registar</item>
      <item>Ivan Dautanec</item>
      <item>Županijsko državno odvjetništvo u Varaždinu</item>
      <item>MAĐARIĆ &amp; LUI - odvjetničko društvo d.o.o.</item>
    </derivirana_varijabla>
  </DomainObject.Predmet.SudioniciListNaziv>
  <DomainObject.Predmet.SudioniciListAdressOIB>
    <izvorni_sadrzaj>
      <item>Financijska agencija, OIB 85821130368, A.Cesarca 2,42000 Varaždin</item>
      <item>PODRAVINA DRVO jednostavno društvo s ograničenom odgovornošću za proizvodnju,  trgovinu i usluge, OIB 09474421622, Kolodvorska 82,48350 Kalinovac</item>
      <item>Sudski registar</item>
      <item>Ivan Dautanec, OIB 77765088105, Kolodvorska 82,48350 Kalinovac</item>
      <item>Županijsko državno odvjetništvo u Varaždinu</item>
      <item>MAĐARIĆ &amp; LUI - odvjetničko društvo d.o.o., OIB 27355904472, P. Miškine 70,48000 Koprivnica</item>
    </izvorni_sadrzaj>
    <derivirana_varijabla naziv="DomainObject.Predmet.SudioniciListAdressOIB_1">
      <item>Financijska agencija, OIB 85821130368, A.Cesarca 2,42000 Varaždin</item>
      <item>PODRAVINA DRVO jednostavno društvo s ograničenom odgovornošću za proizvodnju,  trgovinu i usluge, OIB 09474421622, Kolodvorska 82,48350 Kalinovac</item>
      <item>Sudski registar</item>
      <item>Ivan Dautanec, OIB 77765088105, Kolodvorska 82,48350 Kalinovac</item>
      <item>Županijsko državno odvjetništvo u Varaždinu</item>
      <item>MAĐARIĆ &amp; LUI - odvjetničko društvo d.o.o., OIB 27355904472, P. Miškine 70,48000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68BAC-52D0-4B6B-8B45-075C46D56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1207</properties:Characters>
  <properties:Lines>48</properties:Lines>
  <properties:Paragraphs>17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2017-01-31T12:09:00Z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St-373/2016-11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