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5e17" w14:paraId="e8a5e17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C35777" w:rsidP="00910611" w:rsidR="00C35777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777" w:rsidP="00EE27ED" w:rsidR="00C35777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35777" w:rsidP="00EE27ED" w:rsidR="00C35777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35777" w:rsidP="00EE27ED" w:rsidR="00C35777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472267" w:rsidP="0011750E" w:rsidR="00472267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2032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F34C8">
        <w:rPr>
          <w:rFonts w:hAnsi="Times New Roman" w:ascii="Times New Roman"/>
        </w:rPr>
        <w:t xml:space="preserve">Valenta &amp; Valenta </w:t>
      </w:r>
      <w:r w:rsidR="008877A7">
        <w:rPr>
          <w:rFonts w:hAnsi="Times New Roman" w:ascii="Times New Roman"/>
        </w:rPr>
        <w:t>j.</w:t>
      </w:r>
      <w:r w:rsidR="00A21852">
        <w:rPr>
          <w:rFonts w:hAnsi="Times New Roman" w:ascii="Times New Roman"/>
        </w:rPr>
        <w:t xml:space="preserve">d.o.o. </w:t>
      </w:r>
      <w:r w:rsidR="008877A7">
        <w:rPr>
          <w:rFonts w:hAnsi="Times New Roman" w:ascii="Times New Roman"/>
        </w:rPr>
        <w:t xml:space="preserve">Rijeka, </w:t>
      </w:r>
      <w:r w:rsidR="007F34C8">
        <w:rPr>
          <w:rFonts w:hAnsi="Times New Roman" w:ascii="Times New Roman"/>
        </w:rPr>
        <w:t>Vukovarska 84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7F34C8">
        <w:rPr>
          <w:rFonts w:hAnsi="Times New Roman" w:ascii="Times New Roman"/>
        </w:rPr>
        <w:t>51292866289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120320">
        <w:rPr>
          <w:rFonts w:hAnsi="Times New Roman" w:ascii="Times New Roman"/>
        </w:rPr>
        <w:t>0403</w:t>
      </w:r>
      <w:r w:rsidR="008877A7">
        <w:rPr>
          <w:rFonts w:hAnsi="Times New Roman" w:ascii="Times New Roman"/>
        </w:rPr>
        <w:t>3</w:t>
      </w:r>
      <w:r w:rsidR="007F34C8">
        <w:rPr>
          <w:rFonts w:hAnsi="Times New Roman" w:ascii="Times New Roman"/>
        </w:rPr>
        <w:t>3246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F34C8" w:rsidRPr="007F34C8">
        <w:rPr>
          <w:rFonts w:hAnsi="Times New Roman" w:ascii="Times New Roman"/>
        </w:rPr>
        <w:t>Valenta &amp; Valenta j.d.o.o. Rijeka, Vukovarska 84 (OIB 51292866289; MBS: 040333246)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C35777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,</w:t>
      </w:r>
      <w:r w:rsidR="00C35777">
        <w:rPr>
          <w:rFonts w:hAnsi="Times New Roman" w:ascii="Times New Roman"/>
          <w:b/>
        </w:rPr>
        <w:t>3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8877A7" w:rsidR="008877A7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8877A7">
        <w:rPr>
          <w:rFonts w:hAnsi="Times New Roman" w:ascii="Times New Roman"/>
        </w:rPr>
        <w:t>Marko Žunić</w:t>
      </w:r>
      <w:r w:rsidR="008877A7" w:rsidRPr="008877A7">
        <w:t xml:space="preserve"> </w:t>
      </w:r>
      <w:r w:rsidR="008877A7" w:rsidRPr="008877A7">
        <w:rPr>
          <w:rFonts w:hAnsi="Times New Roman" w:ascii="Times New Roman"/>
        </w:rPr>
        <w:t>iz Rijeke, Prolaz M. K. Kozulić 2, OIB 49744010088.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F34C8" w:rsidRPr="007F34C8">
        <w:rPr>
          <w:rFonts w:hAnsi="Times New Roman" w:ascii="Times New Roman"/>
        </w:rPr>
        <w:t>Valenta &amp; Valenta j.d.o.o. Rijeka, Vukovarska 84 (OIB 51292866289; MBS: 040333246)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877A7">
        <w:rPr>
          <w:rFonts w:hAnsi="Times New Roman" w:ascii="Times New Roman"/>
        </w:rPr>
        <w:t>25</w:t>
      </w:r>
      <w:r w:rsidR="0092173A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kolovoza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F34C8" w:rsidRPr="007F34C8">
        <w:rPr>
          <w:rFonts w:hAnsi="Times New Roman" w:ascii="Times New Roman"/>
        </w:rPr>
        <w:t>Valenta &amp; Valenta j.d.o.o. Rijeka, Vukovarska 84 (OIB 51292866289; MBS: 040333246)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120320">
        <w:rPr>
          <w:rFonts w:hAnsi="Times New Roman" w:ascii="Times New Roman"/>
        </w:rPr>
        <w:t>1</w:t>
      </w:r>
      <w:r w:rsidR="007F34C8">
        <w:rPr>
          <w:rFonts w:hAnsi="Times New Roman" w:ascii="Times New Roman"/>
        </w:rPr>
        <w:t>5</w:t>
      </w:r>
      <w:r w:rsidRPr="00C96A01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rujna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</w:t>
      </w:r>
      <w:r w:rsidRPr="00BF5B21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C96A01">
        <w:rPr>
          <w:rFonts w:hAnsi="Times New Roman" w:ascii="Times New Roman"/>
        </w:rPr>
        <w:t>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EA6" w:rsidR="00F56EA6">
      <w:r>
        <w:separator/>
      </w:r>
    </w:p>
  </w:endnote>
  <w:endnote w:id="0" w:type="continuationSeparator">
    <w:p w:rsidRDefault="00F56EA6" w:rsidR="00F56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B6085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EA6" w:rsidR="00F56EA6">
      <w:r>
        <w:separator/>
      </w:r>
    </w:p>
  </w:footnote>
  <w:footnote w:id="0" w:type="continuationSeparator">
    <w:p w:rsidRDefault="00F56EA6" w:rsidR="00F56E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8877A7">
      <w:rPr>
        <w:rFonts w:hAnsi="Times New Roman" w:ascii="Times New Roman"/>
      </w:rPr>
      <w:t>51</w:t>
    </w:r>
    <w:r w:rsidR="007F34C8">
      <w:rPr>
        <w:rFonts w:hAnsi="Times New Roman" w:ascii="Times New Roman"/>
      </w:rPr>
      <w:t>8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20320"/>
    <w:rsid w:val="001431CF"/>
    <w:rsid w:val="00170B3E"/>
    <w:rsid w:val="001919D0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B6085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28EC"/>
    <w:rsid w:val="00647A5D"/>
    <w:rsid w:val="00650E4D"/>
    <w:rsid w:val="00654076"/>
    <w:rsid w:val="00661D0E"/>
    <w:rsid w:val="006636D6"/>
    <w:rsid w:val="00685243"/>
    <w:rsid w:val="00685DD8"/>
    <w:rsid w:val="006C3A6D"/>
    <w:rsid w:val="006D2CF2"/>
    <w:rsid w:val="006F19B3"/>
    <w:rsid w:val="00702609"/>
    <w:rsid w:val="0070399E"/>
    <w:rsid w:val="00724380"/>
    <w:rsid w:val="007357EE"/>
    <w:rsid w:val="00762085"/>
    <w:rsid w:val="007623B4"/>
    <w:rsid w:val="00783AB7"/>
    <w:rsid w:val="007B492F"/>
    <w:rsid w:val="007E1E7D"/>
    <w:rsid w:val="007F34C8"/>
    <w:rsid w:val="0081645A"/>
    <w:rsid w:val="00822677"/>
    <w:rsid w:val="00823FED"/>
    <w:rsid w:val="008251E4"/>
    <w:rsid w:val="00826205"/>
    <w:rsid w:val="00834C6B"/>
    <w:rsid w:val="00834E29"/>
    <w:rsid w:val="00835F9E"/>
    <w:rsid w:val="008877A7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B4BE4"/>
    <w:rsid w:val="00AD290C"/>
    <w:rsid w:val="00AD5BC7"/>
    <w:rsid w:val="00AD709C"/>
    <w:rsid w:val="00AE75E6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777"/>
    <w:rsid w:val="00C35D74"/>
    <w:rsid w:val="00C446EA"/>
    <w:rsid w:val="00C46DA0"/>
    <w:rsid w:val="00C80F01"/>
    <w:rsid w:val="00C839B0"/>
    <w:rsid w:val="00C860CE"/>
    <w:rsid w:val="00C94748"/>
    <w:rsid w:val="00C96A01"/>
    <w:rsid w:val="00CB0B5C"/>
    <w:rsid w:val="00CC4CB1"/>
    <w:rsid w:val="00CE0DC0"/>
    <w:rsid w:val="00D02691"/>
    <w:rsid w:val="00D076BE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56EA6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0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6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0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60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6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0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VALENTA &amp; VALENTA j.d.o.o.</izvorni_sadrzaj>
    <derivirana_varijabla naziv="DomainObject.Predmet.ProtustrankaFormated_1">  VALENTA &amp; VALENTA j.d.o.o.</derivirana_varijabla>
  </DomainObject.Predmet.ProtustrankaFormated>
  <DomainObject.Predmet.ProtustrankaFormatedOIB>
    <izvorni_sadrzaj>  VALENTA &amp; VALENTA j.d.o.o., OIB 51292866289</izvorni_sadrzaj>
    <derivirana_varijabla naziv="DomainObject.Predmet.ProtustrankaFormatedOIB_1">  VALENTA &amp; VALENTA j.d.o.o., OIB 51292866289</derivirana_varijabla>
  </DomainObject.Predmet.ProtustrankaFormatedOIB>
  <DomainObject.Predmet.ProtustrankaFormatedWithAdress>
    <izvorni_sadrzaj> VALENTA &amp; VALENTA j.d.o.o., Vukovarska 84, 51000 Rijeka</izvorni_sadrzaj>
    <derivirana_varijabla naziv="DomainObject.Predmet.ProtustrankaFormatedWithAdress_1"> VALENTA &amp; VALENTA j.d.o.o., Vukovarska 84, 51000 Rijeka</derivirana_varijabla>
  </DomainObject.Predmet.ProtustrankaFormatedWithAdress>
  <DomainObject.Predmet.ProtustrankaFormatedWithAdressOIB>
    <izvorni_sadrzaj> VALENTA &amp; VALENTA j.d.o.o., OIB 51292866289, Vukovarska 84, 51000 Rijeka</izvorni_sadrzaj>
    <derivirana_varijabla naziv="DomainObject.Predmet.ProtustrankaFormatedWithAdressOIB_1"> VALENTA &amp; VALENTA j.d.o.o., OIB 51292866289, Vukovarska 84, 51000 Rijeka</derivirana_varijabla>
  </DomainObject.Predmet.ProtustrankaFormatedWithAdressOIB>
  <DomainObject.Predmet.ProtustrankaWithAdress>
    <izvorni_sadrzaj>VALENTA &amp; VALENTA j.d.o.o. Vukovarska 84, 51000 Rijeka</izvorni_sadrzaj>
    <derivirana_varijabla naziv="DomainObject.Predmet.ProtustrankaWithAdress_1">VALENTA &amp; VALENTA j.d.o.o. Vukovarska 84, 51000 Rijeka</derivirana_varijabla>
  </DomainObject.Predmet.ProtustrankaWithAdress>
  <DomainObject.Predmet.ProtustrankaWithAdressOIB>
    <izvorni_sadrzaj>VALENTA &amp; VALENTA j.d.o.o., OIB 51292866289, Vukovarska 84, 51000 Rijeka</izvorni_sadrzaj>
    <derivirana_varijabla naziv="DomainObject.Predmet.ProtustrankaWithAdressOIB_1">VALENTA &amp; VALENTA j.d.o.o., OIB 51292866289, Vukovarska 84, 51000 Rijeka</derivirana_varijabla>
  </DomainObject.Predmet.ProtustrankaWithAdressOIB>
  <DomainObject.Predmet.ProtustrankaNazivFormated>
    <izvorni_sadrzaj>VALENTA &amp; VALENTA j.d.o.o.</izvorni_sadrzaj>
    <derivirana_varijabla naziv="DomainObject.Predmet.ProtustrankaNazivFormated_1">VALENTA &amp; VALENTA j.d.o.o.</derivirana_varijabla>
  </DomainObject.Predmet.ProtustrankaNazivFormated>
  <DomainObject.Predmet.ProtustrankaNazivFormatedOIB>
    <izvorni_sadrzaj>VALENTA &amp; VALENTA j.d.o.o., OIB 51292866289</izvorni_sadrzaj>
    <derivirana_varijabla naziv="DomainObject.Predmet.ProtustrankaNazivFormatedOIB_1">VALENTA &amp; VALENTA j.d.o.o., OIB 51292866289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VALENTA &amp; VALENTA j.d.o.o.</item>
    </izvorni_sadrzaj>
    <derivirana_varijabla naziv="DomainObject.Predmet.ProtuStrankaListFormated_1">
      <item>VALENTA &amp; VALENTA j.d.o.o.</item>
    </derivirana_varijabla>
  </DomainObject.Predmet.ProtuStrankaListFormated>
  <DomainObject.Predmet.ProtuStrankaListFormatedOIB>
    <izvorni_sadrzaj>
      <item>VALENTA &amp; VALENTA j.d.o.o., OIB 51292866289</item>
    </izvorni_sadrzaj>
    <derivirana_varijabla naziv="DomainObject.Predmet.ProtuStrankaListFormatedOIB_1">
      <item>VALENTA &amp; VALENTA j.d.o.o., OIB 51292866289</item>
    </derivirana_varijabla>
  </DomainObject.Predmet.ProtuStrankaListFormatedOIB>
  <DomainObject.Predmet.ProtuStrankaListFormatedWithAdress>
    <izvorni_sadrzaj>
      <item>VALENTA &amp; VALENTA j.d.o.o., Vukovarska 84, 51000 Rijeka</item>
    </izvorni_sadrzaj>
    <derivirana_varijabla naziv="DomainObject.Predmet.ProtuStrankaListFormatedWithAdress_1">
      <item>VALENTA &amp; VALENTA j.d.o.o., Vukovarska 84, 51000 Rijeka</item>
    </derivirana_varijabla>
  </DomainObject.Predmet.ProtuStrankaListFormatedWithAdress>
  <DomainObject.Predmet.ProtuStrankaListFormatedWithAdressOIB>
    <izvorni_sadrzaj>
      <item>VALENTA &amp; VALENTA j.d.o.o., OIB 51292866289, Vukovarska 84, 51000 Rijeka</item>
    </izvorni_sadrzaj>
    <derivirana_varijabla naziv="DomainObject.Predmet.ProtuStrankaListFormatedWithAdressOIB_1">
      <item>VALENTA &amp; VALENTA j.d.o.o., OIB 51292866289, Vukovarska 84, 51000 Rijeka</item>
    </derivirana_varijabla>
  </DomainObject.Predmet.ProtuStrankaListFormatedWithAdressOIB>
  <DomainObject.Predmet.ProtuStrankaListNazivFormated>
    <izvorni_sadrzaj>
      <item>VALENTA &amp; VALENTA j.d.o.o.</item>
    </izvorni_sadrzaj>
    <derivirana_varijabla naziv="DomainObject.Predmet.ProtuStrankaListNazivFormated_1">
      <item>VALENTA &amp; VALENTA j.d.o.o.</item>
    </derivirana_varijabla>
  </DomainObject.Predmet.ProtuStrankaListNazivFormated>
  <DomainObject.Predmet.ProtuStrankaListNazivFormatedOIB>
    <izvorni_sadrzaj>
      <item>VALENTA &amp; VALENTA j.d.o.o., OIB 51292866289</item>
    </izvorni_sadrzaj>
    <derivirana_varijabla naziv="DomainObject.Predmet.ProtuStrankaListNazivFormatedOIB_1">
      <item>VALENTA &amp; VALENTA j.d.o.o., OIB 51292866289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VALENTA &amp; VALENTA j.d.o.o.</izvorni_sadrzaj>
    <derivirana_varijabla naziv="DomainObject.Predmet.ProtustrankaIDrugi_1">VALENTA &amp; VALENTA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VALENTA &amp; VALENTA j.d.o.o., OIB 51292866289, Vukovarska 84, 51000 Rijeka</izvorni_sadrzaj>
    <derivirana_varijabla naziv="DomainObject.Predmet.ProtustrankaIDrugiAdressOIB_1">VALENTA &amp; VALENTA j.d.o.o., OIB 51292866289, Vukovarska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VALENTA &amp; VALENTA j.d.o.o.</item>
    </izvorni_sadrzaj>
    <derivirana_varijabla naziv="DomainObject.Predmet.SudioniciListNaziv_1">
      <item>FINA  Rijeka</item>
      <item>VALENTA &amp; VALENTA j.d.o.o.</item>
    </derivirana_varijabla>
  </DomainObject.Predmet.SudioniciListNaziv>
  <DomainObject.Predmet.SudioniciListAdressOIB>
    <izvorni_sadrzaj>
      <item>FINA  Rijeka, OIB 85821130368, Frana Kurelca 8,51000 Rijeka</item>
      <item>VALENTA &amp; VALENTA j.d.o.o., OIB 51292866289, Vukovarska 84,51000 Rijeka</item>
    </izvorni_sadrzaj>
    <derivirana_varijabla naziv="DomainObject.Predmet.SudioniciListAdressOIB_1">
      <item>FINA  Rijeka, OIB 85821130368, Frana Kurelca 8,51000 Rijeka</item>
      <item>VALENTA &amp; VALENTA j.d.o.o., OIB 51292866289, Vukovarska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51292866289</item>
    </izvorni_sadrzaj>
    <derivirana_varijabla naziv="DomainObject.Predmet.SudioniciListNazivOIB_1">
      <item>, OIB 85821130368</item>
      <item>, OIB 51292866289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41CBC-0374-40E9-9A36-77CA3A73D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2459</properties:Characters>
  <properties:Lines>97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2017-11-16T12:19:00Z</dcterms:created>
  <dc:creator>mbalenovic</dc:creator>
  <cp:lastModifiedBy>Miljenka Balenović</cp:lastModifiedBy>
  <cp:lastPrinted>2017-11-16T12:18:00Z</cp:lastPrinted>
  <dcterms:modified xmlns:xsi="http://www.w3.org/2001/XMLSchema-instance" xsi:type="dcterms:W3CDTF">2017-11-16T12:20:00Z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