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7ce9d" w14:paraId="237ce9d" w:rsidRDefault="00405BE6" w:rsidP="00405BE6" w:rsidR="00405BE6">
      <w:pPr>
        <w:jc w:val="both"/>
        <w15:collapsed w:val="false"/>
      </w:pPr>
      <w:bookmarkStart w:name="_GoBack" w:id="0"/>
      <w:bookmarkEnd w:id="0"/>
    </w:p>
    <w:p w:rsidRDefault="006A57CF" w:rsidP="00DF0DBC" w:rsidR="00DF0DBC">
      <w:pPr>
        <w:jc w:val="right"/>
      </w:pPr>
      <w:r>
        <w:t xml:space="preserve">    13 St-739/16-22</w:t>
      </w:r>
    </w:p>
    <w:p w:rsidRDefault="00DF0DBC" w:rsidP="00DF0DBC" w:rsidR="00DF0DBC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0DBC" w:rsidP="00DF0DBC" w:rsidR="00DF0DBC" w:rsidRPr="00D21A2C"/>
    <w:p w:rsidRDefault="00DF0DBC" w:rsidP="00DF0DBC" w:rsidR="00DF0DB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F0DBC" w:rsidP="00DF0DBC" w:rsidR="00DF0DB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F0DBC" w:rsidP="00DF0DBC" w:rsidR="00DF0DBC" w:rsidRPr="00B82754">
      <w:pPr>
        <w:rPr>
          <w:sz w:val="22"/>
          <w:szCs w:val="22"/>
        </w:rPr>
      </w:pPr>
    </w:p>
    <w:p w:rsidRDefault="00DF0DBC" w:rsidP="00DF0DBC" w:rsidR="00DF0DB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>
        <w:t xml:space="preserve">                                                         </w:t>
      </w:r>
    </w:p>
    <w:p w:rsidRDefault="00321A89" w:rsidP="00DF0DBC" w:rsidR="00321A89" w:rsidRPr="00534A17">
      <w:pPr>
        <w:ind w:hanging="720" w:left="360"/>
        <w:rPr>
          <w:sz w:val="22"/>
          <w:szCs w:val="22"/>
        </w:rPr>
      </w:pPr>
    </w:p>
    <w:p w:rsidRDefault="00DF0DBC" w:rsidP="00DF0DBC" w:rsidR="00DF0DBC">
      <w:pPr>
        <w:jc w:val="center"/>
      </w:pPr>
      <w:r>
        <w:t>R E P U B L I K A    H R V A T S K A</w:t>
      </w:r>
    </w:p>
    <w:p w:rsidRDefault="00DF0DBC" w:rsidP="00DF0DBC" w:rsidR="00DF0DBC">
      <w:pPr>
        <w:jc w:val="center"/>
      </w:pPr>
      <w:r w:rsidRPr="001A6A6A">
        <w:t>R J E Š E N J E</w:t>
      </w:r>
    </w:p>
    <w:p w:rsidRDefault="00DF0DBC" w:rsidP="00DF0DBC" w:rsidR="00DF0DBC">
      <w:pPr>
        <w:jc w:val="both"/>
      </w:pPr>
    </w:p>
    <w:p w:rsidRDefault="00DF0DBC" w:rsidP="00DF0DBC" w:rsidR="00DF0DBC">
      <w:pPr>
        <w:jc w:val="both"/>
      </w:pPr>
    </w:p>
    <w:p w:rsidRDefault="00DF0DBC" w:rsidP="00DF0DBC" w:rsidR="00DF0DBC">
      <w:pPr>
        <w:ind w:firstLine="992" w:left="-284"/>
        <w:jc w:val="both"/>
        <w:rPr>
          <w:bCs/>
        </w:rPr>
      </w:pPr>
      <w:r>
        <w:t xml:space="preserve">Trgovački sud u Osijeku, po sucu Jadranki Herman, u stečajnom postupku nad dužnikom </w:t>
      </w:r>
      <w:r w:rsidR="00EF581B">
        <w:rPr>
          <w:color w:val="000000"/>
        </w:rPr>
        <w:t>BIO RUSTIK BM j.d.o.o. za trgovinu i usluge, u stečaju, Beli Manastir, Osječka 58, MBS: 030135567, OIB: 47593522011</w:t>
      </w:r>
      <w:r>
        <w:rPr>
          <w:bCs/>
        </w:rPr>
        <w:t>, dana</w:t>
      </w:r>
      <w:r w:rsidR="00EF581B">
        <w:rPr>
          <w:bCs/>
        </w:rPr>
        <w:t xml:space="preserve"> 16. travnja</w:t>
      </w:r>
      <w:r>
        <w:rPr>
          <w:bCs/>
        </w:rPr>
        <w:t xml:space="preserve"> 2018. </w:t>
      </w:r>
    </w:p>
    <w:p w:rsidRDefault="00DF0DBC" w:rsidP="00DF0DBC" w:rsidR="00DF0DBC">
      <w:pPr>
        <w:ind w:firstLine="1004" w:left="-284"/>
        <w:jc w:val="both"/>
        <w:rPr>
          <w:bCs/>
        </w:rPr>
      </w:pPr>
    </w:p>
    <w:p w:rsidRDefault="00DF0DBC" w:rsidP="00DF0DBC" w:rsidR="00DF0DBC">
      <w:pPr>
        <w:ind w:firstLine="1004" w:left="-284"/>
        <w:jc w:val="both"/>
      </w:pPr>
      <w:r w:rsidRPr="005B02ED">
        <w:t xml:space="preserve">    </w:t>
      </w:r>
    </w:p>
    <w:p w:rsidRDefault="00DF0DBC" w:rsidP="00DF0DBC" w:rsidR="00DF0DBC" w:rsidRPr="001A6A6A">
      <w:pPr>
        <w:jc w:val="center"/>
      </w:pPr>
      <w:r w:rsidRPr="001A6A6A">
        <w:t>r i j e š i o  j e</w:t>
      </w:r>
    </w:p>
    <w:p w:rsidRDefault="00DF0DBC" w:rsidP="00DF0DBC" w:rsidR="00DF0DBC">
      <w:pPr>
        <w:pStyle w:val="Tijeloteksta"/>
      </w:pPr>
      <w:r>
        <w:tab/>
      </w:r>
    </w:p>
    <w:p w:rsidRDefault="00DF0DBC" w:rsidP="00DF0DBC" w:rsidR="00DF0DBC" w:rsidRPr="00BB13AD">
      <w:pPr>
        <w:pStyle w:val="Tijeloteksta"/>
      </w:pPr>
    </w:p>
    <w:p w:rsidRDefault="00154488" w:rsidP="00DF0DBC" w:rsidR="00DF0DBC">
      <w:pPr>
        <w:pStyle w:val="Tijeloteksta"/>
        <w:numPr>
          <w:ilvl w:val="0"/>
          <w:numId w:val="25"/>
        </w:numPr>
      </w:pPr>
      <w:r>
        <w:rPr>
          <w:bCs/>
        </w:rPr>
        <w:t xml:space="preserve">Stečajnom upravitelju Marku Tominac </w:t>
      </w:r>
      <w:r>
        <w:t>dipl. ing., Vinkovci, Vladimira Nazora 3 OIB 98361792494</w:t>
      </w:r>
      <w:r w:rsidR="00DF0DBC">
        <w:t xml:space="preserve">, odobrava se na ime nagrade i na ime naknade troškova iznos od 3.500,00 kn bruto, za obnašanje dužnosti privremenog stečajnog upravitelja nad stečajnim dužnikom </w:t>
      </w:r>
      <w:r w:rsidR="00EF581B">
        <w:rPr>
          <w:color w:val="000000"/>
        </w:rPr>
        <w:t>BIO RUSTIK BM j.d.o.o. za trgovinu i usluge, Beli Manastir, Osječka 58, MBS: 030135567, OIB: 47593522011.</w:t>
      </w:r>
    </w:p>
    <w:p w:rsidRDefault="00DF0DBC" w:rsidP="00DF0DBC" w:rsidR="00DF0DBC">
      <w:pPr>
        <w:pStyle w:val="Tijeloteksta"/>
        <w:ind w:left="1065"/>
      </w:pPr>
    </w:p>
    <w:p w:rsidRDefault="00DF0DBC" w:rsidP="00DF0DBC" w:rsidR="00DF0DBC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 neto iznos iz točke 1. ovog rješenja isplati na žiro račun stečajnog upravitelja</w:t>
      </w:r>
      <w:r w:rsidR="00101A8F">
        <w:t xml:space="preserve"> Marka Tominac dipl. ing. iz Vinkovaca, Vladimira Nazora 3 OIB 98361792494, I</w:t>
      </w:r>
      <w:r w:rsidR="00C72F84">
        <w:t>BAN: HR</w:t>
      </w:r>
      <w:r w:rsidR="00101A8F">
        <w:t>4323</w:t>
      </w:r>
      <w:r w:rsidR="00363732">
        <w:t>900013102195964</w:t>
      </w:r>
      <w:r>
        <w:t xml:space="preserve">, sa kontovnika dužnika 8500 Fond za pokriće troškova stečajnog postupka. </w:t>
      </w:r>
    </w:p>
    <w:p w:rsidRDefault="00DF0DBC" w:rsidP="00DF0DBC" w:rsidR="00DF0DBC">
      <w:pPr>
        <w:pStyle w:val="Tijeloteksta"/>
        <w:ind w:left="1065"/>
        <w:rPr>
          <w:bCs/>
        </w:rPr>
      </w:pPr>
    </w:p>
    <w:p w:rsidRDefault="00DF0DBC" w:rsidP="00DF0DBC" w:rsidR="00DF0DB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 rješenjem je izvršen konačni obračun nagrade i naknade troškova privremenog stečajnog upravitelja.</w:t>
      </w:r>
    </w:p>
    <w:p w:rsidRDefault="00DF0DBC" w:rsidP="00DF0DBC" w:rsidR="00DF0DBC">
      <w:pPr>
        <w:pStyle w:val="Odlomakpopisa"/>
        <w:rPr>
          <w:bCs/>
        </w:rPr>
      </w:pPr>
    </w:p>
    <w:p w:rsidRDefault="00DF0DBC" w:rsidP="00DF0DBC" w:rsidR="00DF0DB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Pr="00747DCE">
        <w:rPr>
          <w:bCs/>
        </w:rPr>
        <w:t>će se na mrežnim stranicama e-oglasna ploča su</w:t>
      </w:r>
      <w:r>
        <w:rPr>
          <w:bCs/>
        </w:rPr>
        <w:t>da.</w:t>
      </w:r>
    </w:p>
    <w:p w:rsidRDefault="00DF0DBC" w:rsidP="000B0443" w:rsidR="00DF0DBC" w:rsidRPr="00747DCE">
      <w:pPr>
        <w:pStyle w:val="Tijeloteksta"/>
        <w:rPr>
          <w:bCs/>
        </w:rPr>
      </w:pPr>
    </w:p>
    <w:p w:rsidRDefault="00DF0DBC" w:rsidP="00DF0DBC" w:rsidR="00DF0DBC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DF0DBC" w:rsidP="00DF0DBC" w:rsidR="00DF0DBC" w:rsidRPr="00AB2F7F">
      <w:pPr>
        <w:pStyle w:val="Tijeloteksta"/>
        <w:rPr>
          <w:bCs/>
        </w:rPr>
      </w:pPr>
    </w:p>
    <w:p w:rsidRDefault="00DF0DBC" w:rsidP="00DF0DBC" w:rsidR="00DF0DBC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EF581B">
        <w:rPr>
          <w:bCs/>
        </w:rPr>
        <w:t xml:space="preserve">739/16-10 od 13. </w:t>
      </w:r>
      <w:r w:rsidR="0006371E">
        <w:rPr>
          <w:bCs/>
        </w:rPr>
        <w:t xml:space="preserve">prosinca </w:t>
      </w:r>
      <w:r>
        <w:rPr>
          <w:bCs/>
        </w:rPr>
        <w:t>2017. godine pokrenut je prethodni postupak nad dužnikom</w:t>
      </w:r>
      <w:r>
        <w:rPr>
          <w:color w:val="000000"/>
        </w:rPr>
        <w:t xml:space="preserve"> </w:t>
      </w:r>
      <w:r w:rsidR="0006371E">
        <w:rPr>
          <w:color w:val="000000"/>
        </w:rPr>
        <w:t>BIO RUSTIK BM j.d.o.o. za trgovinu i usluge, Beli Manastir, Osječka 58, MBS: 030135567, OIB: 47593522011</w:t>
      </w:r>
      <w:r>
        <w:rPr>
          <w:bCs/>
        </w:rPr>
        <w:t xml:space="preserve">. Istim rješenjem imenovan  je privremeni stečajni upravitelj </w:t>
      </w:r>
      <w:r w:rsidR="00321A89">
        <w:t>Marko Tominac dipl. ing. iz Vinkovaca,</w:t>
      </w:r>
      <w:r>
        <w:rPr>
          <w:bCs/>
        </w:rPr>
        <w:t xml:space="preserve">  sa zadatkom da u roku od 15 dana stečajnom sucu dostavi izvješće o financijsko – gospodarskom stanju stečajnog dužnika, mogućnostima provođenja stečajnog  postupka nad njegovom imovinom, kao i ispita postoje li kod dužnika razlozi za otvaranje stečajnog postupka. </w:t>
      </w:r>
    </w:p>
    <w:p w:rsidRDefault="00321A89" w:rsidP="00DF0DBC" w:rsidR="00321A89">
      <w:pPr>
        <w:pStyle w:val="Tijeloteksta"/>
        <w:ind w:firstLine="708"/>
        <w:rPr>
          <w:bCs/>
        </w:rPr>
      </w:pPr>
    </w:p>
    <w:p w:rsidRDefault="00321A89" w:rsidP="00DF0DBC" w:rsidR="00321A89">
      <w:pPr>
        <w:pStyle w:val="Tijeloteksta"/>
        <w:ind w:firstLine="708"/>
        <w:rPr>
          <w:bCs/>
        </w:rPr>
      </w:pPr>
    </w:p>
    <w:p w:rsidRDefault="00681829" w:rsidP="00681829" w:rsidR="00681829">
      <w:pPr>
        <w:jc w:val="right"/>
      </w:pPr>
      <w:r>
        <w:lastRenderedPageBreak/>
        <w:t xml:space="preserve">    13 St-739/16-22</w:t>
      </w:r>
    </w:p>
    <w:p w:rsidRDefault="00321A89" w:rsidP="00DF0DBC" w:rsidR="00321A89">
      <w:pPr>
        <w:pStyle w:val="Tijeloteksta"/>
        <w:ind w:firstLine="708"/>
        <w:rPr>
          <w:bCs/>
        </w:rPr>
      </w:pPr>
    </w:p>
    <w:p w:rsidRDefault="00321A89" w:rsidP="00DF0DBC" w:rsidR="00321A89">
      <w:pPr>
        <w:pStyle w:val="Tijeloteksta"/>
        <w:ind w:firstLine="708"/>
        <w:rPr>
          <w:bCs/>
        </w:rPr>
      </w:pPr>
    </w:p>
    <w:p w:rsidRDefault="00DF0DBC" w:rsidP="00DF0DBC" w:rsidR="00DF0DBC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321A89" w:rsidP="00DF0DBC" w:rsidR="00321A89">
      <w:pPr>
        <w:pStyle w:val="Tijeloteksta"/>
        <w:ind w:firstLine="708"/>
        <w:jc w:val="center"/>
        <w:rPr>
          <w:bCs/>
        </w:rPr>
      </w:pPr>
    </w:p>
    <w:p w:rsidRDefault="00DF0DBC" w:rsidP="00321A89" w:rsidR="00DF0DBC">
      <w:pPr>
        <w:pStyle w:val="Tijeloteksta"/>
        <w:rPr>
          <w:bCs/>
        </w:rPr>
      </w:pPr>
    </w:p>
    <w:p w:rsidRDefault="00DF0DBC" w:rsidP="00DF0DBC" w:rsidR="00DF0DBC">
      <w:pPr>
        <w:pStyle w:val="Tijeloteksta"/>
        <w:ind w:firstLine="708"/>
        <w:jc w:val="center"/>
        <w:rPr>
          <w:bCs/>
        </w:rPr>
      </w:pPr>
    </w:p>
    <w:p w:rsidRDefault="00DF0DBC" w:rsidP="00DF0DBC" w:rsidR="00DF0DBC">
      <w:pPr>
        <w:pStyle w:val="Tijeloteksta"/>
        <w:ind w:firstLine="708"/>
        <w:rPr>
          <w:bCs/>
        </w:rPr>
      </w:pPr>
      <w:r>
        <w:rPr>
          <w:bCs/>
        </w:rPr>
        <w:t xml:space="preserve">Privremeni stečajni upravitelj obavio je sve potrebne radnje, te je sastavio i dostavio svoje pisano izvješće od </w:t>
      </w:r>
      <w:r w:rsidR="0006371E">
        <w:rPr>
          <w:bCs/>
        </w:rPr>
        <w:t xml:space="preserve">17. siječnja 2018. </w:t>
      </w:r>
      <w:r>
        <w:rPr>
          <w:bCs/>
        </w:rPr>
        <w:t xml:space="preserve">godine te je  nazočio ročištu radi izjašnjenja o prijedlogu i raspravi o pretpostavkama za otvaranje stečajnog postupka održanom dana </w:t>
      </w:r>
      <w:r w:rsidR="0006371E">
        <w:rPr>
          <w:bCs/>
        </w:rPr>
        <w:t>22. veljače</w:t>
      </w:r>
      <w:r w:rsidR="00143EC8">
        <w:rPr>
          <w:bCs/>
        </w:rPr>
        <w:t xml:space="preserve"> 2018.</w:t>
      </w:r>
      <w:r>
        <w:rPr>
          <w:bCs/>
        </w:rPr>
        <w:t xml:space="preserve"> godine. </w:t>
      </w:r>
    </w:p>
    <w:p w:rsidRDefault="00DF0DBC" w:rsidP="00DF0DBC" w:rsidR="00DF0DBC">
      <w:pPr>
        <w:jc w:val="both"/>
      </w:pPr>
    </w:p>
    <w:p w:rsidRDefault="00DF0DBC" w:rsidP="00DF0DBC" w:rsidR="00DF0DBC">
      <w:pPr>
        <w:jc w:val="both"/>
        <w:rPr>
          <w:bCs/>
        </w:rPr>
      </w:pPr>
      <w:r>
        <w:tab/>
      </w:r>
      <w:r>
        <w:rPr>
          <w:bCs/>
        </w:rPr>
        <w:t xml:space="preserve">Dana </w:t>
      </w:r>
      <w:r w:rsidR="0006371E">
        <w:rPr>
          <w:bCs/>
        </w:rPr>
        <w:t>11. travnja 2018</w:t>
      </w:r>
      <w:r>
        <w:rPr>
          <w:bCs/>
        </w:rPr>
        <w:t>. godine privremeni stečajni upravitelj u spis je dostavio     zahtjev za određivanje nagrade za obavljene poslove privremenog stečajnog upravitelja.</w:t>
      </w:r>
    </w:p>
    <w:p w:rsidRDefault="00DF0DBC" w:rsidP="00DF0DBC" w:rsidR="00DF0DBC">
      <w:pPr>
        <w:jc w:val="both"/>
      </w:pPr>
    </w:p>
    <w:p w:rsidRDefault="00DF0DBC" w:rsidP="00DF0DBC" w:rsidR="00DF0DBC">
      <w:pPr>
        <w:ind w:firstLine="708"/>
        <w:jc w:val="both"/>
        <w:rPr>
          <w:bCs/>
        </w:rPr>
      </w:pPr>
      <w:r>
        <w:t>Uzimajući u obzir obujam poslova i rad privremenog stečajnog upravitelja, sud je odlučio kao u izreci 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DF0DBC" w:rsidP="00DF0DBC" w:rsidR="00DF0DBC">
      <w:pPr>
        <w:ind w:firstLine="708"/>
        <w:jc w:val="both"/>
        <w:rPr>
          <w:bCs/>
        </w:rPr>
      </w:pPr>
    </w:p>
    <w:p w:rsidRDefault="00DF0DBC" w:rsidP="00DF0DBC" w:rsidR="00DF0DBC" w:rsidRPr="00524479">
      <w:pPr>
        <w:ind w:firstLine="708"/>
        <w:jc w:val="both"/>
        <w:rPr>
          <w:bCs/>
        </w:rPr>
      </w:pPr>
    </w:p>
    <w:p w:rsidRDefault="00DF0DBC" w:rsidP="00DF0DBC" w:rsidR="00DF0DBC" w:rsidRPr="00524479">
      <w:pPr>
        <w:pStyle w:val="Tijeloteksta"/>
        <w:rPr>
          <w:sz w:val="20"/>
          <w:szCs w:val="20"/>
        </w:rPr>
      </w:pPr>
    </w:p>
    <w:p w:rsidRDefault="00DF0DBC" w:rsidP="00DF0DBC" w:rsidR="00DF0DBC">
      <w:pPr>
        <w:pStyle w:val="Tijeloteksta"/>
        <w:jc w:val="center"/>
      </w:pPr>
      <w:r>
        <w:t xml:space="preserve">U Osijeku </w:t>
      </w:r>
      <w:r w:rsidR="00047DF0">
        <w:t>16. travanj</w:t>
      </w:r>
      <w:r>
        <w:t xml:space="preserve">  2018. </w:t>
      </w:r>
    </w:p>
    <w:p w:rsidRDefault="00DF0DBC" w:rsidP="00DF0DBC" w:rsidR="00DF0DBC">
      <w:pPr>
        <w:pStyle w:val="Tijeloteksta"/>
        <w:jc w:val="center"/>
      </w:pPr>
    </w:p>
    <w:p w:rsidRDefault="00DF0DBC" w:rsidP="00DF0DBC" w:rsidR="00DF0DBC">
      <w:pPr>
        <w:pStyle w:val="Tijeloteksta"/>
        <w:jc w:val="center"/>
      </w:pPr>
    </w:p>
    <w:p w:rsidRDefault="00DF0DBC" w:rsidP="00DF0DBC" w:rsidR="00DF0DBC">
      <w:pPr>
        <w:pStyle w:val="Tijeloteksta"/>
        <w:jc w:val="left"/>
      </w:pPr>
      <w:r>
        <w:t>Zapisničar</w:t>
      </w:r>
    </w:p>
    <w:p w:rsidRDefault="00DF0DBC" w:rsidP="00DF0DBC" w:rsidR="00DF0DBC">
      <w:pPr>
        <w:pStyle w:val="Tijeloteksta"/>
        <w:jc w:val="left"/>
      </w:pPr>
      <w:r>
        <w:t xml:space="preserve">Maja Kocijan </w:t>
      </w:r>
    </w:p>
    <w:p w:rsidRDefault="00DF0DBC" w:rsidP="00DF0DBC" w:rsidR="00DF0DBC">
      <w:pPr>
        <w:pStyle w:val="Tijeloteksta"/>
        <w:jc w:val="left"/>
      </w:pPr>
    </w:p>
    <w:p w:rsidRDefault="00DF0DBC" w:rsidP="00DF0DBC" w:rsidR="00DF0DBC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DF0DBC" w:rsidP="00DF0DBC" w:rsidR="00557ADC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047DF0" w:rsidP="00DF0DBC" w:rsidR="00047DF0">
      <w:pPr>
        <w:pStyle w:val="Tijeloteksta"/>
        <w:jc w:val="left"/>
      </w:pPr>
    </w:p>
    <w:p w:rsidRDefault="00557ADC" w:rsidP="00DF0DBC" w:rsidR="00557ADC">
      <w:pPr>
        <w:pStyle w:val="Tijeloteksta"/>
        <w:jc w:val="left"/>
      </w:pPr>
    </w:p>
    <w:p w:rsidRDefault="00557ADC" w:rsidP="00557ADC" w:rsidR="00557ADC">
      <w:pPr>
        <w:pStyle w:val="Tijeloteksta"/>
      </w:pPr>
      <w:r>
        <w:t>UPUTA O PRAVNOM LIJEKU:</w:t>
      </w:r>
    </w:p>
    <w:p w:rsidRDefault="00557ADC" w:rsidP="00557ADC" w:rsidR="00557ADC">
      <w:pPr>
        <w:pStyle w:val="Tijeloteksta"/>
        <w:jc w:val="left"/>
      </w:pPr>
      <w:r>
        <w:t>Protiv ovog rješenja pravo na žalbu imaju stečajni upravitelj i svaki stečajni vjerovnik u roku od 8 dana Visokom trgovačkom sudu Republike Hrvatske u Zagrebu u 3 primjerka putem ovoga suda.</w:t>
      </w:r>
    </w:p>
    <w:p w:rsidRDefault="00557ADC" w:rsidP="00557ADC" w:rsidR="00557ADC">
      <w:pPr>
        <w:pStyle w:val="Tijeloteksta"/>
        <w:jc w:val="left"/>
      </w:pPr>
    </w:p>
    <w:p w:rsidRDefault="00557ADC" w:rsidP="00557ADC" w:rsidR="00557ADC">
      <w:pPr>
        <w:pStyle w:val="Tijeloteksta"/>
        <w:jc w:val="left"/>
      </w:pPr>
    </w:p>
    <w:p w:rsidRDefault="00DF0DBC" w:rsidP="00DF0DBC" w:rsidR="00DF0DBC" w:rsidRPr="007B3432">
      <w:pPr>
        <w:pStyle w:val="Tijeloteksta"/>
        <w:jc w:val="left"/>
      </w:pPr>
      <w:r w:rsidRPr="007B3432">
        <w:t>DNA</w:t>
      </w:r>
    </w:p>
    <w:p w:rsidRDefault="00143EC8" w:rsidP="00DF0DBC" w:rsidR="00DF0DBC">
      <w:pPr>
        <w:pStyle w:val="Tijeloteksta"/>
        <w:numPr>
          <w:ilvl w:val="0"/>
          <w:numId w:val="21"/>
        </w:numPr>
        <w:jc w:val="left"/>
      </w:pPr>
      <w:r>
        <w:t>Stečajni upravitelj Marko Tominac</w:t>
      </w:r>
    </w:p>
    <w:p w:rsidRDefault="00DF0DBC" w:rsidP="00DF0DBC" w:rsidR="00DF0DBC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DF0DBC" w:rsidP="00DF0DBC" w:rsidR="00DF0DBC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047DF0" w:rsidP="00DF0DBC" w:rsidR="00DF0DBC" w:rsidRPr="007B3432">
      <w:pPr>
        <w:pStyle w:val="Tijeloteksta"/>
        <w:numPr>
          <w:ilvl w:val="0"/>
          <w:numId w:val="21"/>
        </w:numPr>
        <w:jc w:val="left"/>
      </w:pPr>
      <w:r>
        <w:t>kal. 9/5</w:t>
      </w:r>
    </w:p>
    <w:p w:rsidRDefault="00DF0DBC" w:rsidP="00DF0DBC" w:rsidR="00DF0DBC">
      <w:pPr>
        <w:ind w:firstLine="708"/>
        <w:jc w:val="both"/>
      </w:pPr>
    </w:p>
    <w:p w:rsidRDefault="00DF0DBC" w:rsidP="00DF0DBC" w:rsidR="00DF0DBC">
      <w:pPr>
        <w:ind w:firstLine="708"/>
        <w:jc w:val="both"/>
      </w:pPr>
    </w:p>
    <w:p w:rsidRDefault="00DF0DBC" w:rsidP="00DF0DBC" w:rsidR="00DF0DBC" w:rsidRPr="00A930D6">
      <w:pPr>
        <w:jc w:val="center"/>
      </w:pPr>
    </w:p>
    <w:p w:rsidRDefault="005A2E90" w:rsidP="00DF0DBC" w:rsidR="005A2E90" w:rsidRPr="00A930D6">
      <w:pPr>
        <w:jc w:val="right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47DF0"/>
    <w:rsid w:val="0005396D"/>
    <w:rsid w:val="00054A28"/>
    <w:rsid w:val="00055D34"/>
    <w:rsid w:val="0006045C"/>
    <w:rsid w:val="00061875"/>
    <w:rsid w:val="0006371E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B0443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A8F"/>
    <w:rsid w:val="00101E37"/>
    <w:rsid w:val="0010784A"/>
    <w:rsid w:val="00111495"/>
    <w:rsid w:val="001212CA"/>
    <w:rsid w:val="00134D91"/>
    <w:rsid w:val="00135891"/>
    <w:rsid w:val="00136E56"/>
    <w:rsid w:val="00143A3D"/>
    <w:rsid w:val="00143EC8"/>
    <w:rsid w:val="00146A6E"/>
    <w:rsid w:val="00154488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704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6F68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A89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373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05BE6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72B1B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ADC"/>
    <w:rsid w:val="00557EEA"/>
    <w:rsid w:val="005617AE"/>
    <w:rsid w:val="005700BB"/>
    <w:rsid w:val="005710FD"/>
    <w:rsid w:val="00575DD4"/>
    <w:rsid w:val="00576650"/>
    <w:rsid w:val="0058443C"/>
    <w:rsid w:val="005A2DD1"/>
    <w:rsid w:val="005A2E90"/>
    <w:rsid w:val="005A4ABC"/>
    <w:rsid w:val="005A554F"/>
    <w:rsid w:val="005B403D"/>
    <w:rsid w:val="005B5824"/>
    <w:rsid w:val="005C0DA7"/>
    <w:rsid w:val="005C18BA"/>
    <w:rsid w:val="005C7FAE"/>
    <w:rsid w:val="005D233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1F9A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1829"/>
    <w:rsid w:val="00682B76"/>
    <w:rsid w:val="00684A25"/>
    <w:rsid w:val="0068514F"/>
    <w:rsid w:val="0069449B"/>
    <w:rsid w:val="006A3D23"/>
    <w:rsid w:val="006A56C2"/>
    <w:rsid w:val="006A57CF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26334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11620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610FA"/>
    <w:rsid w:val="00A80946"/>
    <w:rsid w:val="00A80CEC"/>
    <w:rsid w:val="00A8197D"/>
    <w:rsid w:val="00A81A0A"/>
    <w:rsid w:val="00A81E5F"/>
    <w:rsid w:val="00A8286F"/>
    <w:rsid w:val="00A84420"/>
    <w:rsid w:val="00A863EB"/>
    <w:rsid w:val="00A930D6"/>
    <w:rsid w:val="00AA44D3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53C3"/>
    <w:rsid w:val="00B76AA7"/>
    <w:rsid w:val="00B93CD6"/>
    <w:rsid w:val="00BA5747"/>
    <w:rsid w:val="00BA62EC"/>
    <w:rsid w:val="00BA6E46"/>
    <w:rsid w:val="00BB0CEE"/>
    <w:rsid w:val="00BB13AD"/>
    <w:rsid w:val="00BC0EB4"/>
    <w:rsid w:val="00BC1F07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06BA"/>
    <w:rsid w:val="00C5183F"/>
    <w:rsid w:val="00C539B2"/>
    <w:rsid w:val="00C60995"/>
    <w:rsid w:val="00C67713"/>
    <w:rsid w:val="00C67A58"/>
    <w:rsid w:val="00C67AF2"/>
    <w:rsid w:val="00C72083"/>
    <w:rsid w:val="00C72F84"/>
    <w:rsid w:val="00C80E1B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3038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0DBC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581B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7A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7A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7A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7A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7A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7A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7A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7A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7A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7A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St-739/2016-22</izvorni_sadrzaj>
    <derivirana_varijabla naziv="DomainObject.Oznaka_1">St-739/2016-22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ožujka 2018.</izvorni_sadrzaj>
    <derivirana_varijabla naziv="DomainObject.Predmet.DatumRjesavanja_1">20.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St-739/2016</izvorni_sadrzaj>
    <derivirana_varijabla naziv="DomainObject.Predmet.OznakaBroj_1">St-739/2016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 RUSTIK BM jednostavno društvo s ograničenom odgovornošću za trgovinu i usluge</izvorni_sadrzaj>
    <derivirana_varijabla naziv="DomainObject.Predmet.ProtustrankaFormated_1">  BIO RUSTIK BM jednostavno društvo s ograničenom odgovornošću za trgovinu i usluge</derivirana_varijabla>
  </DomainObject.Predmet.ProtustrankaFormated>
  <DomainObject.Predmet.ProtustrankaFormatedOIB>
    <izvorni_sadrzaj>  BIO RUSTIK BM jednostavno društvo s ograničenom odgovornošću za trgovinu i usluge, OIB 47593522011</izvorni_sadrzaj>
    <derivirana_varijabla naziv="DomainObject.Predmet.ProtustrankaFormatedOIB_1">  BIO RUSTIK BM jednostavno društvo s ograničenom odgovornošću za trgovinu i usluge, OIB 47593522011</derivirana_varijabla>
  </DomainObject.Predmet.ProtustrankaFormatedOIB>
  <DomainObject.Predmet.ProtustrankaFormatedWithAdress>
    <izvorni_sadrzaj> BIO RUSTIK BM jednostavno društvo s ograničenom odgovornošću za trgovinu i usluge, Osječka 58, 31300 Beli Manastir</izvorni_sadrzaj>
    <derivirana_varijabla naziv="DomainObject.Predmet.ProtustrankaFormatedWithAdress_1"> BIO RUSTIK BM jednostavno društvo s ograničenom odgovornošću za trgovinu i usluge, Osječka 58, 31300 Beli Manastir</derivirana_varijabla>
  </DomainObject.Predmet.ProtustrankaFormatedWithAdress>
  <DomainObject.Predmet.ProtustrankaFormatedWithAdressOIB>
    <izvorni_sadrzaj> BIO RUSTIK BM jednostavno društvo s ograničenom odgovornošću za trgovinu i usluge, OIB 47593522011, Osječka 58, 31300 Beli Manastir</izvorni_sadrzaj>
    <derivirana_varijabla naziv="DomainObject.Predmet.ProtustrankaFormatedWithAdressOIB_1"> BIO RUSTIK BM jednostavno društvo s ograničenom odgovornošću za trgovinu i usluge, OIB 47593522011, Osječka 58, 31300 Beli Manastir</derivirana_varijabla>
  </DomainObject.Predmet.ProtustrankaFormatedWithAdressOIB>
  <DomainObject.Predmet.ProtustrankaWithAdress>
    <izvorni_sadrzaj>BIO RUSTIK BM jednostavno društvo s ograničenom odgovornošću za trgovinu i usluge Osječka 58, 31300 Beli Manastir</izvorni_sadrzaj>
    <derivirana_varijabla naziv="DomainObject.Predmet.ProtustrankaWithAdress_1">BIO RUSTIK BM jednostavno društvo s ograničenom odgovornošću za trgovinu i usluge Osječka 58, 31300 Beli Manastir</derivirana_varijabla>
  </DomainObject.Predmet.ProtustrankaWithAdress>
  <DomainObject.Predmet.ProtustrankaWithAdressOIB>
    <izvorni_sadrzaj>BIO RUSTIK BM jednostavno društvo s ograničenom odgovornošću za trgovinu i usluge, OIB 47593522011, Osječka 58, 31300 Beli Manastir</izvorni_sadrzaj>
    <derivirana_varijabla naziv="DomainObject.Predmet.ProtustrankaWithAdressOIB_1">BIO RUSTIK BM jednostavno društvo s ograničenom odgovornošću za trgovinu i usluge, OIB 47593522011, Osječka 58, 31300 Beli Manastir</derivirana_varijabla>
  </DomainObject.Predmet.ProtustrankaWithAdressOIB>
  <DomainObject.Predmet.ProtustrankaNazivFormated>
    <izvorni_sadrzaj>BIO RUSTIK BM jednostavno društvo s ograničenom odgovornošću za trgovinu i usluge</izvorni_sadrzaj>
    <derivirana_varijabla naziv="DomainObject.Predmet.ProtustrankaNazivFormated_1">BIO RUSTIK BM jednostavno društvo s ograničenom odgovornošću za trgovinu i usluge</derivirana_varijabla>
  </DomainObject.Predmet.ProtustrankaNazivFormated>
  <DomainObject.Predmet.ProtustrankaNazivFormatedOIB>
    <izvorni_sadrzaj>BIO RUSTIK BM jednostavno društvo s ograničenom odgovornošću za trgovinu i usluge, OIB 47593522011</izvorni_sadrzaj>
    <derivirana_varijabla naziv="DomainObject.Predmet.ProtustrankaNazivFormatedOIB_1">BIO RUSTIK BM jednostavno društvo s ograničenom odgovornošću za trgovinu i usluge, OIB 47593522011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BIO RUSTIK BM jednostavno društvo s ograničenom odgovornošću za trgovinu i usluge</item>
    </izvorni_sadrzaj>
    <derivirana_varijabla naziv="DomainObject.Predmet.ProtuStrankaListFormated_1">
      <item>BIO RUSTIK BM jednostavno društvo s ograničenom odgovornošću za trgovinu i usluge</item>
    </derivirana_varijabla>
  </DomainObject.Predmet.ProtuStrankaListFormated>
  <DomainObject.Predmet.ProtuStrankaListFormatedOIB>
    <izvorni_sadrzaj>
      <item>BIO RUSTIK BM jednostavno društvo s ograničenom odgovornošću za trgovinu i usluge, OIB 47593522011</item>
    </izvorni_sadrzaj>
    <derivirana_varijabla naziv="DomainObject.Predmet.ProtuStrankaListFormatedOIB_1">
      <item>BIO RUSTIK BM jednostavno društvo s ograničenom odgovornošću za trgovinu i usluge, OIB 47593522011</item>
    </derivirana_varijabla>
  </DomainObject.Predmet.ProtuStrankaListFormatedOIB>
  <DomainObject.Predmet.ProtuStrankaListFormatedWithAdress>
    <izvorni_sadrzaj>
      <item>BIO RUSTIK BM jednostavno društvo s ograničenom odgovornošću za trgovinu i usluge, Osječka 58, 31300 Beli Manastir</item>
    </izvorni_sadrzaj>
    <derivirana_varijabla naziv="DomainObject.Predmet.ProtuStrankaListFormatedWithAdress_1">
      <item>BIO RUSTIK BM jednostavno društvo s ograničenom odgovornošću za trgovinu i usluge, Osječka 58, 31300 Beli Manastir</item>
    </derivirana_varijabla>
  </DomainObject.Predmet.ProtuStrankaListFormatedWithAdress>
  <DomainObject.Predmet.ProtuStrankaListFormatedWithAdressOIB>
    <izvorni_sadrzaj>
      <item>BIO RUSTIK BM jednostavno društvo s ograničenom odgovornošću za trgovinu i usluge, OIB 47593522011, Osječka 58, 31300 Beli Manastir</item>
    </izvorni_sadrzaj>
    <derivirana_varijabla naziv="DomainObject.Predmet.ProtuStrankaListFormatedWithAdressOIB_1">
      <item>BIO RUSTIK BM jednostavno društvo s ograničenom odgovornošću za trgovinu i usluge, OIB 47593522011, Osječka 58, 31300 Beli Manastir</item>
    </derivirana_varijabla>
  </DomainObject.Predmet.ProtuStrankaListFormatedWithAdressOIB>
  <DomainObject.Predmet.ProtuStrankaListNazivFormated>
    <izvorni_sadrzaj>
      <item>BIO RUSTIK BM jednostavno društvo s ograničenom odgovornošću za trgovinu i usluge</item>
    </izvorni_sadrzaj>
    <derivirana_varijabla naziv="DomainObject.Predmet.ProtuStrankaListNazivFormated_1">
      <item>BIO RUSTIK BM jednostavno društvo s ograničenom odgovornošću za trgovinu i usluge</item>
    </derivirana_varijabla>
  </DomainObject.Predmet.ProtuStrankaListNazivFormated>
  <DomainObject.Predmet.ProtuStrankaListNazivFormatedOIB>
    <izvorni_sadrzaj>
      <item>BIO RUSTIK BM jednostavno društvo s ograničenom odgovornošću za trgovinu i usluge, OIB 47593522011</item>
    </izvorni_sadrzaj>
    <derivirana_varijabla naziv="DomainObject.Predmet.ProtuStrankaListNazivFormatedOIB_1">
      <item>BIO RUSTIK BM jednostavno društvo s ograničenom odgovornošću za trgovinu i usluge, OIB 47593522011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St-739/2016-22</izvorni_sadrzaj>
    <derivirana_varijabla naziv="DomainObject.PoslovniBrojDokumenta_1">St-739/2016-22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BIO RUSTIK BM jednostavno društvo s ograničenom odgovornošću za trgovinu i usluge</izvorni_sadrzaj>
    <derivirana_varijabla naziv="DomainObject.Predmet.ProtustrankaIDrugi_1">BIO RUSTIK BM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BIO RUSTIK BM jednostavno društvo s ograničenom odgovornošću za trgovinu i usluge, OIB 47593522011, Osječka 58, 31300 Beli Manastir</izvorni_sadrzaj>
    <derivirana_varijabla naziv="DomainObject.Predmet.ProtustrankaIDrugiAdressOIB_1">BIO RUSTIK BM jednostavno društvo s ograničenom odgovornošću za trgovinu i usluge, OIB 47593522011, Osječka 58,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ožujka 2018.</izvorni_sadrzaj>
    <derivirana_varijabla naziv="DomainObject.Predmet.OdlukaRjesenje.DatumDonosenjaOdluke_1">20. ožujka 2018.</derivirana_varijabla>
  </DomainObject.Predmet.OdlukaRjesenje.DatumDonosenjaOdluke>
  <DomainObject.Predmet.OdlukaRjesenje.DatumPravomocnosti>
    <izvorni_sadrzaj>6. travnja 2018.</izvorni_sadrzaj>
    <derivirana_varijabla naziv="DomainObject.Predmet.OdlukaRjesenje.DatumPravomocnosti_1">6. travnja 2018.</derivirana_varijabla>
  </DomainObject.Predmet.OdlukaRjesenje.DatumPravomocnosti>
  <DomainObject.Predmet.OdlukaRjesenje.Oznaka>
    <izvorni_sadrzaj>St-739/2016-18</izvorni_sadrzaj>
    <derivirana_varijabla naziv="DomainObject.Predmet.OdlukaRjesenje.Oznaka_1">St-739/2016-18</derivirana_varijabla>
  </DomainObject.Predmet.OdlukaRjesenje.Oznaka>
  <DomainObject.Predmet.SudioniciListNaziv>
    <izvorni_sadrzaj>
      <item>FINA RC OSIJEK</item>
      <item>BIO RUSTIK BM jednostavno društvo s ograničenom odgovornošću za trgovinu i usluge</item>
    </izvorni_sadrzaj>
    <derivirana_varijabla naziv="DomainObject.Predmet.SudioniciListNaziv_1">
      <item>FINA RC OSIJEK</item>
      <item>BIO RUSTIK BM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BIO RUSTIK BM jednostavno društvo s ograničenom odgovornošću za trgovinu i usluge, OIB 47593522011, Osječka 58,31300 Beli Manastir</item>
    </izvorni_sadrzaj>
    <derivirana_varijabla naziv="DomainObject.Predmet.SudioniciListAdressOIB_1">
      <item>FINA RC OSIJEK, OIB 85821130368</item>
      <item>BIO RUSTIK BM jednostavno društvo s ograničenom odgovornošću za trgovinu i usluge, OIB 47593522011, Osječka 58,31300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47593522011</item>
    </izvorni_sadrzaj>
    <derivirana_varijabla naziv="DomainObject.Predmet.SudioniciListNazivOIB_1">
      <item>, OIB 85821130368</item>
      <item>, OIB 47593522011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211834-2884-4BDB-9488-31815C47DE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2557</properties:Characters>
  <properties:Lines>95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2018-04-16T09:03:00Z</dcterms:created>
  <dc:creator>hermanj</dc:creator>
  <cp:lastModifiedBy>Maja Kocijan</cp:lastModifiedBy>
  <cp:lastPrinted>2018-04-18T07:10:00Z</cp:lastPrinted>
  <dcterms:modified xmlns:xsi="http://www.w3.org/2001/XMLSchema-instance" xsi:type="dcterms:W3CDTF">2018-04-18T07:12:00Z</dcterms:modified>
  <cp:revision>5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St-739/2016-22 / Odluka - Rješenje - određivanje nagrade stečajnom upravitelju (Marko Tominac.docx)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