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bc23cc0" w14:paraId="bc23cc0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6112AE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5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5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112AE" w:rsidP="004F27AE" w:rsidR="006112AE">
      <w:pPr>
        <w:pStyle w:val="NormaleSPIS"/>
      </w:pPr>
    </w:p>
    <w:p w:rsidRDefault="006112AE" w:rsidP="004F27AE" w:rsidR="006112AE">
      <w:pPr>
        <w:pStyle w:val="NormaleSPIS"/>
      </w:pPr>
    </w:p>
    <w:p w:rsidRDefault="006112AE" w:rsidP="004F27AE" w:rsidR="006112AE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6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112AE" w:rsidP="004F27AE" w:rsidR="006112AE">
      <w:pPr>
        <w:pStyle w:val="NormaleSPIS"/>
      </w:pPr>
    </w:p>
    <w:p w:rsidRDefault="006112AE" w:rsidP="004F27AE" w:rsidR="006112AE">
      <w:pPr>
        <w:pStyle w:val="NormaleSPIS"/>
      </w:pPr>
    </w:p>
    <w:p w:rsidRDefault="006112AE" w:rsidP="004F27AE" w:rsidR="006112AE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7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6112AE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12AE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8. svibnja 2017.</izvorni_sadrzaj>
    <derivirana_varijabla naziv="DomainObject.DatumDonosenjaOdluke_1">8. svibnja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St-274/2017-3</izvorni_sadrzaj>
    <derivirana_varijabla naziv="DomainObject.Oznaka_1">St-274/2017-3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274</izvorni_sadrzaj>
    <derivirana_varijabla naziv="DomainObject.Predmet.Broj_1">274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2. svibnja 2017.</izvorni_sadrzaj>
    <derivirana_varijabla naziv="DomainObject.Predmet.DatumOsnivanja_1">2. svibnja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St-274/2017</izvorni_sadrzaj>
    <derivirana_varijabla naziv="DomainObject.Predmet.OznakaBroj_1">St-274/2017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TERMOPLIN društvo s ograničenom odgovornošću za instalacijske radove i trgovinu</izvorni_sadrzaj>
    <derivirana_varijabla naziv="DomainObject.Predmet.StrankaFormated_1">  TERMOPLIN društvo s ograničenom odgovornošću za instalacijske radove i trgovinu</derivirana_varijabla>
  </DomainObject.Predmet.StrankaFormated>
  <DomainObject.Predmet.StrankaFormatedOIB>
    <izvorni_sadrzaj>  TERMOPLIN društvo s ograničenom odgovornošću za instalacijske radove i trgovinu, OIB 77903325549</izvorni_sadrzaj>
    <derivirana_varijabla naziv="DomainObject.Predmet.StrankaFormatedOIB_1">  TERMOPLIN društvo s ograničenom odgovornošću za instalacijske radove i trgovinu, OIB 77903325549</derivirana_varijabla>
  </DomainObject.Predmet.StrankaFormatedOIB>
  <DomainObject.Predmet.StrankaFormatedWithAdress>
    <izvorni_sadrzaj> TERMOPLIN društvo s ograničenom odgovornošću za instalacijske radove i trgovinu, Ulica hrvatskog proljeća 6, 43000 Bjelovar</izvorni_sadrzaj>
    <derivirana_varijabla naziv="DomainObject.Predmet.StrankaFormatedWithAdress_1"> TERMOPLIN društvo s ograničenom odgovornošću za instalacijske radove i trgovinu, Ulica hrvatskog proljeća 6, 43000 Bjelovar</derivirana_varijabla>
  </DomainObject.Predmet.StrankaFormatedWithAdress>
  <DomainObject.Predmet.StrankaFormatedWithAdressOIB>
    <izvorni_sadrzaj> TERMOPLIN društvo s ograničenom odgovornošću za instalacijske radove i trgovinu, OIB 77903325549, Ulica hrvatskog proljeća 6, 43000 Bjelovar</izvorni_sadrzaj>
    <derivirana_varijabla naziv="DomainObject.Predmet.StrankaFormatedWithAdressOIB_1"> TERMOPLIN društvo s ograničenom odgovornošću za instalacijske radove i trgovinu, OIB 77903325549, Ulica hrvatskog proljeća 6, 43000 Bjelovar</derivirana_varijabla>
  </DomainObject.Predmet.StrankaFormatedWithAdressOIB>
  <DomainObject.Predmet.StrankaWithAdress>
    <izvorni_sadrzaj>TERMOPLIN društvo s ograničenom odgovornošću za instalacijske radove i trgovinu Ulica hrvatskog proljeća 6,43000 Bjelovar</izvorni_sadrzaj>
    <derivirana_varijabla naziv="DomainObject.Predmet.StrankaWithAdress_1">TERMOPLIN društvo s ograničenom odgovornošću za instalacijske radove i trgovinu Ulica hrvatskog proljeća 6,43000 Bjelovar</derivirana_varijabla>
  </DomainObject.Predmet.StrankaWithAdress>
  <DomainObject.Predmet.StrankaWithAdressOIB>
    <izvorni_sadrzaj>TERMOPLIN društvo s ograničenom odgovornošću za instalacijske radove i trgovinu, OIB 77903325549, Ulica hrvatskog proljeća 6,43000 Bjelovar</izvorni_sadrzaj>
    <derivirana_varijabla naziv="DomainObject.Predmet.StrankaWithAdressOIB_1">TERMOPLIN društvo s ograničenom odgovornošću za instalacijske radove i trgovinu, OIB 77903325549, Ulica hrvatskog proljeća 6,43000 Bjelovar</derivirana_varijabla>
  </DomainObject.Predmet.StrankaWithAdressOIB>
  <DomainObject.Predmet.StrankaNazivFormated>
    <izvorni_sadrzaj>TERMOPLIN društvo s ograničenom odgovornošću za instalacijske radove i trgovinu</izvorni_sadrzaj>
    <derivirana_varijabla naziv="DomainObject.Predmet.StrankaNazivFormated_1">TERMOPLIN društvo s ograničenom odgovornošću za instalacijske radove i trgovinu</derivirana_varijabla>
  </DomainObject.Predmet.StrankaNazivFormated>
  <DomainObject.Predmet.StrankaNazivFormatedOIB>
    <izvorni_sadrzaj>TERMOPLIN društvo s ograničenom odgovornošću za instalacijske radove i trgovinu, OIB 77903325549</izvorni_sadrzaj>
    <derivirana_varijabla naziv="DomainObject.Predmet.StrankaNazivFormatedOIB_1">TERMOPLIN društvo s ograničenom odgovornošću za instalacijske radove i trgovinu, OIB 77903325549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TERMOPLIN društvo s ograničenom odgovornošću za instalacijske radove i trgovinu</item>
    </izvorni_sadrzaj>
    <derivirana_varijabla naziv="DomainObject.Predmet.StrankaListFormated_1">
      <item>TERMOPLIN društvo s ograničenom odgovornošću za instalacijske radove i trgovinu</item>
    </derivirana_varijabla>
  </DomainObject.Predmet.StrankaListFormated>
  <DomainObject.Predmet.StrankaListFormatedOIB>
    <izvorni_sadrzaj>
      <item>TERMOPLIN društvo s ograničenom odgovornošću za instalacijske radove i trgovinu, OIB 77903325549</item>
    </izvorni_sadrzaj>
    <derivirana_varijabla naziv="DomainObject.Predmet.StrankaListFormatedOIB_1">
      <item>TERMOPLIN društvo s ograničenom odgovornošću za instalacijske radove i trgovinu, OIB 77903325549</item>
    </derivirana_varijabla>
  </DomainObject.Predmet.StrankaListFormatedOIB>
  <DomainObject.Predmet.StrankaListFormatedWithAdress>
    <izvorni_sadrzaj>
      <item>TERMOPLIN društvo s ograničenom odgovornošću za instalacijske radove i trgovinu, Ulica hrvatskog proljeća 6, 43000 Bjelovar</item>
    </izvorni_sadrzaj>
    <derivirana_varijabla naziv="DomainObject.Predmet.StrankaListFormatedWithAdress_1">
      <item>TERMOPLIN društvo s ograničenom odgovornošću za instalacijske radove i trgovinu, Ulica hrvatskog proljeća 6, 43000 Bjelovar</item>
    </derivirana_varijabla>
  </DomainObject.Predmet.StrankaListFormatedWithAdress>
  <DomainObject.Predmet.StrankaListFormatedWithAdressOIB>
    <izvorni_sadrzaj>
      <item>TERMOPLIN društvo s ograničenom odgovornošću za instalacijske radove i trgovinu, OIB 77903325549, Ulica hrvatskog proljeća 6, 43000 Bjelovar</item>
    </izvorni_sadrzaj>
    <derivirana_varijabla naziv="DomainObject.Predmet.StrankaListFormatedWithAdressOIB_1">
      <item>TERMOPLIN društvo s ograničenom odgovornošću za instalacijske radove i trgovinu, OIB 77903325549, Ulica hrvatskog proljeća 6, 43000 Bjelovar</item>
    </derivirana_varijabla>
  </DomainObject.Predmet.StrankaListFormatedWithAdressOIB>
  <DomainObject.Predmet.StrankaListNazivFormated>
    <izvorni_sadrzaj>
      <item>TERMOPLIN društvo s ograničenom odgovornošću za instalacijske radove i trgovinu</item>
    </izvorni_sadrzaj>
    <derivirana_varijabla naziv="DomainObject.Predmet.StrankaListNazivFormated_1">
      <item>TERMOPLIN društvo s ograničenom odgovornošću za instalacijske radove i trgovinu</item>
    </derivirana_varijabla>
  </DomainObject.Predmet.StrankaListNazivFormated>
  <DomainObject.Predmet.StrankaListNazivFormatedOIB>
    <izvorni_sadrzaj>
      <item>TERMOPLIN društvo s ograničenom odgovornošću za instalacijske radove i trgovinu, OIB 77903325549</item>
    </izvorni_sadrzaj>
    <derivirana_varijabla naziv="DomainObject.Predmet.StrankaListNazivFormatedOIB_1">
      <item>TERMOPLIN društvo s ograničenom odgovornošću za instalacijske radove i trgovinu, OIB 77903325549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8. svibnja 2017.</izvorni_sadrzaj>
    <derivirana_varijabla naziv="DomainObject.Datum_1">8. svibnja 2017.</derivirana_varijabla>
  </DomainObject.Datum>
  <DomainObject.PoslovniBrojDokumenta>
    <izvorni_sadrzaj>St-274/2017-3</izvorni_sadrzaj>
    <derivirana_varijabla naziv="DomainObject.PoslovniBrojDokumenta_1">St-274/2017-3</derivirana_varijabla>
  </DomainObject.PoslovniBrojDokumenta>
  <DomainObject.Predmet.StrankaIDrugi>
    <izvorni_sadrzaj>TERMOPLIN društvo s ograničenom odgovornošću za instalacijske radove i trgovinu</izvorni_sadrzaj>
    <derivirana_varijabla naziv="DomainObject.Predmet.StrankaIDrugi_1">TERMOPLIN društvo s ograničenom odgovornošću za instalacijske radove i trgovinu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TERMOPLIN društvo s ograničenom odgovornošću za instalacijske radove i trgovinu, OIB 77903325549, Ulica hrvatskog proljeća 6, 43000 Bjelovar</izvorni_sadrzaj>
    <derivirana_varijabla naziv="DomainObject.Predmet.StrankaIDrugiAdressOIB_1">TERMOPLIN društvo s ograničenom odgovornošću za instalacijske radove i trgovinu, OIB 77903325549, Ulica hrvatskog proljeća 6, 43000 Bjelovar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TERMOPLIN društvo s ograničenom odgovornošću za instalacijske radove i trgovinu</item>
    </izvorni_sadrzaj>
    <derivirana_varijabla naziv="DomainObject.Predmet.SudioniciListNaziv_1">
      <item>TERMOPLIN društvo s ograničenom odgovornošću za instalacijske radove i trgovinu</item>
    </derivirana_varijabla>
  </DomainObject.Predmet.SudioniciListNaziv>
  <DomainObject.Predmet.SudioniciListAdressOIB>
    <izvorni_sadrzaj>
      <item>TERMOPLIN društvo s ograničenom odgovornošću za instalacijske radove i trgovinu, OIB 77903325549, Ulica hrvatskog proljeća 6,43000 Bjelovar</item>
    </izvorni_sadrzaj>
    <derivirana_varijabla naziv="DomainObject.Predmet.SudioniciListAdressOIB_1">
      <item>TERMOPLIN društvo s ograničenom odgovornošću za instalacijske radove i trgovinu, OIB 77903325549, Ulica hrvatskog proljeća 6,43000 Bjelovar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4BD9F867-FB40-4E31-BD0D-68B89F203E97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9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2017-05-08T11:37:00Z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St-274/2017-3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