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5e31" w14:paraId="c5e5e31" w:rsidRDefault="00690198" w:rsidP="003F6C53" w:rsidR="002D49EC" w:rsidRPr="00F60C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690198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0198" w:rsidP="00CC3E8D" w:rsidR="00690198" w:rsidRPr="0066720C">
            <w:pPr>
              <w:jc w:val="center"/>
            </w:pPr>
            <w:r w:rsidRPr="0066720C">
              <w:t>REPUBLIKA HRVATSKA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TRGOVAČKI SUD U ZAGREBU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B42212" w:rsidP="00B42212" w:rsidR="00B42212">
      <w:pPr>
        <w:ind w:firstLine="720"/>
        <w:jc w:val="both"/>
      </w:pPr>
      <w:r>
        <w:t>Trgovački sud u Zagrebu, po sucu toga suda Ivanu Vladiću, povodom prijedloga predlagatelja obrt "PRODUKT", vl. BOŽIDAR ŠĆUKANEC, iz Velikog Trgovišča, Družilovec 97, OIB 80305892277, za sklapanje predstečajne nagodbe, dana 07. ožujka 2016.</w:t>
      </w:r>
    </w:p>
    <w:p w:rsidRDefault="002B5525" w:rsidP="00721F79" w:rsidR="002B5525"/>
    <w:p w:rsidRDefault="00B42212" w:rsidP="00721F79" w:rsidR="00B42212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>
      <w:pPr>
        <w:jc w:val="center"/>
      </w:pPr>
    </w:p>
    <w:p w:rsidRDefault="005F2F5C" w:rsidP="00721F79" w:rsidR="005F2F5C" w:rsidRPr="00F60CD9">
      <w:pPr>
        <w:jc w:val="center"/>
      </w:pPr>
    </w:p>
    <w:p w:rsidRDefault="00B42212" w:rsidP="00690198" w:rsidR="00CC3921">
      <w:pPr>
        <w:pStyle w:val="Odlomakpopisa"/>
        <w:numPr>
          <w:ilvl w:val="0"/>
          <w:numId w:val="10"/>
        </w:numPr>
        <w:jc w:val="both"/>
      </w:pPr>
      <w:r>
        <w:t>Određuje se ročište radi sklapanja predstečajne nagodbe na dužnikom obrt "PRODUKT", vl. BOŽIDAR ŠĆUKANEC, iz Velikog Trgovišča, Družilovec 97, OIB 80305892277, za dan</w:t>
      </w:r>
    </w:p>
    <w:p w:rsidRDefault="00690198" w:rsidP="00690198" w:rsidR="00690198">
      <w:pPr>
        <w:pStyle w:val="Odlomakpopisa"/>
        <w:ind w:left="1068"/>
        <w:jc w:val="both"/>
      </w:pPr>
    </w:p>
    <w:p w:rsidRDefault="00B42212" w:rsidP="00F60CD9" w:rsidR="00690198" w:rsidRPr="00B42212">
      <w:pPr>
        <w:jc w:val="center"/>
        <w:rPr>
          <w:b/>
        </w:rPr>
      </w:pPr>
      <w:r w:rsidRPr="00B42212">
        <w:rPr>
          <w:b/>
        </w:rPr>
        <w:t>03. svibnja 2016.</w:t>
      </w:r>
      <w:r w:rsidR="00F60CD9" w:rsidRPr="00B42212">
        <w:rPr>
          <w:b/>
        </w:rPr>
        <w:t xml:space="preserve"> u</w:t>
      </w:r>
      <w:r w:rsidR="00CC3921" w:rsidRPr="00B42212">
        <w:rPr>
          <w:b/>
        </w:rPr>
        <w:t xml:space="preserve"> </w:t>
      </w:r>
      <w:r w:rsidR="00690198" w:rsidRPr="00B42212">
        <w:rPr>
          <w:b/>
        </w:rPr>
        <w:t>09,00</w:t>
      </w:r>
      <w:r w:rsidR="00CC3921" w:rsidRPr="00B42212">
        <w:rPr>
          <w:b/>
        </w:rPr>
        <w:t xml:space="preserve"> sati </w:t>
      </w:r>
    </w:p>
    <w:p w:rsidRDefault="00CC3921" w:rsidP="00F60CD9" w:rsidR="00CC3921" w:rsidRPr="00F60CD9">
      <w:pPr>
        <w:jc w:val="center"/>
      </w:pPr>
      <w:r w:rsidRPr="00F60CD9">
        <w:t>kod ovog suda</w:t>
      </w:r>
      <w:r w:rsidR="00690198">
        <w:t>, soba</w:t>
      </w:r>
      <w:r w:rsidRPr="00F60CD9">
        <w:t xml:space="preserve"> br, </w:t>
      </w:r>
      <w:r w:rsidR="00690198">
        <w:t>24</w:t>
      </w:r>
      <w:r w:rsidR="002B5525">
        <w:t>/</w:t>
      </w:r>
      <w:r w:rsidRPr="00F60CD9">
        <w:t>I.</w:t>
      </w:r>
    </w:p>
    <w:p w:rsidRDefault="00CC3921" w:rsidP="00CC3921" w:rsidR="00CC3921" w:rsidRPr="00F60CD9">
      <w:pPr>
        <w:jc w:val="both"/>
      </w:pPr>
    </w:p>
    <w:p w:rsidRDefault="00CC3921" w:rsidP="00DE7329" w:rsidR="002B5525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 w:rsidR="00DE7329">
        <w:t xml:space="preserve">se </w:t>
      </w:r>
      <w:r w:rsidR="00B42212">
        <w:t>pozivaju:</w:t>
      </w:r>
    </w:p>
    <w:p w:rsidRDefault="00B42212" w:rsidP="00B42212" w:rsidR="00B42212">
      <w:pPr>
        <w:pStyle w:val="Odlomakpopisa"/>
        <w:numPr>
          <w:ilvl w:val="0"/>
          <w:numId w:val="11"/>
        </w:numPr>
        <w:jc w:val="both"/>
      </w:pPr>
      <w:r>
        <w:t>dužnik</w:t>
      </w:r>
    </w:p>
    <w:p w:rsidRDefault="00B42212" w:rsidP="00B42212" w:rsidR="00B42212">
      <w:pPr>
        <w:pStyle w:val="Odlomakpopisa"/>
        <w:numPr>
          <w:ilvl w:val="0"/>
          <w:numId w:val="11"/>
        </w:numPr>
        <w:jc w:val="both"/>
      </w:pPr>
      <w:r>
        <w:t>dužnikovi vjerovnici.</w:t>
      </w:r>
    </w:p>
    <w:p w:rsidRDefault="005F2F5C" w:rsidP="00DE7329" w:rsidR="005F2F5C" w:rsidRPr="00F60CD9"/>
    <w:p w:rsidRDefault="005F2F5C" w:rsidP="00B42212" w:rsidR="005F2F5C" w:rsidRPr="00F60CD9"/>
    <w:p w:rsidRDefault="00B42212" w:rsidP="00F60CD9" w:rsidR="00C443B6">
      <w:pPr>
        <w:jc w:val="center"/>
      </w:pPr>
      <w:r>
        <w:t>U Zagrebu, 07. ožujka</w:t>
      </w:r>
      <w:r w:rsidR="00690198">
        <w:t xml:space="preserve"> 2016</w:t>
      </w:r>
      <w:r w:rsidR="001A5792" w:rsidRPr="00F60CD9">
        <w:t>.</w:t>
      </w:r>
      <w:r w:rsidR="00721F79" w:rsidRPr="00F60CD9">
        <w:t xml:space="preserve"> </w:t>
      </w:r>
    </w:p>
    <w:p w:rsidRDefault="005F2F5C" w:rsidP="00F60CD9" w:rsidR="005F2F5C">
      <w:pPr>
        <w:jc w:val="center"/>
      </w:pPr>
      <w:r>
        <w:tab/>
      </w:r>
      <w:r>
        <w:tab/>
      </w:r>
      <w:r>
        <w:tab/>
      </w:r>
    </w:p>
    <w:p w:rsidRDefault="00B42212" w:rsidP="00F60CD9" w:rsidR="00B42212">
      <w:pPr>
        <w:jc w:val="center"/>
      </w:pPr>
    </w:p>
    <w:p w:rsidRDefault="005F2F5C" w:rsidP="00F60CD9" w:rsidR="003C5ED2" w:rsidRPr="00F60CD9">
      <w:pPr>
        <w:jc w:val="center"/>
      </w:pPr>
      <w:r>
        <w:tab/>
      </w:r>
      <w:r>
        <w:tab/>
      </w:r>
      <w:r>
        <w:tab/>
      </w:r>
      <w:r>
        <w:tab/>
      </w:r>
      <w:r>
        <w:tab/>
        <w:t>SUDAC</w:t>
      </w:r>
    </w:p>
    <w:p w:rsidRDefault="00FF73AC" w:rsidP="00721F79" w:rsidR="00591D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198">
        <w:t xml:space="preserve">     Ivan Vladić</w:t>
      </w:r>
    </w:p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B42212" w:rsidP="00B42212" w:rsidR="00B42212">
      <w:r>
        <w:t>DNA:</w:t>
      </w:r>
    </w:p>
    <w:p w:rsidRDefault="00B42212" w:rsidP="00B42212" w:rsidR="00B42212">
      <w:pPr>
        <w:pStyle w:val="Odlomakpopisa"/>
        <w:numPr>
          <w:ilvl w:val="0"/>
          <w:numId w:val="12"/>
        </w:numPr>
      </w:pPr>
      <w:r>
        <w:t>dužniku</w:t>
      </w:r>
    </w:p>
    <w:p w:rsidRDefault="00B42212" w:rsidP="00B42212" w:rsidR="00B42212">
      <w:pPr>
        <w:pStyle w:val="Odlomakpopisa"/>
        <w:numPr>
          <w:ilvl w:val="0"/>
          <w:numId w:val="12"/>
        </w:numPr>
      </w:pPr>
      <w:r>
        <w:t>FINA</w:t>
      </w:r>
    </w:p>
    <w:p w:rsidRDefault="00B42212" w:rsidP="00B42212" w:rsidR="00B42212" w:rsidRPr="00F60CD9">
      <w:pPr>
        <w:pStyle w:val="Odlomakpopisa"/>
        <w:numPr>
          <w:ilvl w:val="0"/>
          <w:numId w:val="12"/>
        </w:numPr>
      </w:pPr>
      <w:r>
        <w:t>e-oglasna ploča</w:t>
      </w:r>
    </w:p>
    <w:p w:rsidRDefault="0020610B" w:rsidP="0020610B" w:rsidR="0020610B" w:rsidRPr="00F60CD9"/>
    <w:p w:rsidRDefault="0020610B" w:rsidP="00B42212" w:rsidR="0020610B" w:rsidRPr="00F60CD9"/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B42212">
      <w:rPr>
        <w:noProof/>
      </w:rPr>
      <w:t>2</w:t>
    </w:r>
    <w:r>
      <w:fldChar w:fldCharType="end"/>
    </w:r>
    <w:r w:rsidR="005F2F5C">
      <w:tab/>
    </w:r>
    <w:r w:rsidR="005F2F5C">
      <w:tab/>
    </w:r>
    <w:r w:rsidR="005F2F5C">
      <w:tab/>
    </w:r>
    <w:r w:rsidR="005F2F5C">
      <w:tab/>
    </w:r>
    <w:r w:rsidR="005F2F5C">
      <w:tab/>
      <w:t>28.</w:t>
    </w:r>
    <w:r>
      <w:t xml:space="preserve"> St-</w:t>
    </w:r>
    <w:r w:rsidR="005F2F5C">
      <w:t>851/16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0225732"/>
      <w:docPartObj>
        <w:docPartGallery w:val="Page Numbers (Top of Page)"/>
        <w:docPartUnique/>
      </w:docPartObj>
    </w:sdtPr>
    <w:sdtEndPr/>
    <w:sdtContent>
      <w:p w:rsidRDefault="00690198" w:rsidR="006901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B30">
          <w:rPr>
            <w:noProof/>
          </w:rPr>
          <w:t>1</w:t>
        </w:r>
        <w:r>
          <w:fldChar w:fldCharType="end"/>
        </w:r>
      </w:p>
      <w:p w:rsidRDefault="00690198" w:rsidP="00690198" w:rsidR="00690198">
        <w:pPr>
          <w:pStyle w:val="Zaglavlje"/>
          <w:jc w:val="right"/>
        </w:pPr>
        <w:r>
          <w:rPr>
            <w:b/>
          </w:rPr>
          <w:t>28. St-</w:t>
        </w:r>
        <w:r w:rsidR="00B42212">
          <w:rPr>
            <w:b/>
          </w:rPr>
          <w:t>1131/16</w:t>
        </w:r>
      </w:p>
    </w:sdtContent>
  </w:sdt>
  <w:p w:rsidRDefault="00690198" w:rsidR="00690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506017B"/>
    <w:multiLevelType w:val="hybridMultilevel"/>
    <w:tmpl w:val="76AE66FA"/>
    <w:lvl w:tplc="CEAC4F8E" w:ilvl="0">
      <w:start w:val="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C611378"/>
    <w:multiLevelType w:val="hybridMultilevel"/>
    <w:tmpl w:val="95206D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2F5C"/>
    <w:rsid w:val="00602E03"/>
    <w:rsid w:val="00604B74"/>
    <w:rsid w:val="00612317"/>
    <w:rsid w:val="00612C9E"/>
    <w:rsid w:val="00613FF3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90198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87B30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2212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0683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477F0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DF551B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43E5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2A8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271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St-1131/2016</izvorni_sadrzaj>
    <derivirana_varijabla naziv="DomainObject.Predmet.OznakaBroj_1">St-1131/2016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Božidar Šćukanec</izvorni_sadrzaj>
    <derivirana_varijabla naziv="DomainObject.Predmet.ProtustrankaFormated_1">  Božidar Šćukanec</derivirana_varijabla>
  </DomainObject.Predmet.ProtustrankaFormated>
  <DomainObject.Predmet.ProtustrankaFormatedOIB>
    <izvorni_sadrzaj>  Božidar Šćukanec, OIB 80305892277</izvorni_sadrzaj>
    <derivirana_varijabla naziv="DomainObject.Predmet.ProtustrankaFormatedOIB_1">  Božidar Šćukanec, OIB 80305892277</derivirana_varijabla>
  </DomainObject.Predmet.ProtustrankaFormatedOIB>
  <DomainObject.Predmet.ProtustrankaFormatedWithAdress>
    <izvorni_sadrzaj> Božidar Šćukanec, Družilovec 97, 49210 Družilovec</izvorni_sadrzaj>
    <derivirana_varijabla naziv="DomainObject.Predmet.ProtustrankaFormatedWithAdress_1"> Božidar Šćukanec, Družilovec 97, 49210 Družilovec</derivirana_varijabla>
  </DomainObject.Predmet.ProtustrankaFormatedWithAdress>
  <DomainObject.Predmet.ProtustrankaFormatedWithAdressOIB>
    <izvorni_sadrzaj> Božidar Šćukanec, OIB 80305892277, Družilovec 97, 49210 Družilovec</izvorni_sadrzaj>
    <derivirana_varijabla naziv="DomainObject.Predmet.ProtustrankaFormatedWithAdressOIB_1"> Božidar Šćukanec, OIB 80305892277, Družilovec 97, 49210 Družilovec</derivirana_varijabla>
  </DomainObject.Predmet.ProtustrankaFormatedWithAdressOIB>
  <DomainObject.Predmet.ProtustrankaWithAdress>
    <izvorni_sadrzaj>Božidar Šćukanec Družilovec 97, 49210 Družilovec</izvorni_sadrzaj>
    <derivirana_varijabla naziv="DomainObject.Predmet.ProtustrankaWithAdress_1">Božidar Šćukanec Družilovec 97, 49210 Družilovec</derivirana_varijabla>
  </DomainObject.Predmet.ProtustrankaWithAdress>
  <DomainObject.Predmet.ProtustrankaWithAdressOIB>
    <izvorni_sadrzaj>Božidar Šćukanec, OIB 80305892277, Družilovec 97, 49210 Družilovec</izvorni_sadrzaj>
    <derivirana_varijabla naziv="DomainObject.Predmet.ProtustrankaWithAdressOIB_1">Božidar Šćukanec, OIB 80305892277, Družilovec 97, 49210 Družilovec</derivirana_varijabla>
  </DomainObject.Predmet.ProtustrankaWithAdressOIB>
  <DomainObject.Predmet.ProtustrankaNazivFormated>
    <izvorni_sadrzaj>Božidar Šćukanec</izvorni_sadrzaj>
    <derivirana_varijabla naziv="DomainObject.Predmet.ProtustrankaNazivFormated_1">Božidar Šćukanec</derivirana_varijabla>
  </DomainObject.Predmet.ProtustrankaNazivFormated>
  <DomainObject.Predmet.ProtustrankaNazivFormatedOIB>
    <izvorni_sadrzaj>Božidar Šćukanec, OIB 80305892277</izvorni_sadrzaj>
    <derivirana_varijabla naziv="DomainObject.Predmet.ProtustrankaNazivFormatedOIB_1">Božidar Šćukanec, OIB 80305892277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Šćukanec</izvorni_sadrzaj>
    <derivirana_varijabla naziv="DomainObject.Predmet.StrankaFormated_1">  Božidar Šćukanec</derivirana_varijabla>
  </DomainObject.Predmet.StrankaFormated>
  <DomainObject.Predmet.StrankaFormatedOIB>
    <izvorni_sadrzaj>  Božidar Šćukanec, OIB 80305892277</izvorni_sadrzaj>
    <derivirana_varijabla naziv="DomainObject.Predmet.StrankaFormatedOIB_1">  Božidar Šćukanec, OIB 80305892277</derivirana_varijabla>
  </DomainObject.Predmet.StrankaFormatedOIB>
  <DomainObject.Predmet.StrankaFormatedWithAdress>
    <izvorni_sadrzaj> Božidar Šćukanec, Družilovec 97, 49210 Družilovec</izvorni_sadrzaj>
    <derivirana_varijabla naziv="DomainObject.Predmet.StrankaFormatedWithAdress_1"> Božidar Šćukanec, Družilovec 97, 49210 Družilovec</derivirana_varijabla>
  </DomainObject.Predmet.StrankaFormatedWithAdress>
  <DomainObject.Predmet.StrankaFormatedWithAdressOIB>
    <izvorni_sadrzaj> Božidar Šćukanec, OIB 80305892277, Družilovec 97, 49210 Družilovec</izvorni_sadrzaj>
    <derivirana_varijabla naziv="DomainObject.Predmet.StrankaFormatedWithAdressOIB_1"> Božidar Šćukanec, OIB 80305892277, Družilovec 97, 49210 Družilovec</derivirana_varijabla>
  </DomainObject.Predmet.StrankaFormatedWithAdressOIB>
  <DomainObject.Predmet.StrankaWithAdress>
    <izvorni_sadrzaj>Božidar Šćukanec Družilovec 97,49210 Družilovec</izvorni_sadrzaj>
    <derivirana_varijabla naziv="DomainObject.Predmet.StrankaWithAdress_1">Božidar Šćukanec Družilovec 97,49210 Družilovec</derivirana_varijabla>
  </DomainObject.Predmet.StrankaWithAdress>
  <DomainObject.Predmet.StrankaWithAdressOIB>
    <izvorni_sadrzaj>Božidar Šćukanec, OIB 80305892277, Družilovec 97,49210 Družilovec</izvorni_sadrzaj>
    <derivirana_varijabla naziv="DomainObject.Predmet.StrankaWithAdressOIB_1">Božidar Šćukanec, OIB 80305892277, Družilovec 97,49210 Družilovec</derivirana_varijabla>
  </DomainObject.Predmet.StrankaWithAdressOIB>
  <DomainObject.Predmet.StrankaNazivFormated>
    <izvorni_sadrzaj>Božidar Šćukanec</izvorni_sadrzaj>
    <derivirana_varijabla naziv="DomainObject.Predmet.StrankaNazivFormated_1">Božidar Šćukanec</derivirana_varijabla>
  </DomainObject.Predmet.StrankaNazivFormated>
  <DomainObject.Predmet.StrankaNazivFormatedOIB>
    <izvorni_sadrzaj>Božidar Šćukanec, OIB 80305892277</izvorni_sadrzaj>
    <derivirana_varijabla naziv="DomainObject.Predmet.StrankaNazivFormatedOIB_1">Božidar Šćukanec, OIB 80305892277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Božidar Šćukanec</item>
    </izvorni_sadrzaj>
    <derivirana_varijabla naziv="DomainObject.Predmet.StrankaListFormated_1">
      <item>Božidar Šćukanec</item>
    </derivirana_varijabla>
  </DomainObject.Predmet.StrankaListFormated>
  <DomainObject.Predmet.StrankaListFormatedOIB>
    <izvorni_sadrzaj>
      <item>Božidar Šćukanec, OIB 80305892277</item>
    </izvorni_sadrzaj>
    <derivirana_varijabla naziv="DomainObject.Predmet.StrankaListFormatedOIB_1">
      <item>Božidar Šćukanec, OIB 80305892277</item>
    </derivirana_varijabla>
  </DomainObject.Predmet.StrankaListFormatedOIB>
  <DomainObject.Predmet.StrankaListFormatedWithAdress>
    <izvorni_sadrzaj>
      <item>Božidar Šćukanec, Družilovec 97, 49210 Družilovec</item>
    </izvorni_sadrzaj>
    <derivirana_varijabla naziv="DomainObject.Predmet.StrankaListFormatedWithAdress_1">
      <item>Božidar Šćukanec, Družilovec 97, 49210 Družilovec</item>
    </derivirana_varijabla>
  </DomainObject.Predmet.StrankaListFormatedWithAdress>
  <DomainObject.Predmet.StrankaListFormatedWithAdressOIB>
    <izvorni_sadrzaj>
      <item>Božidar Šćukanec, OIB 80305892277, Družilovec 97, 49210 Družilovec</item>
    </izvorni_sadrzaj>
    <derivirana_varijabla naziv="DomainObject.Predmet.StrankaListFormatedWithAdressOIB_1">
      <item>Božidar Šćukanec, OIB 80305892277, Družilovec 97, 49210 Družilovec</item>
    </derivirana_varijabla>
  </DomainObject.Predmet.StrankaListFormatedWithAdressOIB>
  <DomainObject.Predmet.StrankaListNazivFormated>
    <izvorni_sadrzaj>
      <item>Božidar Šćukanec</item>
    </izvorni_sadrzaj>
    <derivirana_varijabla naziv="DomainObject.Predmet.StrankaListNazivFormated_1">
      <item>Božidar Šćukanec</item>
    </derivirana_varijabla>
  </DomainObject.Predmet.StrankaListNazivFormated>
  <DomainObject.Predmet.StrankaListNazivFormatedOIB>
    <izvorni_sadrzaj>
      <item>Božidar Šćukanec, OIB 80305892277</item>
    </izvorni_sadrzaj>
    <derivirana_varijabla naziv="DomainObject.Predmet.StrankaListNazivFormatedOIB_1">
      <item>Božidar Šćukanec, OIB 80305892277</item>
    </derivirana_varijabla>
  </DomainObject.Predmet.StrankaListNazivFormatedOIB>
  <DomainObject.Predmet.ProtuStrankaListFormated>
    <izvorni_sadrzaj>
      <item>Božidar Šćukanec</item>
    </izvorni_sadrzaj>
    <derivirana_varijabla naziv="DomainObject.Predmet.ProtuStrankaListFormated_1">
      <item>Božidar Šćukanec</item>
    </derivirana_varijabla>
  </DomainObject.Predmet.ProtuStrankaListFormated>
  <DomainObject.Predmet.ProtuStrankaListFormatedOIB>
    <izvorni_sadrzaj>
      <item>Božidar Šćukanec, OIB 80305892277</item>
    </izvorni_sadrzaj>
    <derivirana_varijabla naziv="DomainObject.Predmet.ProtuStrankaListFormatedOIB_1">
      <item>Božidar Šćukanec, OIB 80305892277</item>
    </derivirana_varijabla>
  </DomainObject.Predmet.ProtuStrankaListFormatedOIB>
  <DomainObject.Predmet.ProtuStrankaListFormatedWithAdress>
    <izvorni_sadrzaj>
      <item>Božidar Šćukanec, Družilovec 97, 49210 Družilovec</item>
    </izvorni_sadrzaj>
    <derivirana_varijabla naziv="DomainObject.Predmet.ProtuStrankaListFormatedWithAdress_1">
      <item>Božidar Šćukanec, Družilovec 97, 49210 Družilovec</item>
    </derivirana_varijabla>
  </DomainObject.Predmet.ProtuStrankaListFormatedWithAdress>
  <DomainObject.Predmet.ProtuStrankaListFormatedWithAdressOIB>
    <izvorni_sadrzaj>
      <item>Božidar Šćukanec, OIB 80305892277, Družilovec 97, 49210 Družilovec</item>
    </izvorni_sadrzaj>
    <derivirana_varijabla naziv="DomainObject.Predmet.ProtuStrankaListFormatedWithAdressOIB_1">
      <item>Božidar Šćukanec, OIB 80305892277, Družilovec 97, 49210 Družilovec</item>
    </derivirana_varijabla>
  </DomainObject.Predmet.ProtuStrankaListFormatedWithAdressOIB>
  <DomainObject.Predmet.ProtuStrankaListNazivFormated>
    <izvorni_sadrzaj>
      <item>Božidar Šćukanec</item>
    </izvorni_sadrzaj>
    <derivirana_varijabla naziv="DomainObject.Predmet.ProtuStrankaListNazivFormated_1">
      <item>Božidar Šćukanec</item>
    </derivirana_varijabla>
  </DomainObject.Predmet.ProtuStrankaListNazivFormated>
  <DomainObject.Predmet.ProtuStrankaListNazivFormatedOIB>
    <izvorni_sadrzaj>
      <item>Božidar Šćukanec, OIB 80305892277</item>
    </izvorni_sadrzaj>
    <derivirana_varijabla naziv="DomainObject.Predmet.ProtuStrankaListNazivFormatedOIB_1">
      <item>Božidar Šćukanec, OIB 80305892277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Šćukanec</izvorni_sadrzaj>
    <derivirana_varijabla naziv="DomainObject.Predmet.StrankaIDrugi_1">Božidar Šćukanec</derivirana_varijabla>
  </DomainObject.Predmet.StrankaIDrugi>
  <DomainObject.Predmet.ProtustrankaIDrugi>
    <izvorni_sadrzaj>Božidar Šćukanec</izvorni_sadrzaj>
    <derivirana_varijabla naziv="DomainObject.Predmet.ProtustrankaIDrugi_1">Božidar Šćukanec</derivirana_varijabla>
  </DomainObject.Predmet.ProtustrankaIDrugi>
  <DomainObject.Predmet.StrankaIDrugiAdressOIB>
    <izvorni_sadrzaj>Božidar Šćukanec, OIB 80305892277, Družilovec 97, 49210 Družilovec</izvorni_sadrzaj>
    <derivirana_varijabla naziv="DomainObject.Predmet.StrankaIDrugiAdressOIB_1">Božidar Šćukanec, OIB 80305892277, Družilovec 97, 49210 Družilovec</derivirana_varijabla>
  </DomainObject.Predmet.StrankaIDrugiAdressOIB>
  <DomainObject.Predmet.ProtustrankaIDrugiAdressOIB>
    <izvorni_sadrzaj>Božidar Šćukanec, OIB 80305892277, Družilovec 97, 49210 Družilovec</izvorni_sadrzaj>
    <derivirana_varijabla naziv="DomainObject.Predmet.ProtustrankaIDrugiAdressOIB_1">Božidar Šćukanec, OIB 80305892277, Družilovec 97, 49210 Družilovec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Šćukanec</item>
      <item>Božidar Šćukanec</item>
    </izvorni_sadrzaj>
    <derivirana_varijabla naziv="DomainObject.Predmet.SudioniciListNaziv_1">
      <item>Božidar Šćukanec</item>
      <item>Božidar Šćukanec</item>
    </derivirana_varijabla>
  </DomainObject.Predmet.SudioniciListNaziv>
  <DomainObject.Predmet.SudioniciListAdressOIB>
    <izvorni_sadrzaj>
      <item>Božidar Šćukanec, OIB 80305892277, Družilovec 97,49210 Družilovec</item>
      <item>Božidar Šćukanec, OIB 80305892277, Družilovec 97,49210 Družilovec</item>
    </izvorni_sadrzaj>
    <derivirana_varijabla naziv="DomainObject.Predmet.SudioniciListAdressOIB_1">
      <item>Božidar Šćukanec, OIB 80305892277, Družilovec 97,49210 Družilovec</item>
      <item>Božidar Šćukanec, OIB 80305892277, Družilovec 97,49210 Družilovec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80305892277</item>
      <item>, OIB 80305892277</item>
    </izvorni_sadrzaj>
    <derivirana_varijabla naziv="DomainObject.Predmet.SudioniciListNazivOIB_1">
      <item>, OIB 80305892277</item>
      <item>, OIB 80305892277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4ED3E-2C9F-476D-B80A-EAFB1E9AD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652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2016-03-07T10:21:00Z</dcterms:created>
  <dc:creator>Administrator</dc:creator>
  <cp:lastModifiedBy>Monika Topolovec</cp:lastModifiedBy>
  <cp:lastPrinted>2016-03-07T10:22:00Z</cp:lastPrinted>
  <dcterms:modified xmlns:xsi="http://www.w3.org/2001/XMLSchema-instance" xsi:type="dcterms:W3CDTF">2016-03-07T10:27:00Z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