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88c8" w14:paraId="c9688c8" w:rsidRDefault="00261E0A" w:rsidP="00D80992" w:rsidR="00D80992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0992" w:rsidP="00D80992" w:rsidR="00D80992">
      <w:r>
        <w:t>REPUBLIKA HRVATSKA</w:t>
      </w:r>
    </w:p>
    <w:p w:rsidRDefault="00D80992" w:rsidP="00D80992" w:rsidR="00D80992">
      <w:r>
        <w:t xml:space="preserve">Trgovački sud u Zagrebu </w:t>
      </w:r>
    </w:p>
    <w:p w:rsidRDefault="00D80992" w:rsidP="00D80992" w:rsidR="00D80992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D80992" w:rsidP="00C157C5" w:rsidR="00D80992">
      <w:pPr>
        <w:jc w:val="both"/>
      </w:pPr>
      <w:r>
        <w:t xml:space="preserve">  </w:t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18. St-5383/2016</w:t>
      </w:r>
    </w:p>
    <w:p w:rsidRDefault="00D80992" w:rsidP="00C157C5" w:rsidR="00D80992">
      <w:pPr>
        <w:jc w:val="both"/>
      </w:pPr>
    </w:p>
    <w:p w:rsidRDefault="00D80992" w:rsidP="00C157C5" w:rsidR="00D80992">
      <w:pPr>
        <w:jc w:val="both"/>
      </w:pPr>
    </w:p>
    <w:p w:rsidRDefault="00D80992" w:rsidP="00C157C5" w:rsidR="00D80992">
      <w:pPr>
        <w:jc w:val="both"/>
      </w:pPr>
      <w:r>
        <w:tab/>
      </w:r>
      <w:r>
        <w:tab/>
      </w:r>
      <w:r>
        <w:tab/>
      </w:r>
      <w:r>
        <w:tab/>
        <w:t>R E P U B L I K A   H R V A T S K A</w:t>
      </w:r>
    </w:p>
    <w:p w:rsidRDefault="00D80992" w:rsidP="00C157C5" w:rsidR="00D80992">
      <w:pPr>
        <w:jc w:val="both"/>
      </w:pPr>
    </w:p>
    <w:p w:rsidRDefault="00D80992" w:rsidP="00C157C5" w:rsidR="00D80992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Z A K L J U Č A K</w:t>
      </w:r>
    </w:p>
    <w:p w:rsidRDefault="00D80992" w:rsidP="00C157C5" w:rsidR="00D80992">
      <w:pPr>
        <w:jc w:val="both"/>
      </w:pPr>
    </w:p>
    <w:p w:rsidRDefault="00D80992" w:rsidP="00C157C5" w:rsidR="00D80992">
      <w:pPr>
        <w:jc w:val="both"/>
      </w:pPr>
    </w:p>
    <w:p w:rsidRDefault="00D80992" w:rsidP="00C157C5" w:rsidR="00D80992">
      <w:pPr>
        <w:ind w:firstLine="708"/>
        <w:jc w:val="both"/>
      </w:pPr>
      <w:r>
        <w:t xml:space="preserve">Trgovački sud u Zagrebu, sudac Danijela Uzelac, u stečajnom postupku nad stečajnim dužnikom </w:t>
      </w:r>
      <w:r w:rsidR="00261E0A">
        <w:t>RENI-DAR d.o.o. u stečaju, OIB 74281224056</w:t>
      </w:r>
      <w:r w:rsidR="00C157C5">
        <w:t>, Velika Gorica, Dragutina</w:t>
      </w:r>
      <w:r>
        <w:t xml:space="preserve"> </w:t>
      </w:r>
      <w:proofErr w:type="spellStart"/>
      <w:r>
        <w:t>Domjanića</w:t>
      </w:r>
      <w:proofErr w:type="spellEnd"/>
      <w:r>
        <w:t xml:space="preserve"> 5, </w:t>
      </w:r>
      <w:r w:rsidR="00EA11E9">
        <w:t>22</w:t>
      </w:r>
      <w:r>
        <w:t>. svibnja 2019.</w:t>
      </w:r>
    </w:p>
    <w:p w:rsidRDefault="00D80992" w:rsidP="00C157C5" w:rsidR="00D80992">
      <w:pPr>
        <w:jc w:val="both"/>
      </w:pPr>
    </w:p>
    <w:p w:rsidRDefault="00D80992" w:rsidP="00C157C5" w:rsidR="00D80992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  <w:t xml:space="preserve">  z a k l j u č i o      j e</w:t>
      </w:r>
    </w:p>
    <w:p w:rsidRDefault="00D80992" w:rsidP="00C157C5" w:rsidR="00D80992">
      <w:pPr>
        <w:jc w:val="both"/>
      </w:pPr>
    </w:p>
    <w:p w:rsidRDefault="00D80992" w:rsidP="00C157C5" w:rsidR="00D80992">
      <w:pPr>
        <w:jc w:val="both"/>
      </w:pPr>
    </w:p>
    <w:p w:rsidRDefault="00D80992" w:rsidP="00C157C5" w:rsidR="00D80992">
      <w:pPr>
        <w:ind w:firstLine="708"/>
        <w:jc w:val="both"/>
      </w:pPr>
      <w:r>
        <w:t>Nalaže se stečajno</w:t>
      </w:r>
      <w:r w:rsidR="00261E0A">
        <w:t>j upraviteljici</w:t>
      </w:r>
      <w:r>
        <w:t xml:space="preserve"> </w:t>
      </w:r>
      <w:r w:rsidR="00EA11E9">
        <w:t xml:space="preserve">Almi </w:t>
      </w:r>
      <w:proofErr w:type="spellStart"/>
      <w:r w:rsidR="00EA11E9">
        <w:t>Klepac</w:t>
      </w:r>
      <w:proofErr w:type="spellEnd"/>
      <w:r w:rsidR="00EA11E9">
        <w:t xml:space="preserve"> iz </w:t>
      </w:r>
      <w:r w:rsidR="00261E0A">
        <w:t xml:space="preserve">Zagreba, Drage </w:t>
      </w:r>
      <w:proofErr w:type="spellStart"/>
      <w:r w:rsidR="00261E0A">
        <w:t>Stipca</w:t>
      </w:r>
      <w:proofErr w:type="spellEnd"/>
      <w:r w:rsidR="00261E0A">
        <w:t xml:space="preserve"> 4</w:t>
      </w:r>
      <w:r>
        <w:t>, u roku 8 dana od dostave ovog zaključka dostaviti ovom sudu pisano izvješće o tijeku stečajnoga postupka i o stanju stečajne mase, koje je u skladu s odredbom čl. 89. st. 2. Stečajnog zakona ("Narodne novine" broj 71/15) duž</w:t>
      </w:r>
      <w:r w:rsidR="00261E0A">
        <w:t>na</w:t>
      </w:r>
      <w:r>
        <w:t xml:space="preserve"> podnositi najmanje jedanput u tri mjeseca.</w:t>
      </w:r>
    </w:p>
    <w:p w:rsidRDefault="00D80992" w:rsidP="00C157C5" w:rsidR="00D80992">
      <w:pPr>
        <w:jc w:val="both"/>
      </w:pPr>
    </w:p>
    <w:p w:rsidRDefault="00D80992" w:rsidP="00C157C5" w:rsidR="00D80992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U Zagrebu </w:t>
      </w:r>
      <w:r w:rsidR="00EA11E9">
        <w:t>22</w:t>
      </w:r>
      <w:r>
        <w:t>. svibnja 2019.</w:t>
      </w:r>
    </w:p>
    <w:p w:rsidRDefault="00D80992" w:rsidP="00C157C5" w:rsidR="00D809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D80992" w:rsidP="00C157C5" w:rsidR="00D80992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Danijela Uzelac, v.r.</w:t>
      </w:r>
    </w:p>
    <w:p w:rsidRDefault="00D80992" w:rsidP="00C157C5" w:rsidR="00D80992">
      <w:pPr>
        <w:jc w:val="both"/>
      </w:pPr>
      <w:r>
        <w:t xml:space="preserve">   </w:t>
      </w:r>
    </w:p>
    <w:p w:rsidRDefault="00D80992" w:rsidP="00C157C5" w:rsidR="00D809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0992" w:rsidP="00C157C5" w:rsidR="00D80992">
      <w:pPr>
        <w:jc w:val="both"/>
      </w:pPr>
      <w:r>
        <w:t>Uputa o pravnom lijeku: Protiv zaključka nije dopuštena žalba.</w:t>
      </w:r>
    </w:p>
    <w:p w:rsidRDefault="00D80992" w:rsidP="00C157C5" w:rsidR="00D80992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157C5" w:rsidP="00C157C5" w:rsidR="00D80992">
      <w:pPr>
        <w:ind w:firstLine="708" w:left="6372"/>
        <w:jc w:val="both"/>
      </w:pPr>
      <w:r>
        <w:t xml:space="preserve">   </w:t>
      </w:r>
      <w:r w:rsidR="00D80992">
        <w:t>Katarina Franjić</w:t>
      </w:r>
    </w:p>
    <w:p w:rsidRDefault="00D80992" w:rsidP="00C157C5" w:rsidR="00D80992">
      <w:pPr>
        <w:jc w:val="both"/>
      </w:pPr>
    </w:p>
    <w:p w:rsidRDefault="00057996" w:rsidP="00C157C5" w:rsidR="00057996">
      <w:pPr>
        <w:jc w:val="both"/>
      </w:pPr>
    </w:p>
    <w:sectPr w:rsidR="000579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D6A"/>
    <w:rsid w:val="00057996"/>
    <w:rsid w:val="00261E0A"/>
    <w:rsid w:val="002A6968"/>
    <w:rsid w:val="00554EC7"/>
    <w:rsid w:val="00A81D6A"/>
    <w:rsid w:val="00B952BE"/>
    <w:rsid w:val="00C157C5"/>
    <w:rsid w:val="00D80992"/>
    <w:rsid w:val="00EA1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52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52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5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52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52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52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52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52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52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5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52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52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52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52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5383</izvorni_sadrzaj>
    <derivirana_varijabla naziv="DomainObject.Predmet.Broj_1">5383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St-5383/2016</izvorni_sadrzaj>
    <derivirana_varijabla naziv="DomainObject.Predmet.OznakaBroj_1">St-5383/2016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RENI-DAR d.o.o. zastupanog po punomoćniku Eva Potočnik</izvorni_sadrzaj>
    <derivirana_varijabla naziv="DomainObject.Predmet.ProtustrankaFormated_1">  RENI-DAR d.o.o. zastupanog po punomoćniku Eva Potočnik</derivirana_varijabla>
  </DomainObject.Predmet.ProtustrankaFormated>
  <DomainObject.Predmet.ProtustrankaFormatedOIB>
    <izvorni_sadrzaj>  RENI-DAR d.o.o., OIB 74281224056 zastupanog po punomoćniku Eva Potočnik</izvorni_sadrzaj>
    <derivirana_varijabla naziv="DomainObject.Predmet.ProtustrankaFormatedOIB_1">  RENI-DAR d.o.o., OIB 74281224056 zastupanog po punomoćniku Eva Potočnik</derivirana_varijabla>
  </DomainObject.Predmet.ProtustrankaFormatedOIB>
  <DomainObject.Predmet.ProtustrankaFormatedWithAdress>
    <izvorni_sadrzaj> RENI-DAR d.o.o., Dragutina Domjanića 5, 10410 Velika Gorica zastupanog po punomoćniku Eva Potočnik</izvorni_sadrzaj>
    <derivirana_varijabla naziv="DomainObject.Predmet.ProtustrankaFormatedWithAdress_1"> RENI-DAR d.o.o., Dragutina Domjanića 5, 10410 Velika Gorica zastupanog po punomoćniku Eva Potočnik</derivirana_varijabla>
  </DomainObject.Predmet.ProtustrankaFormatedWithAdress>
  <DomainObject.Predmet.ProtustrankaFormatedWithAdressOIB>
    <izvorni_sadrzaj> RENI-DAR d.o.o., OIB 74281224056, Dragutina Domjanića 5, 10410 Velika Gorica zastupanog po punomoćniku Eva Potočnik</izvorni_sadrzaj>
    <derivirana_varijabla naziv="DomainObject.Predmet.ProtustrankaFormatedWithAdressOIB_1"> RENI-DAR d.o.o., OIB 74281224056, Dragutina Domjanića 5, 10410 Velika Gorica zastupanog po punomoćniku Eva Potočnik</derivirana_varijabla>
  </DomainObject.Predmet.ProtustrankaFormatedWithAdressOIB>
  <DomainObject.Predmet.ProtustrankaWithAdress>
    <izvorni_sadrzaj>RENI-DAR d.o.o. Dragutina Domjanića 5, 10410 Velika Gorica</izvorni_sadrzaj>
    <derivirana_varijabla naziv="DomainObject.Predmet.ProtustrankaWithAdress_1">RENI-DAR d.o.o. Dragutina Domjanića 5, 10410 Velika Gorica</derivirana_varijabla>
  </DomainObject.Predmet.ProtustrankaWithAdress>
  <DomainObject.Predmet.ProtustrankaWithAdressOIB>
    <izvorni_sadrzaj>RENI-DAR d.o.o., OIB 74281224056, Dragutina Domjanića 5, 10410 Velika Gorica</izvorni_sadrzaj>
    <derivirana_varijabla naziv="DomainObject.Predmet.ProtustrankaWithAdressOIB_1">RENI-DAR d.o.o., OIB 74281224056, Dragutina Domjanića 5, 10410 Velika Gorica</derivirana_varijabla>
  </DomainObject.Predmet.ProtustrankaWithAdressOIB>
  <DomainObject.Predmet.ProtustrankaNazivFormated>
    <izvorni_sadrzaj>RENI-DAR d.o.o.</izvorni_sadrzaj>
    <derivirana_varijabla naziv="DomainObject.Predmet.ProtustrankaNazivFormated_1">RENI-DAR d.o.o.</derivirana_varijabla>
  </DomainObject.Predmet.ProtustrankaNazivFormated>
  <DomainObject.Predmet.ProtustrankaNazivFormatedOIB>
    <izvorni_sadrzaj>RENI-DAR d.o.o., OIB 74281224056</izvorni_sadrzaj>
    <derivirana_varijabla naziv="DomainObject.Predmet.ProtustrankaNazivFormatedOIB_1">RENI-DAR d.o.o., OIB 74281224056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Potočnik</izvorni_sadrzaj>
    <derivirana_varijabla naziv="DomainObject.Predmet.StrankaFormated_1">  FINA Regionalni centar Zagreb; Eva Potočnik</derivirana_varijabla>
  </DomainObject.Predmet.StrankaFormated>
  <DomainObject.Predmet.StrankaFormatedOIB>
    <izvorni_sadrzaj>  FINA Regionalni centar Zagreb, OIB 85821130368; Eva Potočnik, OIB 57366775721</izvorni_sadrzaj>
    <derivirana_varijabla naziv="DomainObject.Predmet.StrankaFormatedOIB_1">  FINA Regionalni centar Zagreb, OIB 85821130368; Eva Potočnik, OIB 57366775721</derivirana_varijabla>
  </DomainObject.Predmet.StrankaFormatedOIB>
  <DomainObject.Predmet.StrankaFormatedWithAdress>
    <izvorni_sadrzaj> FINA Regionalni centar Zagreb, Trg svibanjskih žrtava 1995. br. 1, 10000 Zagreb; Eva Potočnik, Nad Lipom 15, 10000 Zagreb</izvorni_sadrzaj>
    <derivirana_varijabla naziv="DomainObject.Predmet.StrankaFormatedWithAdress_1"> FINA Regionalni centar Zagreb, Trg svibanjskih žrtava 1995. br. 1, 10000 Zagreb; Eva Potočnik, Nad Lipom 15, 10000 Zagreb</derivirana_varijabla>
  </DomainObject.Predmet.StrankaFormatedWithAdress>
  <DomainObject.Predmet.StrankaFormatedWithAdressOIB>
    <izvorni_sadrzaj> FINA Regionalni centar Zagreb, OIB 85821130368, Trg svibanjskih žrtava 1995. br. 1, 10000 Zagreb; Eva Potočnik, OIB 57366775721, Nad Lipom 15, 10000 Zagreb</izvorni_sadrzaj>
    <derivirana_varijabla naziv="DomainObject.Predmet.StrankaFormatedWithAdressOIB_1"> FINA Regionalni centar Zagreb, OIB 85821130368, Trg svibanjskih žrtava 1995. br. 1, 10000 Zagreb; Eva Potočnik, OIB 57366775721, Nad Lipom 15, 10000 Zagreb</derivirana_varijabla>
  </DomainObject.Predmet.StrankaFormatedWithAdressOIB>
  <DomainObject.Predmet.StrankaWithAdress>
    <izvorni_sadrzaj>FINA Regionalni centar Zagreb Trg svibanjskih žrtava 1995. br. 1,10000 Zagreb,Eva Potočnik Nad Lipom 15,10000 Zagreb</izvorni_sadrzaj>
    <derivirana_varijabla naziv="DomainObject.Predmet.StrankaWithAdress_1">FINA Regionalni centar Zagreb Trg svibanjskih žrtava 1995. br. 1,10000 Zagreb,Eva Potočnik Nad Lipom 15,10000 Zagreb</derivirana_varijabla>
  </DomainObject.Predmet.StrankaWithAdress>
  <DomainObject.Predmet.StrankaWithAdressOIB>
    <izvorni_sadrzaj>FINA Regionalni centar Zagreb, OIB 85821130368, Trg svibanjskih žrtava 1995. br. 1,10000 Zagreb,Eva Potočnik, OIB 57366775721, Nad Lipom 15,10000 Zagreb</izvorni_sadrzaj>
    <derivirana_varijabla naziv="DomainObject.Predmet.StrankaWithAdressOIB_1">FINA Regionalni centar Zagreb, OIB 85821130368, Trg svibanjskih žrtava 1995. br. 1,10000 Zagreb,Eva Potočnik, OIB 57366775721, Nad Lipom 15,10000 Zagreb</derivirana_varijabla>
  </DomainObject.Predmet.StrankaWithAdressOIB>
  <DomainObject.Predmet.StrankaNazivFormated>
    <izvorni_sadrzaj>FINA Regionalni centar Zagreb,Eva Potočnik</izvorni_sadrzaj>
    <derivirana_varijabla naziv="DomainObject.Predmet.StrankaNazivFormated_1">FINA Regionalni centar Zagreb,Eva Potočnik</derivirana_varijabla>
  </DomainObject.Predmet.StrankaNazivFormated>
  <DomainObject.Predmet.StrankaNazivFormatedOIB>
    <izvorni_sadrzaj>FINA Regionalni centar Zagreb, OIB 85821130368,Eva Potočnik, OIB 57366775721</izvorni_sadrzaj>
    <derivirana_varijabla naziv="DomainObject.Predmet.StrankaNazivFormatedOIB_1">FINA Regionalni centar Zagreb, OIB 85821130368,Eva Potočnik, OIB 57366775721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Eva Potočnik</item>
    </izvorni_sadrzaj>
    <derivirana_varijabla naziv="DomainObject.Predmet.StrankaListFormated_1">
      <item>FINA Regionalni centar Zagreb</item>
      <item>Eva Potočnik</item>
    </derivirana_varijabla>
  </DomainObject.Predmet.StrankaListFormated>
  <DomainObject.Predmet.StrankaListFormatedOIB>
    <izvorni_sadrzaj>
      <item>FINA Regionalni centar Zagreb, OIB 85821130368</item>
      <item>Eva Potočnik, OIB 57366775721</item>
    </izvorni_sadrzaj>
    <derivirana_varijabla naziv="DomainObject.Predmet.StrankaListFormatedOIB_1">
      <item>FINA Regionalni centar Zagreb, OIB 85821130368</item>
      <item>Eva Potočnik, OIB 57366775721</item>
    </derivirana_varijabla>
  </DomainObject.Predmet.StrankaListFormatedOIB>
  <DomainObject.Predmet.StrankaListFormatedWithAdress>
    <izvorni_sadrzaj>
      <item>FINA Regionalni centar Zagreb, Trg svibanjskih žrtava 1995. br. 1, 10000 Zagreb</item>
      <item>Eva Potočnik, Nad Lipom 15, 10000 Zagreb</item>
    </izvorni_sadrzaj>
    <derivirana_varijabla naziv="DomainObject.Predmet.StrankaListFormatedWithAdress_1">
      <item>FINA Regionalni centar Zagreb, Trg svibanjskih žrtava 1995. br. 1, 10000 Zagreb</item>
      <item>Eva Potočnik, Nad Lipom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Potočnik, OIB 57366775721, Nad Lipom 15, 10000 Zagreb</item>
    </izvorni_sadrzaj>
    <derivirana_varijabla naziv="DomainObject.Predmet.StrankaListFormatedWithAdressOIB_1">
      <item>FINA Regionalni centar Zagreb, OIB 85821130368, Trg svibanjskih žrtava 1995. br. 1, 10000 Zagreb</item>
      <item>Eva Potočnik, OIB 57366775721, Nad Lipom 15, 10000 Zagreb</item>
    </derivirana_varijabla>
  </DomainObject.Predmet.StrankaListFormatedWithAdressOIB>
  <DomainObject.Predmet.StrankaListNazivFormated>
    <izvorni_sadrzaj>
      <item>FINA Regionalni centar Zagreb</item>
      <item>Eva Potočnik</item>
    </izvorni_sadrzaj>
    <derivirana_varijabla naziv="DomainObject.Predmet.StrankaListNazivFormated_1">
      <item>FINA Regionalni centar Zagreb</item>
      <item>Eva Potočnik</item>
    </derivirana_varijabla>
  </DomainObject.Predmet.StrankaListNazivFormated>
  <DomainObject.Predmet.StrankaListNazivFormatedOIB>
    <izvorni_sadrzaj>
      <item>FINA Regionalni centar Zagreb, OIB 85821130368</item>
      <item>Eva Potočnik, OIB 57366775721</item>
    </izvorni_sadrzaj>
    <derivirana_varijabla naziv="DomainObject.Predmet.StrankaListNazivFormatedOIB_1">
      <item>FINA Regionalni centar Zagreb, OIB 85821130368</item>
      <item>Eva Potočnik, OIB 57366775721</item>
    </derivirana_varijabla>
  </DomainObject.Predmet.StrankaListNazivFormatedOIB>
  <DomainObject.Predmet.ProtuStrankaListFormated>
    <izvorni_sadrzaj>
      <item>RENI-DAR d.o.o. zastupanog po punomoćniku Eva Potočnik</item>
    </izvorni_sadrzaj>
    <derivirana_varijabla naziv="DomainObject.Predmet.ProtuStrankaListFormated_1">
      <item>RENI-DAR d.o.o. zastupanog po punomoćniku Eva Potočnik</item>
    </derivirana_varijabla>
  </DomainObject.Predmet.ProtuStrankaListFormated>
  <DomainObject.Predmet.ProtuStrankaListFormatedOIB>
    <izvorni_sadrzaj>
      <item>RENI-DAR d.o.o., OIB 74281224056 zastupanog po punomoćniku Eva Potočnik</item>
    </izvorni_sadrzaj>
    <derivirana_varijabla naziv="DomainObject.Predmet.ProtuStrankaListFormatedOIB_1">
      <item>RENI-DAR d.o.o., OIB 74281224056 zastupanog po punomoćniku Eva Potočnik</item>
    </derivirana_varijabla>
  </DomainObject.Predmet.ProtuStrankaListFormatedOIB>
  <DomainObject.Predmet.ProtuStrankaListFormatedWithAdress>
    <izvorni_sadrzaj>
      <item>RENI-DAR d.o.o., Dragutina Domjanića 5, 10410 Velika Gorica zastupanog po punomoćniku Eva Potočnik</item>
    </izvorni_sadrzaj>
    <derivirana_varijabla naziv="DomainObject.Predmet.ProtuStrankaListFormatedWithAdress_1">
      <item>RENI-DAR d.o.o., Dragutina Domjanića 5, 10410 Velika Gorica zastupanog po punomoćniku Eva Potočnik</item>
    </derivirana_varijabla>
  </DomainObject.Predmet.ProtuStrankaListFormatedWithAdress>
  <DomainObject.Predmet.ProtuStrankaListFormatedWithAdressOIB>
    <izvorni_sadrzaj>
      <item>RENI-DAR d.o.o., OIB 74281224056, Dragutina Domjanića 5, 10410 Velika Gorica zastupanog po punomoćniku Eva Potočnik</item>
    </izvorni_sadrzaj>
    <derivirana_varijabla naziv="DomainObject.Predmet.ProtuStrankaListFormatedWithAdressOIB_1">
      <item>RENI-DAR d.o.o., OIB 74281224056, Dragutina Domjanića 5, 10410 Velika Gorica zastupanog po punomoćniku Eva Potočnik</item>
    </derivirana_varijabla>
  </DomainObject.Predmet.ProtuStrankaListFormatedWithAdressOIB>
  <DomainObject.Predmet.ProtuStrankaListNazivFormated>
    <izvorni_sadrzaj>
      <item>RENI-DAR d.o.o.</item>
    </izvorni_sadrzaj>
    <derivirana_varijabla naziv="DomainObject.Predmet.ProtuStrankaListNazivFormated_1">
      <item>RENI-DAR d.o.o.</item>
    </derivirana_varijabla>
  </DomainObject.Predmet.ProtuStrankaListNazivFormated>
  <DomainObject.Predmet.ProtuStrankaListNazivFormatedOIB>
    <izvorni_sadrzaj>
      <item>RENI-DAR d.o.o., OIB 74281224056</item>
    </izvorni_sadrzaj>
    <derivirana_varijabla naziv="DomainObject.Predmet.ProtuStrankaListNazivFormatedOIB_1">
      <item>RENI-DAR d.o.o., OIB 74281224056</item>
    </derivirana_varijabla>
  </DomainObject.Predmet.ProtuStrankaListNazivFormatedOIB>
  <DomainObject.Predmet.OstaliListFormated>
    <izvorni_sadrzaj>
      <item>Eva Potočnik punomoćnica sudionika u postupku RENI-DAR d.o.o.</item>
      <item>Alma Klepac</item>
      <item>ZAGREBAČKA BANKA DIONIČKO DRUŠTVO</item>
      <item>ŽDO Velika Gorica</item>
      <item>RH, Ministarstvo financija</item>
      <item>Općinski sud u Sisku, ZKO</item>
    </izvorni_sadrzaj>
    <derivirana_varijabla naziv="DomainObject.Predmet.OstaliListFormated_1">
      <item>Eva Potočnik punomoćnica sudionika u postupku RENI-DAR d.o.o.</item>
      <item>Alma Klepac</item>
      <item>ZAGREBAČKA BANKA DIONIČKO DRUŠTVO</item>
      <item>ŽDO Velika Gorica</item>
      <item>RH, Ministarstvo financija</item>
      <item>Općinski sud u Sisku, ZKO</item>
    </derivirana_varijabla>
  </DomainObject.Predmet.OstaliListFormated>
  <DomainObject.Predmet.OstaliListFormatedOIB>
    <izvorni_sadrzaj>
      <item>Eva Potočnik, OIB 57366775721 punomoćnica sudionika u postupku RENI-DAR d.o.o.</item>
      <item>Alma Klepac, OIB 20525854329</item>
      <item>ZAGREBAČKA BANKA DIONIČKO DRUŠTVO, OIB 92963223473</item>
      <item>ŽDO Velika Gorica, OIB 96292040276</item>
      <item>RH, Ministarstvo financija, OIB 18683136487</item>
      <item>Općinski sud u Sisku, ZKO, OIB 74610670107</item>
    </izvorni_sadrzaj>
    <derivirana_varijabla naziv="DomainObject.Predmet.OstaliListFormatedOIB_1">
      <item>Eva Potočnik, OIB 57366775721 punomoćnica sudionika u postupku RENI-DAR d.o.o.</item>
      <item>Alma Klepac, OIB 20525854329</item>
      <item>ZAGREBAČKA BANKA DIONIČKO DRUŠTVO, OIB 92963223473</item>
      <item>ŽDO Velika Gorica, OIB 96292040276</item>
      <item>RH, Ministarstvo financija, OIB 18683136487</item>
      <item>Općinski sud u Sisku, ZKO, OIB 74610670107</item>
    </derivirana_varijabla>
  </DomainObject.Predmet.OstaliListFormatedOIB>
  <DomainObject.Predmet.OstaliListFormatedWithAdress>
    <izvorni_sadrzaj>
      <item>Eva Potočnik, Slavka Kolara 83, 10410 Velika Gorica punomoćnica sudionika u postupku RENI-DAR d.o.o.</item>
      <item>Alma Klepac, D. Gervaisa 4, 10000 Zagreb</item>
      <item>ZAGREBAČKA BANKA DIONIČKO DRUŠTVO, Trg bana Josipa Jelačića 10, 10000 Zagreb</item>
      <item>ŽDO Velika Gorica, TRG KRALJA TOMISLAVA 36, 10410 Velika Gorica</item>
      <item>RH, Ministarstvo financija, Av. Dubrovnik 32, 10000 Zagreb</item>
      <item>Općinski sud u Sisku, ZKO, I. K. Sakcinskog 24, 44000 Sisak</item>
    </izvorni_sadrzaj>
    <derivirana_varijabla naziv="DomainObject.Predmet.OstaliListFormatedWithAdress_1">
      <item>Eva Potočnik, Slavka Kolara 83, 10410 Velika Gorica punomoćnica sudionika u postupku RENI-DAR d.o.o.</item>
      <item>Alma Klepac, D. Gervaisa 4, 10000 Zagreb</item>
      <item>ZAGREBAČKA BANKA DIONIČKO DRUŠTVO, Trg bana Josipa Jelačića 10, 10000 Zagreb</item>
      <item>ŽDO Velika Gorica, TRG KRALJA TOMISLAVA 36, 10410 Velika Gorica</item>
      <item>RH, Ministarstvo financija, Av. Dubrovnik 32, 10000 Zagreb</item>
      <item>Općinski sud u Sisku, ZKO, I. K. Sakcinskog 24, 44000 Sisak</item>
    </derivirana_varijabla>
  </DomainObject.Predmet.OstaliListFormatedWithAdress>
  <DomainObject.Predmet.OstaliListFormatedWithAdressOIB>
    <izvorni_sadrzaj>
      <item>Eva Potočnik, OIB 57366775721, Slavka Kolara 83, 10410 Velika Gorica punomoćnica sudionika u postupku RENI-DAR d.o.o.</item>
      <item>Alma Klepac, OIB 20525854329, D. Gervaisa 4, 10000 Zagreb</item>
      <item>ZAGREBAČKA BANKA DIONIČKO DRUŠTVO, OIB 92963223473, Trg bana Josipa Jelačića 10, 10000 Zagreb</item>
      <item>ŽDO Velika Gorica, OIB 96292040276, TRG KRALJA TOMISLAVA 36, 10410 Velika Gorica</item>
      <item>RH, Ministarstvo financija, OIB 18683136487, Av. Dubrovnik 32, 10000 Zagreb</item>
      <item>Općinski sud u Sisku, ZKO, OIB 74610670107, I. K. Sakcinskog 24, 44000 Sisak</item>
    </izvorni_sadrzaj>
    <derivirana_varijabla naziv="DomainObject.Predmet.OstaliListFormatedWithAdressOIB_1">
      <item>Eva Potočnik, OIB 57366775721, Slavka Kolara 83, 10410 Velika Gorica punomoćnica sudionika u postupku RENI-DAR d.o.o.</item>
      <item>Alma Klepac, OIB 20525854329, D. Gervaisa 4, 10000 Zagreb</item>
      <item>ZAGREBAČKA BANKA DIONIČKO DRUŠTVO, OIB 92963223473, Trg bana Josipa Jelačića 10, 10000 Zagreb</item>
      <item>ŽDO Velika Gorica, OIB 96292040276, TRG KRALJA TOMISLAVA 36, 10410 Velika Gorica</item>
      <item>RH, Ministarstvo financija, OIB 18683136487, Av. Dubrovnik 32, 10000 Zagreb</item>
      <item>Općinski sud u Sisku, ZKO, OIB 74610670107, I. K. Sakcinskog 24, 44000 Sisak</item>
    </derivirana_varijabla>
  </DomainObject.Predmet.OstaliListFormatedWithAdressOIB>
  <DomainObject.Predmet.OstaliListNazivFormated>
    <izvorni_sadrzaj>
      <item>Eva Potočnik</item>
      <item>Alma Klepac</item>
      <item>ZAGREBAČKA BANKA DIONIČKO DRUŠTVO</item>
      <item>ŽDO Velika Gorica</item>
      <item>RH, Ministarstvo financija</item>
      <item>Općinski sud u Sisku, ZKO</item>
    </izvorni_sadrzaj>
    <derivirana_varijabla naziv="DomainObject.Predmet.OstaliListNazivFormated_1">
      <item>Eva Potočnik</item>
      <item>Alma Klepac</item>
      <item>ZAGREBAČKA BANKA DIONIČKO DRUŠTVO</item>
      <item>ŽDO Velika Gorica</item>
      <item>RH, Ministarstvo financija</item>
      <item>Općinski sud u Sisku, ZKO</item>
    </derivirana_varijabla>
  </DomainObject.Predmet.OstaliListNazivFormated>
  <DomainObject.Predmet.OstaliListNazivFormatedOIB>
    <izvorni_sadrzaj>
      <item>Eva Potočnik, OIB 57366775721</item>
      <item>Alma Klepac, OIB 20525854329</item>
      <item>ZAGREBAČKA BANKA DIONIČKO DRUŠTVO, OIB 92963223473</item>
      <item>ŽDO Velika Gorica, OIB 96292040276</item>
      <item>RH, Ministarstvo financija, OIB 18683136487</item>
      <item>Općinski sud u Sisku, ZKO, OIB 74610670107</item>
    </izvorni_sadrzaj>
    <derivirana_varijabla naziv="DomainObject.Predmet.OstaliListNazivFormatedOIB_1">
      <item>Eva Potočnik, OIB 57366775721</item>
      <item>Alma Klepac, OIB 20525854329</item>
      <item>ZAGREBAČKA BANKA DIONIČKO DRUŠTVO, OIB 92963223473</item>
      <item>ŽDO Velika Gorica, OIB 96292040276</item>
      <item>RH, Ministarstvo financija, OIB 18683136487</item>
      <item>Općinski sud u Sisku, ZKO,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RENI-DAR d.o.o.</izvorni_sadrzaj>
    <derivirana_varijabla naziv="DomainObject.Predmet.ProtustrankaIDrugi_1">RENI-DAR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RENI-DAR d.o.o., OIB 74281224056, Dragutina Domjanića 5, 10410 Velika Gorica</izvorni_sadrzaj>
    <derivirana_varijabla naziv="DomainObject.Predmet.ProtustrankaIDrugiAdressOIB_1">RENI-DAR d.o.o., OIB 74281224056, Dragutina Domjanića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RENI-DAR d.o.o.</item>
      <item>Eva Potočnik</item>
      <item>Eva Potočnik</item>
      <item>Alma Klepac</item>
      <item>ZAGREBAČKA BANKA DIONIČKO DRUŠTVO</item>
      <item>ŽDO Velika Gorica</item>
      <item>RH, Ministarstvo financija</item>
      <item>Općinski sud u Sisku, ZKO</item>
    </izvorni_sadrzaj>
    <derivirana_varijabla naziv="DomainObject.Predmet.SudioniciListNaziv_1">
      <item>FINA Regionalni centar Zagreb</item>
      <item>RENI-DAR d.o.o.</item>
      <item>Eva Potočnik</item>
      <item>Eva Potočnik</item>
      <item>Alma Klepac</item>
      <item>ZAGREBAČKA BANKA DIONIČKO DRUŠTVO</item>
      <item>ŽDO Velika Gorica</item>
      <item>RH, Ministarstvo financija</item>
      <item>Općinski sud u Sisku, ZKO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  <item>ZAGREBAČKA BANKA DIONIČKO DRUŠTVO, OIB 92963223473, Trg bana Josipa Jelačića 10,10000 Zagreb</item>
      <item>ŽDO Velika Gorica, OIB 96292040276, TRG KRALJA TOMISLAVA 36,10410 Velika Gorica</item>
      <item>RH, Ministarstvo financija, OIB 18683136487, Av. Dubrovnik 32,10000 Zagreb</item>
      <item>Općinski sud u Sisku, ZKO, OIB 74610670107, I. K. Sakcinskog 24,44000 Sisak</item>
    </izvorni_sadrzaj>
    <derivirana_varijabla naziv="DomainObject.Predmet.SudioniciListAdressOIB_1"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  <item>ZAGREBAČKA BANKA DIONIČKO DRUŠTVO, OIB 92963223473, Trg bana Josipa Jelačića 10,10000 Zagreb</item>
      <item>ŽDO Velika Gorica, OIB 96292040276, TRG KRALJA TOMISLAVA 36,10410 Velika Gorica</item>
      <item>RH, Ministarstvo financija, OIB 18683136487, Av. Dubrovnik 32,10000 Zagreb</item>
      <item>Općinski sud u Sisku, ZKO, OIB 74610670107, I. K. Sakcinskog 24,44000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74281224056</item>
      <item>, OIB 57366775721</item>
      <item>, OIB 57366775721</item>
      <item>, OIB 20525854329</item>
      <item>, OIB 92963223473</item>
      <item>, OIB 96292040276</item>
      <item>, OIB 18683136487</item>
      <item>, OIB 74610670107</item>
    </izvorni_sadrzaj>
    <derivirana_varijabla naziv="DomainObject.Predmet.SudioniciListNazivOIB_1">
      <item>, OIB 85821130368</item>
      <item>, OIB 74281224056</item>
      <item>, OIB 57366775721</item>
      <item>, OIB 57366775721</item>
      <item>, OIB 20525854329</item>
      <item>, OIB 92963223473</item>
      <item>, OIB 96292040276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2018.</izvorni_sadrzaj>
    <derivirana_varijabla naziv="DomainObject.Predmet.DatumZadnjeOdrzaneSudskeRadnje_1">19. ožujka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St-5383/2016-41</izvorni_sadrzaj>
    <derivirana_varijabla naziv="DomainObject.PredzadnjaOdlukaIzPredmeta.Oznaka_1">St-5383/2016-41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154</properties:Words>
  <properties:Characters>695</properties:Characters>
  <properties:Lines>34</properties:Lines>
  <properties:Paragraphs>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2019-05-22T10:10:00Z</dcterms:created>
  <dc:creator>Danijela Uzelac</dc:creator>
  <dc:description/>
  <cp:keywords/>
  <cp:lastModifiedBy>Katarina Franjić</cp:lastModifiedBy>
  <dcterms:modified xmlns:xsi="http://www.w3.org/2001/XMLSchema-instance" xsi:type="dcterms:W3CDTF">2019-05-22T10:55:00Z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(st-5383-16 zaključak nalog stečajnom upravitelju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