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f56d" w14:paraId="20df56d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1B786E">
        <w:t xml:space="preserve"> v. r.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86E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86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INVENTOR društvo s ograničenom odgovornošću za proizvodnju i trgovinu</izvorni_sadrzaj>
    <derivirana_varijabla naziv="DomainObject.Predmet.ProtustrankaFormated_1">  INVENTOR društvo s ograničenom odgovornošću za proizvodnju i trgovinu</derivirana_varijabla>
  </DomainObject.Predmet.ProtustrankaFormated>
  <DomainObject.Predmet.ProtustrankaFormatedOIB>
    <izvorni_sadrzaj>  INVENTOR društvo s ograničenom odgovornošću za proizvodnju i trgovinu, OIB 83386589089</izvorni_sadrzaj>
    <derivirana_varijabla naziv="DomainObject.Predmet.ProtustrankaFormatedOIB_1">  INVENTOR društvo s ograničenom odgovornošću za proizvodnju i trgovinu, OIB 83386589089</derivirana_varijabla>
  </DomainObject.Predmet.ProtustrankaFormatedOIB>
  <DomainObject.Predmet.ProtustrankaFormatedWithAdress>
    <izvorni_sadrzaj> INVENTOR društvo s ograničenom odgovornošću za proizvodnju i trgovinu, Miljenka Stančića 42, 42209 Sračinec</izvorni_sadrzaj>
    <derivirana_varijabla naziv="DomainObject.Predmet.ProtustrankaFormatedWithAdress_1"> INVENTOR društvo s ograničenom odgovornošću za proizvodnju i trgovinu, Miljenka Stančića 42, 42209 Sračinec</derivirana_varijabla>
  </DomainObject.Predmet.ProtustrankaFormatedWithAdress>
  <DomainObject.Predmet.ProtustrankaFormatedWithAdressOIB>
    <izvorni_sadrzaj> INVENTOR društvo s ograničenom odgovornošću za proizvodnju i trgovinu, OIB 83386589089, Miljenka Stančića 42, 42209 Sračinec</izvorni_sadrzaj>
    <derivirana_varijabla naziv="DomainObject.Predmet.ProtustrankaFormatedWithAdressOIB_1"> INVENTOR društvo s ograničenom odgovornošću za proizvodnju i trgovinu, OIB 83386589089, Miljenka Stančića 42, 42209 Sračinec</derivirana_varijabla>
  </DomainObject.Predmet.ProtustrankaFormatedWithAdressOIB>
  <DomainObject.Predmet.ProtustrankaWithAdress>
    <izvorni_sadrzaj>INVENTOR društvo s ograničenom odgovornošću za proizvodnju i trgovinu Miljenka Stančića 42, 42209 Sračinec</izvorni_sadrzaj>
    <derivirana_varijabla naziv="DomainObject.Predmet.ProtustrankaWithAdress_1">INVENTOR društvo s ograničenom odgovornošću za proizvodnju i trgovinu Miljenka Stančića 42, 42209 Sračinec</derivirana_varijabla>
  </DomainObject.Predmet.ProtustrankaWithAdress>
  <DomainObject.Predmet.ProtustrankaWithAdressOIB>
    <izvorni_sadrzaj>INVENTOR društvo s ograničenom odgovornošću za proizvodnju i trgovinu, OIB 83386589089, Miljenka Stančića 42, 42209 Sračinec</izvorni_sadrzaj>
    <derivirana_varijabla naziv="DomainObject.Predmet.ProtustrankaWithAdressOIB_1">INVENTOR društvo s ograničenom odgovornošću za proizvodnju i trgovinu, OIB 83386589089, Miljenka Stančića 42, 42209 Sračinec</derivirana_varijabla>
  </DomainObject.Predmet.ProtustrankaWithAdressOIB>
  <DomainObject.Predmet.ProtustrankaNazivFormated>
    <izvorni_sadrzaj>INVENTOR društvo s ograničenom odgovornošću za proizvodnju i trgovinu</izvorni_sadrzaj>
    <derivirana_varijabla naziv="DomainObject.Predmet.ProtustrankaNazivFormated_1">INVENTOR društvo s ograničenom odgovornošću za proizvodnju i trgovinu</derivirana_varijabla>
  </DomainObject.Predmet.ProtustrankaNazivFormated>
  <DomainObject.Predmet.ProtustrankaNazivFormatedOIB>
    <izvorni_sadrzaj>INVENTOR društvo s ograničenom odgovornošću za proizvodnju i trgovinu, OIB 83386589089</izvorni_sadrzaj>
    <derivirana_varijabla naziv="DomainObject.Predmet.ProtustrankaNazivFormatedOIB_1">INVENTOR društvo s ograničenom odgovornošću za proizvodnju i trgovinu, OIB 83386589089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127213.41</izvorni_sadrzaj>
    <derivirana_varijabla naziv="DomainObject.Predmet.TrenutnaVrijednost_1">127213.41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INVENTOR društvo s ograničenom odgovornošću za proizvodnju i trgovinu</item>
    </izvorni_sadrzaj>
    <derivirana_varijabla naziv="DomainObject.Predmet.ProtuStrankaListFormated_1">
      <item>INVENTOR društvo s ograničenom odgovornošću za proizvodnju i trgovinu</item>
    </derivirana_varijabla>
  </DomainObject.Predmet.ProtuStrankaListFormated>
  <DomainObject.Predmet.ProtuStrankaListFormatedOIB>
    <izvorni_sadrzaj>
      <item>INVENTOR društvo s ograničenom odgovornošću za proizvodnju i trgovinu, OIB 83386589089</item>
    </izvorni_sadrzaj>
    <derivirana_varijabla naziv="DomainObject.Predmet.ProtuStrankaListFormatedOIB_1">
      <item>INVENTOR društvo s ograničenom odgovornošću za proizvodnju i trgovinu, OIB 83386589089</item>
    </derivirana_varijabla>
  </DomainObject.Predmet.ProtuStrankaListFormatedOIB>
  <DomainObject.Predmet.ProtuStrankaListFormatedWithAdress>
    <izvorni_sadrzaj>
      <item>INVENTOR društvo s ograničenom odgovornošću za proizvodnju i trgovinu, Miljenka Stančića 42, 42209 Sračinec</item>
    </izvorni_sadrzaj>
    <derivirana_varijabla naziv="DomainObject.Predmet.ProtuStrankaListFormatedWithAdress_1">
      <item>INVENTOR društvo s ograničenom odgovornošću za proizvodnju i trgovinu, Miljenka Stančića 42, 42209 Sračinec</item>
    </derivirana_varijabla>
  </DomainObject.Predmet.ProtuStrankaListFormatedWithAdress>
  <DomainObject.Predmet.ProtuStrankaListFormatedWithAdressOIB>
    <izvorni_sadrzaj>
      <item>INVENTOR društvo s ograničenom odgovornošću za proizvodnju i trgovinu, OIB 83386589089, Miljenka Stančića 42, 42209 Sračinec</item>
    </izvorni_sadrzaj>
    <derivirana_varijabla naziv="DomainObject.Predmet.ProtuStrankaListFormatedWithAdressOIB_1">
      <item>INVENTOR društvo s ograničenom odgovornošću za proizvodnju i trgovinu, OIB 83386589089, Miljenka Stančića 42, 42209 Sračinec</item>
    </derivirana_varijabla>
  </DomainObject.Predmet.ProtuStrankaListFormatedWithAdressOIB>
  <DomainObject.Predmet.ProtuStrankaListNazivFormated>
    <izvorni_sadrzaj>
      <item>INVENTOR društvo s ograničenom odgovornošću za proizvodnju i trgovinu</item>
    </izvorni_sadrzaj>
    <derivirana_varijabla naziv="DomainObject.Predmet.ProtuStrankaListNazivFormated_1">
      <item>INVENTOR društvo s ograničenom odgovornošću za proizvodnju i trgovinu</item>
    </derivirana_varijabla>
  </DomainObject.Predmet.ProtuStrankaListNazivFormated>
  <DomainObject.Predmet.ProtuStrankaListNazivFormatedOIB>
    <izvorni_sadrzaj>
      <item>INVENTOR društvo s ograničenom odgovornošću za proizvodnju i trgovinu, OIB 83386589089</item>
    </izvorni_sadrzaj>
    <derivirana_varijabla naziv="DomainObject.Predmet.ProtuStrankaListNazivFormatedOIB_1">
      <item>INVENTOR društvo s ograničenom odgovornošću za proizvodnju i trgovinu, OIB 83386589089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INVENTOR društvo s ograničenom odgovornošću za proizvodnju i trgovinu</izvorni_sadrzaj>
    <derivirana_varijabla naziv="DomainObject.Predmet.ProtustrankaIDrugi_1">INVENTOR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INVENTOR društvo s ograničenom odgovornošću za proizvodnju i trgovinu, OIB 83386589089, Miljenka Stančića 42, 42209 Sračinec</izvorni_sadrzaj>
    <derivirana_varijabla naziv="DomainObject.Predmet.ProtustrankaIDrugiAdressOIB_1">INVENTOR društvo s ograničenom odgovornošću za proizvodnju i trgovinu, OIB 83386589089, Miljenka Stančića 42,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INVENTOR društvo s ograničenom odgovornošću za proizvodnju i trgovinu</item>
      <item>Sudski registar</item>
      <item>E-oglasna ploča</item>
    </izvorni_sadrzaj>
    <derivirana_varijabla naziv="DomainObject.Predmet.SudioniciListNaziv_1">
      <item>Financijska agencija</item>
      <item>INVENTOR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INVENTOR društvo s ograničenom odgovornošću za proizvodnju i trgovinu, OIB 83386589089, Miljenka Stančića 42,42209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INVENTOR društvo s ograničenom odgovornošću za proizvodnju i trgovinu, OIB 83386589089, Miljenka Stančića 42,42209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2E2B5-CDC8-4DD4-899D-73D77978E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2017-12-27T08:45:00Z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