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559e" w14:paraId="6da559e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  <w:r w:rsidR="007A0054" w:rsidRPr="007A0054">
        <w:t xml:space="preserve"> </w:t>
      </w:r>
      <w:r w:rsidR="007A0054">
        <w:t xml:space="preserve">                                                       </w:t>
      </w:r>
      <w:r w:rsidR="007A0054" w:rsidRPr="007A0054">
        <w:rPr>
          <w:rFonts w:eastAsia="MS Mincho"/>
        </w:rPr>
        <w:t xml:space="preserve">Poslovni broj 7 St-327/2017-45  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</w:pPr>
      <w:r w:rsidRPr="00A76900">
        <w:t>R</w:t>
      </w:r>
      <w:r>
        <w:t xml:space="preserve"> </w:t>
      </w:r>
      <w:r w:rsidRPr="00A76900">
        <w:t>E</w:t>
      </w:r>
      <w:r>
        <w:t xml:space="preserve"> </w:t>
      </w:r>
      <w:r w:rsidRPr="00A76900">
        <w:t>P</w:t>
      </w:r>
      <w:r>
        <w:t xml:space="preserve"> </w:t>
      </w:r>
      <w:r w:rsidRPr="00A76900">
        <w:t>U</w:t>
      </w:r>
      <w:r>
        <w:t xml:space="preserve"> </w:t>
      </w:r>
      <w:r w:rsidRPr="00A76900">
        <w:t>B</w:t>
      </w:r>
      <w:r>
        <w:t xml:space="preserve"> </w:t>
      </w:r>
      <w:r w:rsidRPr="00A76900">
        <w:t>L</w:t>
      </w:r>
      <w:r>
        <w:t xml:space="preserve"> </w:t>
      </w:r>
      <w:r w:rsidRPr="00A76900">
        <w:t>I</w:t>
      </w:r>
      <w:r>
        <w:t xml:space="preserve"> </w:t>
      </w:r>
      <w:r w:rsidRPr="00A76900">
        <w:t>K</w:t>
      </w:r>
      <w:r>
        <w:t xml:space="preserve"> </w:t>
      </w:r>
      <w:r w:rsidRPr="00A76900">
        <w:t>A</w:t>
      </w:r>
      <w:r>
        <w:t xml:space="preserve">  </w:t>
      </w:r>
      <w:r w:rsidRPr="00A76900">
        <w:t xml:space="preserve"> H</w:t>
      </w:r>
      <w:r>
        <w:t xml:space="preserve"> </w:t>
      </w:r>
      <w:r w:rsidRPr="00A76900">
        <w:t>R</w:t>
      </w:r>
      <w:r>
        <w:t xml:space="preserve"> </w:t>
      </w:r>
      <w:r w:rsidRPr="00A76900">
        <w:t>V</w:t>
      </w:r>
      <w:r>
        <w:t xml:space="preserve"> </w:t>
      </w:r>
      <w:r w:rsidRPr="00A76900">
        <w:t>A</w:t>
      </w:r>
      <w:r>
        <w:t xml:space="preserve"> </w:t>
      </w:r>
      <w:r w:rsidRPr="00A76900">
        <w:t>T</w:t>
      </w:r>
      <w:r>
        <w:t xml:space="preserve"> </w:t>
      </w:r>
      <w:r w:rsidRPr="00A76900">
        <w:t>S</w:t>
      </w:r>
      <w:r>
        <w:t xml:space="preserve"> </w:t>
      </w:r>
      <w:r w:rsidRPr="00A76900">
        <w:t>K</w:t>
      </w:r>
      <w:r>
        <w:t xml:space="preserve"> </w:t>
      </w:r>
      <w:r w:rsidRPr="00A76900"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7A0054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FF34F1" w:rsidRPr="007A0054">
        <w:t>Trgovački sud u Rijeci, po Liljani Ugrin kao sucu pojedincu u stečajnom predmetu Stečajna masa iza AUSTROGRAD d.o.o. za građevinarstvo i posredovanje u ste</w:t>
      </w:r>
      <w:r w:rsidR="007A0054" w:rsidRPr="007A0054">
        <w:t>čaju Rijeka, Zdravka Kučića 3 (MBS 040376584 – OIB 83902993431</w:t>
      </w:r>
      <w:r w:rsidR="00FF34F1" w:rsidRPr="007A0054">
        <w:t>)</w:t>
      </w:r>
      <w:r w:rsidR="000E24BD" w:rsidRPr="007A0054">
        <w:t xml:space="preserve"> na ročištu održanom dana </w:t>
      </w:r>
      <w:r w:rsidR="00FF34F1" w:rsidRPr="007A0054">
        <w:t>5</w:t>
      </w:r>
      <w:r w:rsidR="00390301" w:rsidRPr="007A0054">
        <w:t xml:space="preserve">. lipnja </w:t>
      </w:r>
      <w:r w:rsidR="00BE565C" w:rsidRPr="007A0054">
        <w:t>201</w:t>
      </w:r>
      <w:r w:rsidR="00FF34F1" w:rsidRPr="007A0054">
        <w:t>8</w:t>
      </w:r>
      <w:r w:rsidR="00F3671B" w:rsidRPr="007A0054">
        <w:t xml:space="preserve">. </w:t>
      </w:r>
      <w:r w:rsidR="00552906" w:rsidRPr="007A0054">
        <w:rPr>
          <w:rFonts w:eastAsia="MS Mincho"/>
        </w:rPr>
        <w:t>u prisutnosti stečajnog upravitelja i punomoćnika razlučn</w:t>
      </w:r>
      <w:r w:rsidR="00FF34F1" w:rsidRPr="007A0054">
        <w:rPr>
          <w:rFonts w:eastAsia="MS Mincho"/>
        </w:rPr>
        <w:t xml:space="preserve">og </w:t>
      </w:r>
      <w:r w:rsidR="00552906" w:rsidRPr="007A0054">
        <w:rPr>
          <w:rFonts w:eastAsia="MS Mincho"/>
        </w:rPr>
        <w:t>vjerovnika</w:t>
      </w:r>
    </w:p>
    <w:p w:rsidRDefault="0032083E" w:rsidP="001377D0" w:rsidR="0032083E" w:rsidRPr="007A0054">
      <w:pPr>
        <w:jc w:val="both"/>
        <w:rPr>
          <w:rFonts w:eastAsia="MS Mincho"/>
        </w:rPr>
      </w:pPr>
      <w:r w:rsidRPr="007A0054">
        <w:rPr>
          <w:rFonts w:eastAsia="MS Mincho"/>
        </w:rPr>
        <w:t xml:space="preserve">  </w:t>
      </w:r>
    </w:p>
    <w:p w:rsidRDefault="00F0648D" w:rsidP="0032083E" w:rsidR="00F0648D" w:rsidRPr="007A0054">
      <w:pPr>
        <w:jc w:val="center"/>
        <w:rPr>
          <w:rFonts w:eastAsia="MS Mincho"/>
        </w:rPr>
      </w:pPr>
    </w:p>
    <w:p w:rsidRDefault="0032083E" w:rsidP="0032083E" w:rsidR="0032083E" w:rsidRPr="007A0054">
      <w:pPr>
        <w:jc w:val="center"/>
        <w:rPr>
          <w:rFonts w:eastAsia="MS Mincho"/>
        </w:rPr>
      </w:pPr>
      <w:r w:rsidRPr="007A0054">
        <w:rPr>
          <w:rFonts w:eastAsia="MS Mincho"/>
        </w:rPr>
        <w:t>r i j e š i o   j e</w:t>
      </w:r>
    </w:p>
    <w:p w:rsidRDefault="00B268EB" w:rsidP="00835A5A" w:rsidR="00B268EB" w:rsidRPr="007A005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0301" w:rsidP="00835A5A" w:rsidR="00390301" w:rsidRPr="007A005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7A005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A0054">
        <w:rPr>
          <w:rFonts w:cs="Times New Roman" w:hAnsi="Times New Roman" w:ascii="Times New Roman"/>
          <w:sz w:val="24"/>
          <w:szCs w:val="24"/>
        </w:rPr>
        <w:t>I</w:t>
      </w:r>
      <w:r w:rsidRPr="007A0054">
        <w:rPr>
          <w:rFonts w:cs="Times New Roman" w:hAnsi="Times New Roman" w:ascii="Times New Roman"/>
          <w:sz w:val="24"/>
          <w:szCs w:val="24"/>
        </w:rPr>
        <w:tab/>
      </w:r>
      <w:r w:rsidR="0032083E" w:rsidRPr="007A0054">
        <w:rPr>
          <w:rFonts w:cs="Times New Roman" w:hAnsi="Times New Roman" w:ascii="Times New Roman"/>
          <w:sz w:val="24"/>
          <w:szCs w:val="24"/>
        </w:rPr>
        <w:t xml:space="preserve">Iz </w:t>
      </w:r>
      <w:r w:rsidR="00C41EAC" w:rsidRPr="007A0054">
        <w:rPr>
          <w:rFonts w:cs="Times New Roman" w:hAnsi="Times New Roman" w:ascii="Times New Roman"/>
          <w:sz w:val="24"/>
          <w:szCs w:val="24"/>
        </w:rPr>
        <w:t xml:space="preserve">kupovnine u iznosu od </w:t>
      </w:r>
      <w:r w:rsidR="00FF34F1" w:rsidRPr="007A0054">
        <w:rPr>
          <w:rFonts w:cs="Times New Roman" w:hAnsi="Times New Roman" w:ascii="Times New Roman"/>
          <w:sz w:val="24"/>
          <w:szCs w:val="24"/>
        </w:rPr>
        <w:t xml:space="preserve">2.050.000,00 kn </w:t>
      </w:r>
      <w:r w:rsidR="00390301" w:rsidRPr="007A0054">
        <w:rPr>
          <w:rFonts w:cs="Times New Roman" w:hAnsi="Times New Roman" w:ascii="Times New Roman"/>
          <w:sz w:val="24"/>
          <w:szCs w:val="24"/>
        </w:rPr>
        <w:t>postignute sudskom prodajom nekretnin</w:t>
      </w:r>
      <w:r w:rsidR="000E24BD" w:rsidRPr="007A0054">
        <w:rPr>
          <w:rFonts w:cs="Times New Roman" w:hAnsi="Times New Roman" w:ascii="Times New Roman"/>
          <w:sz w:val="24"/>
          <w:szCs w:val="24"/>
        </w:rPr>
        <w:t>e</w:t>
      </w:r>
      <w:r w:rsidR="00390301" w:rsidRPr="007A0054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0E24BD" w:rsidRPr="007A0054">
        <w:rPr>
          <w:rFonts w:cs="Times New Roman" w:hAnsi="Times New Roman" w:ascii="Times New Roman"/>
          <w:sz w:val="24"/>
          <w:szCs w:val="24"/>
        </w:rPr>
        <w:t>e</w:t>
      </w:r>
      <w:r w:rsidR="00390301" w:rsidRPr="007A0054">
        <w:rPr>
          <w:rFonts w:cs="Times New Roman" w:hAnsi="Times New Roman" w:ascii="Times New Roman"/>
          <w:sz w:val="24"/>
          <w:szCs w:val="24"/>
        </w:rPr>
        <w:t xml:space="preserve"> u zemljišnim knjigama </w:t>
      </w:r>
      <w:r w:rsidR="00FF34F1" w:rsidRPr="007A0054">
        <w:rPr>
          <w:rFonts w:cs="Times New Roman" w:hAnsi="Times New Roman" w:ascii="Times New Roman"/>
          <w:sz w:val="24"/>
          <w:szCs w:val="24"/>
        </w:rPr>
        <w:t>Općinskog suda u Rijeci Zemlj</w:t>
      </w:r>
      <w:r w:rsidR="007A0054" w:rsidRPr="007A0054">
        <w:rPr>
          <w:rFonts w:cs="Times New Roman" w:hAnsi="Times New Roman" w:ascii="Times New Roman"/>
          <w:sz w:val="24"/>
          <w:szCs w:val="24"/>
        </w:rPr>
        <w:t>išnoknjižni odjel Rijeka</w:t>
      </w:r>
      <w:r w:rsidR="00FF34F1" w:rsidRPr="007A0054">
        <w:rPr>
          <w:rFonts w:cs="Times New Roman" w:hAnsi="Times New Roman" w:ascii="Times New Roman"/>
          <w:sz w:val="24"/>
          <w:szCs w:val="24"/>
        </w:rPr>
        <w:t xml:space="preserve"> u z.k.ul. 5570 K.o. Rijeka  na  k.č. 1004/1</w:t>
      </w:r>
      <w:r w:rsidR="000E24BD" w:rsidRPr="007A0054">
        <w:rPr>
          <w:rFonts w:cs="Times New Roman" w:hAnsi="Times New Roman" w:ascii="Times New Roman"/>
          <w:sz w:val="24"/>
          <w:szCs w:val="24"/>
        </w:rPr>
        <w:t>,</w:t>
      </w:r>
      <w:r w:rsidR="00FF34F1" w:rsidRPr="007A0054">
        <w:rPr>
          <w:rFonts w:cs="Times New Roman" w:hAnsi="Times New Roman" w:ascii="Times New Roman"/>
          <w:sz w:val="24"/>
          <w:szCs w:val="24"/>
        </w:rPr>
        <w:t xml:space="preserve"> etaže 28: 28. Suvlasnički dio: 1109/100000 ETAŽNO VLASNIŠTVO (E-28) </w:t>
      </w:r>
      <w:r w:rsidR="009B46C9" w:rsidRPr="007A0054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 w:rsidRPr="007A0054">
      <w:pPr>
        <w:jc w:val="both"/>
      </w:pPr>
    </w:p>
    <w:p w:rsidRDefault="00490AC8" w:rsidP="0051173C" w:rsidR="00892481" w:rsidRPr="007A0054">
      <w:pPr>
        <w:jc w:val="both"/>
      </w:pPr>
      <w:r w:rsidRPr="007A0054">
        <w:t>1.</w:t>
      </w:r>
      <w:r w:rsidRPr="007A0054">
        <w:tab/>
        <w:t xml:space="preserve">dužnik </w:t>
      </w:r>
      <w:r w:rsidR="00FF34F1" w:rsidRPr="007A0054">
        <w:t>Stečajna masa iza AUSTROGRAD d.o.o. Rijeka, Zd</w:t>
      </w:r>
      <w:r w:rsidR="007A0054" w:rsidRPr="007A0054">
        <w:t>ravka Kučića 3 (OIB 83902993431</w:t>
      </w:r>
      <w:r w:rsidR="00FF34F1" w:rsidRPr="007A0054">
        <w:t>)</w:t>
      </w:r>
      <w:r w:rsidR="006002A1" w:rsidRPr="007A0054">
        <w:t xml:space="preserve"> </w:t>
      </w:r>
      <w:r w:rsidR="007B383D" w:rsidRPr="007A0054">
        <w:t xml:space="preserve">iznosom od </w:t>
      </w:r>
      <w:r w:rsidR="00FF34F1" w:rsidRPr="007A0054">
        <w:t>483.820,00</w:t>
      </w:r>
      <w:r w:rsidR="00FC298E" w:rsidRPr="007A0054">
        <w:t xml:space="preserve"> kn</w:t>
      </w:r>
      <w:r w:rsidR="00892481" w:rsidRPr="007A0054">
        <w:t>,</w:t>
      </w:r>
    </w:p>
    <w:p w:rsidRDefault="007904AA" w:rsidP="00835A5A" w:rsidR="007904AA" w:rsidRPr="007A0054">
      <w:pPr>
        <w:jc w:val="both"/>
      </w:pPr>
    </w:p>
    <w:p w:rsidRDefault="00490AC8" w:rsidP="00835A5A" w:rsidR="00FC298E" w:rsidRPr="007A0054">
      <w:pPr>
        <w:jc w:val="both"/>
      </w:pPr>
      <w:r w:rsidRPr="007A0054">
        <w:t>2.</w:t>
      </w:r>
      <w:r w:rsidRPr="007A0054">
        <w:tab/>
      </w:r>
      <w:r w:rsidR="009B46C9" w:rsidRPr="007A0054">
        <w:t xml:space="preserve">razlučni vjerovnik </w:t>
      </w:r>
      <w:r w:rsidR="00FC298E" w:rsidRPr="007A0054">
        <w:t>ADRIATIC ASSETS d.o.o. Zagreb, Radnička 80 (OIB 18846383988)</w:t>
      </w:r>
      <w:r w:rsidR="00505A6B" w:rsidRPr="007A0054">
        <w:t xml:space="preserve"> </w:t>
      </w:r>
      <w:r w:rsidR="007B383D" w:rsidRPr="007A0054">
        <w:t xml:space="preserve">iznosom od </w:t>
      </w:r>
      <w:r w:rsidR="00892481" w:rsidRPr="007A0054">
        <w:t xml:space="preserve">1.566.180,00 </w:t>
      </w:r>
      <w:r w:rsidR="0051173C" w:rsidRPr="007A0054">
        <w:t>kn</w:t>
      </w:r>
      <w:r w:rsidR="00FC298E" w:rsidRPr="007A0054">
        <w:t>.</w:t>
      </w:r>
    </w:p>
    <w:p w:rsidRDefault="00EB2B00" w:rsidP="0032083E" w:rsidR="00EB2B00" w:rsidRPr="007A0054">
      <w:pPr>
        <w:jc w:val="center"/>
      </w:pPr>
    </w:p>
    <w:p w:rsidRDefault="00892481" w:rsidP="0032083E" w:rsidR="00892481" w:rsidRPr="007A0054">
      <w:pPr>
        <w:jc w:val="center"/>
      </w:pPr>
    </w:p>
    <w:p w:rsidRDefault="0032083E" w:rsidP="0032083E" w:rsidR="0032083E" w:rsidRPr="007A0054">
      <w:pPr>
        <w:jc w:val="center"/>
      </w:pPr>
      <w:r w:rsidRPr="007A0054">
        <w:t>Obrazloženje</w:t>
      </w:r>
    </w:p>
    <w:p w:rsidRDefault="0032083E" w:rsidP="0032083E" w:rsidR="0032083E" w:rsidRPr="007A0054">
      <w:pPr>
        <w:jc w:val="center"/>
      </w:pPr>
    </w:p>
    <w:p w:rsidRDefault="0032083E" w:rsidP="0032083E" w:rsidR="0032083E" w:rsidRPr="007A0054">
      <w:pPr>
        <w:jc w:val="center"/>
      </w:pPr>
    </w:p>
    <w:p w:rsidRDefault="0032083E" w:rsidP="00835A5A" w:rsidR="00892481" w:rsidRPr="007A0054">
      <w:pPr>
        <w:jc w:val="both"/>
      </w:pPr>
      <w:r w:rsidRPr="007A0054">
        <w:tab/>
      </w:r>
      <w:r w:rsidR="006B5248" w:rsidRPr="007A0054">
        <w:t>N</w:t>
      </w:r>
      <w:r w:rsidR="004067F0" w:rsidRPr="007A0054">
        <w:t>ekretnin</w:t>
      </w:r>
      <w:r w:rsidR="00892481" w:rsidRPr="007A0054">
        <w:t>a</w:t>
      </w:r>
      <w:r w:rsidR="004067F0" w:rsidRPr="007A0054">
        <w:t xml:space="preserve"> dužnika upisan</w:t>
      </w:r>
      <w:r w:rsidR="00892481" w:rsidRPr="007A0054">
        <w:t>a</w:t>
      </w:r>
      <w:r w:rsidR="004067F0" w:rsidRPr="007A0054">
        <w:t xml:space="preserve"> </w:t>
      </w:r>
      <w:r w:rsidR="009D5FDF" w:rsidRPr="007A0054">
        <w:t>u</w:t>
      </w:r>
      <w:r w:rsidR="006002A1" w:rsidRPr="007A0054">
        <w:t xml:space="preserve"> zemljišnim  </w:t>
      </w:r>
      <w:r w:rsidR="0051173C" w:rsidRPr="007A0054">
        <w:t xml:space="preserve">knjigama </w:t>
      </w:r>
      <w:r w:rsidR="00892481" w:rsidRPr="007A0054">
        <w:t xml:space="preserve">Općinskog suda u Rijeci Zemljišnoknjižni odjel Rijeka  u z.k.ul. 5570 K.o. Rijeka  na  k.č. 1004/1 i to etaže 28: 28. Suvlasnički dio: 1109/100000 ETAŽNO VLASNIŠTVO (E-28) </w:t>
      </w:r>
      <w:r w:rsidR="00F62213" w:rsidRPr="007A0054">
        <w:t>prodan</w:t>
      </w:r>
      <w:r w:rsidR="00892481" w:rsidRPr="007A0054">
        <w:t xml:space="preserve">a je </w:t>
      </w:r>
      <w:r w:rsidR="00F62213" w:rsidRPr="007A0054">
        <w:t xml:space="preserve">u stečajnom postupku za iznos od </w:t>
      </w:r>
      <w:r w:rsidR="00892481" w:rsidRPr="007A0054">
        <w:t xml:space="preserve">2.050.000,00 kn. </w:t>
      </w:r>
    </w:p>
    <w:p w:rsidRDefault="0032083E" w:rsidP="0020537D" w:rsidR="00E94649" w:rsidRPr="007A0054">
      <w:pPr>
        <w:jc w:val="both"/>
      </w:pPr>
      <w:r w:rsidRPr="007A0054">
        <w:tab/>
      </w:r>
      <w:r w:rsidR="00D56DF2" w:rsidRPr="007A0054">
        <w:t>Na ročišt</w:t>
      </w:r>
      <w:r w:rsidR="006F1CB1" w:rsidRPr="007A0054">
        <w:t xml:space="preserve">u </w:t>
      </w:r>
      <w:r w:rsidR="00D56DF2" w:rsidRPr="007A0054">
        <w:t xml:space="preserve">za diobu kupovnine </w:t>
      </w:r>
      <w:r w:rsidR="00D96B4D" w:rsidRPr="007A0054">
        <w:t xml:space="preserve">održanom </w:t>
      </w:r>
      <w:r w:rsidR="006A1951" w:rsidRPr="007A0054">
        <w:t xml:space="preserve">dana </w:t>
      </w:r>
      <w:r w:rsidR="00892481" w:rsidRPr="007A0054">
        <w:t>5</w:t>
      </w:r>
      <w:r w:rsidR="00390301" w:rsidRPr="007A0054">
        <w:t>. lipnja 201</w:t>
      </w:r>
      <w:r w:rsidR="000E24BD" w:rsidRPr="007A0054">
        <w:t>8</w:t>
      </w:r>
      <w:r w:rsidR="00D96B4D" w:rsidRPr="007A0054">
        <w:rPr>
          <w:rFonts w:eastAsia="MS Mincho"/>
        </w:rPr>
        <w:t>.</w:t>
      </w:r>
      <w:r w:rsidR="00D96B4D" w:rsidRPr="007A0054">
        <w:t xml:space="preserve"> </w:t>
      </w:r>
      <w:r w:rsidR="006F1CB1" w:rsidRPr="007A0054">
        <w:t>punomo</w:t>
      </w:r>
      <w:r w:rsidR="000E24BD" w:rsidRPr="007A0054">
        <w:t>ć</w:t>
      </w:r>
      <w:r w:rsidR="006F1CB1" w:rsidRPr="007A0054">
        <w:t>n</w:t>
      </w:r>
      <w:r w:rsidR="000E24BD" w:rsidRPr="007A0054">
        <w:t>i</w:t>
      </w:r>
      <w:r w:rsidR="00892481" w:rsidRPr="007A0054">
        <w:t xml:space="preserve">k </w:t>
      </w:r>
      <w:r w:rsidR="00C67D17" w:rsidRPr="007A0054">
        <w:t>razlučn</w:t>
      </w:r>
      <w:r w:rsidR="00FC298E" w:rsidRPr="007A0054">
        <w:t xml:space="preserve">og </w:t>
      </w:r>
      <w:r w:rsidR="006F1CB1" w:rsidRPr="007A0054">
        <w:t xml:space="preserve"> </w:t>
      </w:r>
      <w:r w:rsidR="00C67D17" w:rsidRPr="007A0054">
        <w:t>vjerovni</w:t>
      </w:r>
      <w:r w:rsidR="006F1CB1" w:rsidRPr="007A0054">
        <w:t xml:space="preserve">ka </w:t>
      </w:r>
      <w:r w:rsidR="00FC298E" w:rsidRPr="007A0054">
        <w:t xml:space="preserve">ADRIATIC ASSETS d.o.o. Zagreb  </w:t>
      </w:r>
      <w:r w:rsidR="00C67D17" w:rsidRPr="007A0054">
        <w:t>učini</w:t>
      </w:r>
      <w:r w:rsidR="00892481" w:rsidRPr="007A0054">
        <w:t xml:space="preserve">o je </w:t>
      </w:r>
      <w:r w:rsidR="00C67D17" w:rsidRPr="007A0054">
        <w:t>nespornim da se</w:t>
      </w:r>
      <w:r w:rsidR="003D14E5" w:rsidRPr="007A0054">
        <w:t xml:space="preserve"> </w:t>
      </w:r>
      <w:r w:rsidR="0020537D" w:rsidRPr="007A0054">
        <w:t>stečajna masa namiri</w:t>
      </w:r>
      <w:r w:rsidR="008A7DE1" w:rsidRPr="007A0054">
        <w:t xml:space="preserve"> </w:t>
      </w:r>
      <w:r w:rsidR="0020537D" w:rsidRPr="007A0054">
        <w:t>iznos</w:t>
      </w:r>
      <w:r w:rsidR="008A7DE1" w:rsidRPr="007A0054">
        <w:t xml:space="preserve">om </w:t>
      </w:r>
      <w:r w:rsidR="0020537D" w:rsidRPr="007A0054">
        <w:t xml:space="preserve">od </w:t>
      </w:r>
      <w:r w:rsidR="00892481" w:rsidRPr="007A0054">
        <w:t xml:space="preserve">483.820,00 </w:t>
      </w:r>
      <w:r w:rsidR="0007611A" w:rsidRPr="007A0054">
        <w:t>kn</w:t>
      </w:r>
      <w:r w:rsidR="00CA321F" w:rsidRPr="007A0054">
        <w:t>,</w:t>
      </w:r>
      <w:r w:rsidR="0020537D" w:rsidRPr="007A0054">
        <w:t xml:space="preserve"> kako je to predložio stečajni upravitelj u podnesku od </w:t>
      </w:r>
      <w:r w:rsidR="00FC298E" w:rsidRPr="007A0054">
        <w:rPr>
          <w:color w:themeColor="text1" w:val="000000"/>
        </w:rPr>
        <w:t>2</w:t>
      </w:r>
      <w:r w:rsidR="00892481" w:rsidRPr="007A0054">
        <w:rPr>
          <w:color w:themeColor="text1" w:val="000000"/>
        </w:rPr>
        <w:t>2</w:t>
      </w:r>
      <w:r w:rsidR="00FC298E" w:rsidRPr="007A0054">
        <w:rPr>
          <w:color w:themeColor="text1" w:val="000000"/>
        </w:rPr>
        <w:t xml:space="preserve">. </w:t>
      </w:r>
      <w:r w:rsidR="00224CB6" w:rsidRPr="007A0054">
        <w:rPr>
          <w:color w:themeColor="text1" w:val="000000"/>
        </w:rPr>
        <w:t>s</w:t>
      </w:r>
      <w:r w:rsidR="00390301" w:rsidRPr="007A0054">
        <w:rPr>
          <w:color w:themeColor="text1" w:val="000000"/>
        </w:rPr>
        <w:t xml:space="preserve">vibnja </w:t>
      </w:r>
      <w:r w:rsidR="00224CB6" w:rsidRPr="007A0054">
        <w:rPr>
          <w:color w:themeColor="text1" w:val="000000"/>
        </w:rPr>
        <w:t xml:space="preserve"> </w:t>
      </w:r>
      <w:r w:rsidR="00FC298E" w:rsidRPr="007A0054">
        <w:rPr>
          <w:color w:themeColor="text1" w:val="000000"/>
        </w:rPr>
        <w:lastRenderedPageBreak/>
        <w:t>201</w:t>
      </w:r>
      <w:r w:rsidR="00892481" w:rsidRPr="007A0054">
        <w:rPr>
          <w:color w:themeColor="text1" w:val="000000"/>
        </w:rPr>
        <w:t>8</w:t>
      </w:r>
      <w:r w:rsidR="00FC298E" w:rsidRPr="007A0054">
        <w:rPr>
          <w:color w:themeColor="text1" w:val="000000"/>
        </w:rPr>
        <w:t>.</w:t>
      </w:r>
      <w:r w:rsidR="0020537D" w:rsidRPr="007A0054">
        <w:t>, te predloži</w:t>
      </w:r>
      <w:r w:rsidR="00892481" w:rsidRPr="007A0054">
        <w:t>o</w:t>
      </w:r>
      <w:r w:rsidR="0020537D" w:rsidRPr="007A0054">
        <w:t xml:space="preserve"> da se </w:t>
      </w:r>
      <w:r w:rsidR="002B6D0C" w:rsidRPr="007A0054">
        <w:t xml:space="preserve">preostalim </w:t>
      </w:r>
      <w:r w:rsidR="00562131" w:rsidRPr="007A0054">
        <w:t>sredstvima namiri razlučni vjerovnik</w:t>
      </w:r>
      <w:r w:rsidR="00C822EA" w:rsidRPr="007A0054">
        <w:t xml:space="preserve"> </w:t>
      </w:r>
      <w:r w:rsidR="00FC298E" w:rsidRPr="007A0054">
        <w:t>ADRIATIC ASSETS d.o.o. Zagreb</w:t>
      </w:r>
      <w:r w:rsidR="00E94649" w:rsidRPr="007A0054">
        <w:t>.</w:t>
      </w:r>
    </w:p>
    <w:p w:rsidRDefault="00F62213" w:rsidP="00BE565C" w:rsidR="00C41EAC" w:rsidRPr="007A0054">
      <w:pPr>
        <w:ind w:firstLine="720"/>
        <w:jc w:val="both"/>
      </w:pPr>
      <w:r w:rsidRPr="007A0054">
        <w:t>St</w:t>
      </w:r>
      <w:r w:rsidR="00BE565C" w:rsidRPr="007A0054">
        <w:t xml:space="preserve">ečajni upravitelj </w:t>
      </w:r>
      <w:r w:rsidR="004E402E" w:rsidRPr="007A0054">
        <w:t xml:space="preserve">se </w:t>
      </w:r>
      <w:r w:rsidR="00BE565C" w:rsidRPr="007A0054">
        <w:t xml:space="preserve"> suglas</w:t>
      </w:r>
      <w:r w:rsidR="004E402E" w:rsidRPr="007A0054">
        <w:t xml:space="preserve">io </w:t>
      </w:r>
      <w:r w:rsidR="00BE565C" w:rsidRPr="007A0054">
        <w:t>s prijedlogom</w:t>
      </w:r>
      <w:r w:rsidRPr="007A0054">
        <w:t xml:space="preserve"> </w:t>
      </w:r>
      <w:r w:rsidR="007A0054">
        <w:t>punomoćnika</w:t>
      </w:r>
      <w:r w:rsidRPr="007A0054">
        <w:t xml:space="preserve"> tog razlučnog vjerovnika</w:t>
      </w:r>
      <w:r w:rsidR="00FC298E" w:rsidRPr="007A0054">
        <w:t>.</w:t>
      </w:r>
    </w:p>
    <w:p w:rsidRDefault="00BA0060" w:rsidP="00F62213" w:rsidR="00265D8A" w:rsidRPr="007A0054">
      <w:pPr>
        <w:ind w:firstLine="708"/>
        <w:jc w:val="both"/>
        <w:rPr>
          <w:lang w:eastAsia="hr-HR"/>
        </w:rPr>
      </w:pPr>
      <w:r w:rsidRPr="007A0054">
        <w:rPr>
          <w:lang w:eastAsia="hr-HR"/>
        </w:rPr>
        <w:t>Tijekom daljnjeg postupka izvršen je uvid u dokumentaci</w:t>
      </w:r>
      <w:r w:rsidR="005A2AAF" w:rsidRPr="007A0054">
        <w:rPr>
          <w:lang w:eastAsia="hr-HR"/>
        </w:rPr>
        <w:t>j</w:t>
      </w:r>
      <w:r w:rsidRPr="007A0054">
        <w:rPr>
          <w:lang w:eastAsia="hr-HR"/>
        </w:rPr>
        <w:t xml:space="preserve">u koja priliježi spisu. </w:t>
      </w:r>
    </w:p>
    <w:p w:rsidRDefault="00BA0060" w:rsidP="00892481" w:rsidR="00892481" w:rsidRPr="007A0054">
      <w:pPr>
        <w:ind w:firstLine="720"/>
        <w:jc w:val="both"/>
        <w:rPr>
          <w:color w:val="000000"/>
          <w:lang w:eastAsia="hr-HR"/>
        </w:rPr>
      </w:pPr>
      <w:r w:rsidRPr="007A0054">
        <w:rPr>
          <w:lang w:eastAsia="hr-HR"/>
        </w:rPr>
        <w:t xml:space="preserve">Odredbom članka </w:t>
      </w:r>
      <w:r w:rsidR="00892481" w:rsidRPr="007A0054">
        <w:rPr>
          <w:lang w:eastAsia="hr-HR"/>
        </w:rPr>
        <w:t>248. stavak 1. Stečajnog zakona (“Narodne novine” broj 71</w:t>
      </w:r>
      <w:r w:rsidR="007A0054">
        <w:rPr>
          <w:lang w:eastAsia="hr-HR"/>
        </w:rPr>
        <w:t>/15,104/17 u daljnjem tekstu SZ</w:t>
      </w:r>
      <w:r w:rsidR="00892481" w:rsidRPr="007A0054">
        <w:rPr>
          <w:lang w:eastAsia="hr-HR"/>
        </w:rPr>
        <w:t>) propisano je da n</w:t>
      </w:r>
      <w:r w:rsidR="00892481" w:rsidRPr="007A0054">
        <w:rPr>
          <w:color w:val="000000"/>
          <w:lang w:eastAsia="hr-HR"/>
        </w:rPr>
        <w:t xml:space="preserve">akon unovčenja stvari ili prava na kojemu postoji razlučno pravo upisano u javnoj knjizi </w:t>
      </w:r>
      <w:r w:rsidR="007A0054">
        <w:rPr>
          <w:color w:val="000000"/>
          <w:lang w:eastAsia="hr-HR"/>
        </w:rPr>
        <w:t xml:space="preserve">će </w:t>
      </w:r>
      <w:r w:rsidR="00892481" w:rsidRPr="007A0054">
        <w:rPr>
          <w:color w:val="000000"/>
          <w:lang w:eastAsia="hr-HR"/>
        </w:rPr>
        <w:t>sud iz iznosa ostvarenoga prodajom: 1. namiriti troškove unovčenja iz članka 254. tog Zakona, 2. namiriti tražbine razlučnih vjerovnika prema redoslijedu određenom pravilima ovršnoga postupka i 3. preostali iznos predati stečajnom upravitelju za namirenje stečajnih vjerovnika.</w:t>
      </w:r>
    </w:p>
    <w:p w:rsidRDefault="00710374" w:rsidP="009820F6" w:rsidR="00C3215F" w:rsidRPr="007A0054">
      <w:pPr>
        <w:ind w:firstLine="720"/>
        <w:jc w:val="both"/>
      </w:pPr>
      <w:r w:rsidRPr="007A0054">
        <w:t xml:space="preserve">Slijedom navedenog, dužniku se namiruju troškovi unovčenja obračunati prema pravilima iz članka </w:t>
      </w:r>
      <w:r w:rsidR="00892481" w:rsidRPr="007A0054">
        <w:t>254</w:t>
      </w:r>
      <w:r w:rsidRPr="007A0054">
        <w:t xml:space="preserve">. stavak </w:t>
      </w:r>
      <w:r w:rsidR="00892481" w:rsidRPr="007A0054">
        <w:t>2</w:t>
      </w:r>
      <w:r w:rsidR="00BA0060" w:rsidRPr="007A0054">
        <w:t>. SZ</w:t>
      </w:r>
      <w:r w:rsidR="007A0054">
        <w:t>-a</w:t>
      </w:r>
      <w:r w:rsidR="0007611A" w:rsidRPr="007A0054">
        <w:t xml:space="preserve">, i to: </w:t>
      </w:r>
      <w:r w:rsidR="00892481" w:rsidRPr="007A0054">
        <w:t xml:space="preserve">troškovi utvrđivanja predmeta razlučnoga prava koji se određuju paušalno u iznosu od 5 % od utrška </w:t>
      </w:r>
      <w:r w:rsidR="0080328B" w:rsidRPr="007A0054">
        <w:t xml:space="preserve">odnosno u visini od </w:t>
      </w:r>
      <w:r w:rsidR="00892481" w:rsidRPr="007A0054">
        <w:t xml:space="preserve">102.500,00 kn, te </w:t>
      </w:r>
      <w:r w:rsidR="005A158C" w:rsidRPr="007A0054">
        <w:t xml:space="preserve"> </w:t>
      </w:r>
      <w:r w:rsidR="0020537D" w:rsidRPr="007A0054">
        <w:t xml:space="preserve">na osnovu stavka </w:t>
      </w:r>
      <w:r w:rsidR="00892481" w:rsidRPr="007A0054">
        <w:t>3</w:t>
      </w:r>
      <w:r w:rsidR="0020537D" w:rsidRPr="007A0054">
        <w:t xml:space="preserve">. istog članka </w:t>
      </w:r>
      <w:r w:rsidR="00892481" w:rsidRPr="007A0054">
        <w:t xml:space="preserve">stvarno nastali troškovi unovčenja određeni  u visini </w:t>
      </w:r>
      <w:r w:rsidR="0020537D" w:rsidRPr="007A0054">
        <w:t>stvarnih troškova</w:t>
      </w:r>
      <w:r w:rsidR="0080328B" w:rsidRPr="007A0054">
        <w:t xml:space="preserve"> </w:t>
      </w:r>
      <w:r w:rsidR="0020537D" w:rsidRPr="007A0054">
        <w:t xml:space="preserve"> u </w:t>
      </w:r>
      <w:r w:rsidR="00CA321F" w:rsidRPr="007A0054">
        <w:t xml:space="preserve">iznosu od </w:t>
      </w:r>
      <w:r w:rsidR="0080328B" w:rsidRPr="007A0054">
        <w:t xml:space="preserve">381.320,00 </w:t>
      </w:r>
      <w:r w:rsidR="0020537D" w:rsidRPr="007A0054">
        <w:t>kn</w:t>
      </w:r>
      <w:r w:rsidR="00CA321F" w:rsidRPr="007A0054">
        <w:t xml:space="preserve">, </w:t>
      </w:r>
      <w:r w:rsidR="0020537D" w:rsidRPr="007A0054">
        <w:t xml:space="preserve"> </w:t>
      </w:r>
      <w:r w:rsidR="005A158C" w:rsidRPr="007A0054">
        <w:t xml:space="preserve">sve </w:t>
      </w:r>
      <w:r w:rsidR="0020537D" w:rsidRPr="007A0054">
        <w:t xml:space="preserve">prema računima koji priliježu </w:t>
      </w:r>
      <w:r w:rsidR="005A158C" w:rsidRPr="007A0054">
        <w:t xml:space="preserve">podnesku stečajnog upravitelja od </w:t>
      </w:r>
      <w:r w:rsidR="0080328B" w:rsidRPr="007A0054">
        <w:t>2</w:t>
      </w:r>
      <w:r w:rsidR="00957142" w:rsidRPr="007A0054">
        <w:t>2</w:t>
      </w:r>
      <w:r w:rsidR="006B1F72" w:rsidRPr="007A0054">
        <w:t xml:space="preserve">. </w:t>
      </w:r>
      <w:r w:rsidR="00224CB6" w:rsidRPr="007A0054">
        <w:t>s</w:t>
      </w:r>
      <w:r w:rsidR="008127CC" w:rsidRPr="007A0054">
        <w:t xml:space="preserve">vibnja </w:t>
      </w:r>
      <w:r w:rsidR="00957142" w:rsidRPr="007A0054">
        <w:t xml:space="preserve"> </w:t>
      </w:r>
      <w:r w:rsidR="006B1F72" w:rsidRPr="007A0054">
        <w:t>201</w:t>
      </w:r>
      <w:r w:rsidR="0080328B" w:rsidRPr="007A0054">
        <w:t>8</w:t>
      </w:r>
      <w:r w:rsidR="005A158C" w:rsidRPr="007A0054">
        <w:t xml:space="preserve">. </w:t>
      </w:r>
      <w:r w:rsidR="0020537D" w:rsidRPr="007A0054">
        <w:t>( list</w:t>
      </w:r>
      <w:r w:rsidR="00C41EAC" w:rsidRPr="007A0054">
        <w:t xml:space="preserve"> </w:t>
      </w:r>
      <w:r w:rsidR="0080328B" w:rsidRPr="007A0054">
        <w:t xml:space="preserve">160 </w:t>
      </w:r>
      <w:r w:rsidR="00BE565C" w:rsidRPr="007A0054">
        <w:t xml:space="preserve">do </w:t>
      </w:r>
      <w:r w:rsidR="0080328B" w:rsidRPr="007A0054">
        <w:t>254</w:t>
      </w:r>
      <w:r w:rsidR="005A158C" w:rsidRPr="007A0054">
        <w:t xml:space="preserve"> spisa )</w:t>
      </w:r>
      <w:r w:rsidR="00C3215F" w:rsidRPr="007A0054">
        <w:t>.</w:t>
      </w:r>
    </w:p>
    <w:p w:rsidRDefault="00D959A9" w:rsidP="0080328B" w:rsidR="0080328B" w:rsidRPr="007A0054">
      <w:pPr>
        <w:ind w:firstLine="720"/>
        <w:jc w:val="both"/>
      </w:pPr>
      <w:r w:rsidRPr="007A0054">
        <w:t>Uvidom u izvadak iz zemljišnih knjiga, koji priliježi spisu, utvrđeno je da</w:t>
      </w:r>
      <w:r w:rsidR="000E24BD" w:rsidRPr="007A0054">
        <w:t xml:space="preserve"> je </w:t>
      </w:r>
      <w:r w:rsidRPr="007A0054">
        <w:rPr>
          <w:rFonts w:eastAsia="MS Mincho"/>
        </w:rPr>
        <w:t>na nekretnin</w:t>
      </w:r>
      <w:r w:rsidR="0080328B" w:rsidRPr="007A0054">
        <w:rPr>
          <w:rFonts w:eastAsia="MS Mincho"/>
        </w:rPr>
        <w:t>i</w:t>
      </w:r>
      <w:r w:rsidRPr="007A0054">
        <w:rPr>
          <w:rFonts w:eastAsia="MS Mincho"/>
        </w:rPr>
        <w:t xml:space="preserve"> pobliže opisan</w:t>
      </w:r>
      <w:r w:rsidR="0080328B" w:rsidRPr="007A0054">
        <w:rPr>
          <w:rFonts w:eastAsia="MS Mincho"/>
        </w:rPr>
        <w:t xml:space="preserve">oj </w:t>
      </w:r>
      <w:r w:rsidRPr="007A0054">
        <w:rPr>
          <w:rFonts w:eastAsia="MS Mincho"/>
        </w:rPr>
        <w:t>u izreci ovog rješenja bi</w:t>
      </w:r>
      <w:r w:rsidR="000E24BD" w:rsidRPr="007A0054">
        <w:rPr>
          <w:rFonts w:eastAsia="MS Mincho"/>
        </w:rPr>
        <w:t xml:space="preserve">lo </w:t>
      </w:r>
      <w:r w:rsidRPr="007A0054">
        <w:rPr>
          <w:rFonts w:eastAsia="MS Mincho"/>
        </w:rPr>
        <w:t>uknjižen</w:t>
      </w:r>
      <w:r w:rsidR="0080328B" w:rsidRPr="007A0054">
        <w:rPr>
          <w:rFonts w:eastAsia="MS Mincho"/>
        </w:rPr>
        <w:t>o</w:t>
      </w:r>
      <w:r w:rsidRPr="007A0054">
        <w:rPr>
          <w:rFonts w:eastAsia="MS Mincho"/>
        </w:rPr>
        <w:t xml:space="preserve"> prav</w:t>
      </w:r>
      <w:r w:rsidR="000E24BD" w:rsidRPr="007A0054">
        <w:rPr>
          <w:rFonts w:eastAsia="MS Mincho"/>
        </w:rPr>
        <w:t>o</w:t>
      </w:r>
      <w:r w:rsidRPr="007A0054">
        <w:rPr>
          <w:rFonts w:eastAsia="MS Mincho"/>
        </w:rPr>
        <w:t xml:space="preserve"> odvojenog namirenja</w:t>
      </w:r>
      <w:r w:rsidR="0080328B" w:rsidRPr="007A0054">
        <w:rPr>
          <w:rFonts w:eastAsia="MS Mincho"/>
        </w:rPr>
        <w:t xml:space="preserve"> </w:t>
      </w:r>
      <w:r w:rsidR="000E24BD" w:rsidRPr="007A0054">
        <w:rPr>
          <w:rFonts w:eastAsia="MS Mincho"/>
        </w:rPr>
        <w:t xml:space="preserve">pod </w:t>
      </w:r>
      <w:r w:rsidR="0080328B" w:rsidRPr="007A0054">
        <w:t xml:space="preserve"> Z-3560/04  od 25. ožujka 2004. na temelju Ugovora o izdavanju devizne garancije br. 031-16/2004 sa sporazumom o osnivanju založnog prava od 10. ožujka 2004. pravo zaloga na nekretninama upisanim u A I za iznos kredita od 12.000.000.00 EUR, i temeljem ugovora o odobrenju okvira za financijsko praćenje broj 031-16/2004 za iznos od 3.000.000.00 EUR uvećano za ugovornu kamatu, zateznu kamatu, sve troškove prijevoda, ovjera, za korist: ADRIATIC ASSETS d.o.o. Zagreb, Radnička cesta 80, OIB: 18846383988, kojem je ustupljeno založno pr</w:t>
      </w:r>
      <w:r w:rsidR="000E24BD" w:rsidRPr="007A0054">
        <w:t>a</w:t>
      </w:r>
      <w:r w:rsidR="0080328B" w:rsidRPr="007A0054">
        <w:t>vo i upisano pod Z-3121/2017 od 26. siječnja 2017. na osnovu Ugovora o cesiji 15. prosinca 2016.</w:t>
      </w:r>
    </w:p>
    <w:p w:rsidRDefault="00692BE7" w:rsidP="00A56E72" w:rsidR="000E24BD" w:rsidRPr="007A0054">
      <w:pPr>
        <w:ind w:firstLine="720"/>
        <w:jc w:val="both"/>
      </w:pPr>
      <w:r w:rsidRPr="007A0054">
        <w:t xml:space="preserve">Stoga se </w:t>
      </w:r>
      <w:r w:rsidR="00CA321F" w:rsidRPr="007A0054">
        <w:t xml:space="preserve">prema </w:t>
      </w:r>
      <w:r w:rsidR="003F77DC" w:rsidRPr="007A0054">
        <w:t xml:space="preserve">stanju u </w:t>
      </w:r>
      <w:r w:rsidR="00CA321F" w:rsidRPr="007A0054">
        <w:t xml:space="preserve">zemljišnim knjigama preostalim sredstvima kupovnine </w:t>
      </w:r>
      <w:r w:rsidR="003F77DC" w:rsidRPr="007A0054">
        <w:t>ima</w:t>
      </w:r>
      <w:r w:rsidRPr="007A0054">
        <w:t xml:space="preserve"> </w:t>
      </w:r>
      <w:r w:rsidR="003F77DC" w:rsidRPr="007A0054">
        <w:t xml:space="preserve"> </w:t>
      </w:r>
      <w:r w:rsidR="00505A6B" w:rsidRPr="007A0054">
        <w:t>namir</w:t>
      </w:r>
      <w:r w:rsidR="003F77DC" w:rsidRPr="007A0054">
        <w:t>i</w:t>
      </w:r>
      <w:r w:rsidR="00A56E72" w:rsidRPr="007A0054">
        <w:t>t</w:t>
      </w:r>
      <w:r w:rsidR="003F77DC" w:rsidRPr="007A0054">
        <w:t xml:space="preserve">i </w:t>
      </w:r>
      <w:r w:rsidR="00CA321F" w:rsidRPr="007A0054">
        <w:t xml:space="preserve"> </w:t>
      </w:r>
      <w:r w:rsidR="00A92FD4" w:rsidRPr="007A0054">
        <w:t xml:space="preserve">tražbina razlučnog vjerovnika </w:t>
      </w:r>
      <w:r w:rsidR="000E24BD" w:rsidRPr="007A0054">
        <w:t xml:space="preserve">kojem tijekom stečajnog postupka osigurana tražbina nije namirena u cijelosti. </w:t>
      </w:r>
    </w:p>
    <w:p w:rsidRDefault="000E24BD" w:rsidP="00A56E72" w:rsidR="004405B1" w:rsidRPr="007A0054">
      <w:pPr>
        <w:ind w:firstLine="720"/>
        <w:jc w:val="both"/>
        <w:rPr>
          <w:lang w:eastAsia="hr-HR"/>
        </w:rPr>
      </w:pPr>
      <w:r w:rsidRPr="007A0054">
        <w:t xml:space="preserve">Iz naprijed navedenog </w:t>
      </w:r>
      <w:r w:rsidR="004250AC" w:rsidRPr="007A0054">
        <w:t xml:space="preserve">valjalo je sukladno odredbi </w:t>
      </w:r>
      <w:r w:rsidRPr="007A0054">
        <w:t>248.</w:t>
      </w:r>
      <w:r w:rsidR="004250AC" w:rsidRPr="007A0054">
        <w:t xml:space="preserve"> stavak </w:t>
      </w:r>
      <w:r w:rsidRPr="007A0054">
        <w:t>2</w:t>
      </w:r>
      <w:r w:rsidR="004250AC" w:rsidRPr="007A0054">
        <w:t>. SZ</w:t>
      </w:r>
      <w:r w:rsidRPr="007A0054">
        <w:t>-a</w:t>
      </w:r>
      <w:r w:rsidR="004250AC" w:rsidRPr="007A0054">
        <w:t xml:space="preserve">, odlučiti kao </w:t>
      </w:r>
      <w:r w:rsidRPr="007A0054">
        <w:t xml:space="preserve">u izreci </w:t>
      </w:r>
      <w:r w:rsidR="004250AC" w:rsidRPr="007A0054">
        <w:t>ovog rješenja</w:t>
      </w:r>
      <w:r w:rsidR="00A92FD4" w:rsidRPr="007A0054">
        <w:rPr>
          <w:lang w:eastAsia="hr-HR"/>
        </w:rPr>
        <w:t>.</w:t>
      </w:r>
    </w:p>
    <w:p w:rsidRDefault="0022797F" w:rsidR="0022797F" w:rsidRPr="007A005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A321F" w:rsidP="00F0648D" w:rsidR="00CA321F" w:rsidRPr="007A0054">
      <w:pPr>
        <w:jc w:val="center"/>
        <w:rPr>
          <w:rFonts w:eastAsia="MS Mincho"/>
        </w:rPr>
      </w:pPr>
    </w:p>
    <w:p w:rsidRDefault="003B4991" w:rsidP="00F0648D" w:rsidR="0087451B" w:rsidRPr="007A0054">
      <w:pPr>
        <w:jc w:val="center"/>
      </w:pPr>
      <w:r w:rsidRPr="007A0054">
        <w:rPr>
          <w:rFonts w:eastAsia="MS Mincho"/>
        </w:rPr>
        <w:t xml:space="preserve">U Rijeci, </w:t>
      </w:r>
      <w:r w:rsidR="000E24BD" w:rsidRPr="007A0054">
        <w:t>5</w:t>
      </w:r>
      <w:r w:rsidR="00A56E72" w:rsidRPr="007A0054">
        <w:t>. lipnja 2017</w:t>
      </w:r>
      <w:r w:rsidR="0051173C" w:rsidRPr="007A0054">
        <w:t>.</w:t>
      </w:r>
    </w:p>
    <w:p w:rsidRDefault="0087451B" w:rsidP="0087451B" w:rsidR="0087451B" w:rsidRPr="007A0054">
      <w:pPr>
        <w:jc w:val="center"/>
      </w:pPr>
    </w:p>
    <w:p w:rsidRDefault="0087451B" w:rsidP="0087451B" w:rsidR="003B4991" w:rsidRPr="007A0054">
      <w:pPr>
        <w:jc w:val="center"/>
        <w:rPr>
          <w:rFonts w:eastAsia="MS Mincho"/>
        </w:rPr>
      </w:pPr>
      <w:r w:rsidRPr="007A0054">
        <w:t xml:space="preserve">                                                                                                                 </w:t>
      </w:r>
      <w:r w:rsidR="00F0648D" w:rsidRPr="007A0054">
        <w:t xml:space="preserve">               </w:t>
      </w:r>
      <w:r w:rsidRPr="007A0054">
        <w:t xml:space="preserve">   </w:t>
      </w:r>
      <w:r w:rsidR="00F0648D" w:rsidRPr="007A0054">
        <w:t xml:space="preserve"> </w:t>
      </w:r>
      <w:r w:rsidRPr="007A0054">
        <w:t xml:space="preserve"> </w:t>
      </w:r>
      <w:r w:rsidR="003B4991" w:rsidRPr="007A0054">
        <w:rPr>
          <w:rFonts w:eastAsia="MS Mincho"/>
        </w:rPr>
        <w:t xml:space="preserve">Sudac </w:t>
      </w:r>
    </w:p>
    <w:p w:rsidRDefault="003B4991" w:rsidR="003B4991" w:rsidRPr="007A0054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7A0054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7A0054">
        <w:rPr>
          <w:rFonts w:cs="Times New Roman" w:eastAsia="MS Mincho" w:hAnsi="Times New Roman" w:ascii="Times New Roman"/>
          <w:sz w:val="24"/>
          <w:szCs w:val="24"/>
        </w:rPr>
        <w:tab/>
      </w:r>
      <w:r w:rsidRPr="007A0054">
        <w:rPr>
          <w:rFonts w:cs="Times New Roman" w:eastAsia="MS Mincho" w:hAnsi="Times New Roman" w:ascii="Times New Roman"/>
          <w:sz w:val="24"/>
          <w:szCs w:val="24"/>
        </w:rPr>
        <w:tab/>
      </w:r>
      <w:r w:rsidRPr="007A0054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B01AFD">
        <w:rPr>
          <w:rFonts w:cs="Times New Roman" w:eastAsia="MS Mincho" w:hAnsi="Times New Roman" w:ascii="Times New Roman"/>
          <w:sz w:val="24"/>
          <w:szCs w:val="24"/>
        </w:rPr>
        <w:t xml:space="preserve">, v. r. </w:t>
      </w:r>
      <w:r w:rsidRPr="007A005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D14E5" w:rsidP="00B01AFD" w:rsidR="003D14E5" w:rsidRPr="007A0054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P="00B01AFD" w:rsidR="003B4991" w:rsidRPr="007A005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A005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7A005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A0054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0E24BD" w:rsidR="0022797F" w:rsidRPr="007A0054">
      <w:pPr>
        <w:jc w:val="both"/>
        <w:rPr>
          <w:rFonts w:eastAsia="MS Mincho"/>
        </w:rPr>
      </w:pPr>
      <w:r w:rsidRPr="007A0054">
        <w:rPr>
          <w:rFonts w:eastAsia="MS Mincho"/>
        </w:rPr>
        <w:t xml:space="preserve">Protiv ovog </w:t>
      </w:r>
      <w:r w:rsidR="0022797F" w:rsidRPr="007A0054">
        <w:rPr>
          <w:rFonts w:eastAsia="MS Mincho"/>
        </w:rPr>
        <w:t>rješenja nezadovoljna stranka može izjaviti žalbu</w:t>
      </w:r>
      <w:r w:rsidR="00E50A03" w:rsidRPr="007A0054">
        <w:rPr>
          <w:rFonts w:eastAsia="MS Mincho"/>
        </w:rPr>
        <w:t xml:space="preserve">. </w:t>
      </w:r>
      <w:r w:rsidR="0022797F" w:rsidRPr="007A0054">
        <w:t>Žalba se podnosi ovom sudu u 3  primjerka  u  roku od 8 dana od dana primitka rješenja, odnosno  izvatka   iz  rješenja (</w:t>
      </w:r>
      <w:r w:rsidR="007A0054">
        <w:t>članak  11. SZ).</w:t>
      </w:r>
      <w:r w:rsidR="0022797F" w:rsidRPr="007A0054">
        <w:t xml:space="preserve">  O  žalbi  rješava  Visoki  trgovački sud Republike Hrvatske.  </w:t>
      </w:r>
    </w:p>
    <w:p w:rsidRDefault="009820F6" w:rsidP="008C08F0" w:rsidR="009820F6" w:rsidRPr="007A005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01AFD" w:rsidP="00B01AFD" w:rsidR="009820F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Za točnost otpravka-ovlašteni službenik</w:t>
      </w:r>
    </w:p>
    <w:p w:rsidRDefault="00B01AFD" w:rsidP="00B01AFD" w:rsidR="00B01AFD" w:rsidRPr="007A0054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Adriana Zurak</w:t>
      </w:r>
    </w:p>
    <w:p w:rsidRDefault="000E24BD" w:rsidP="00B01AFD" w:rsidR="00E50A03" w:rsidRPr="007A0054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7A005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sectPr w:rsidSect="00BC0684" w:rsidR="00E50A03" w:rsidRPr="007A0054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5B5" w:rsidR="00CC55B5">
      <w:r>
        <w:separator/>
      </w:r>
    </w:p>
  </w:endnote>
  <w:endnote w:id="0" w:type="continuationSeparator">
    <w:p w:rsidRDefault="00CC55B5" w:rsidR="00CC5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7163039"/>
      <w:docPartObj>
        <w:docPartGallery w:val="Page Numbers (Bottom of Page)"/>
        <w:docPartUnique/>
      </w:docPartObj>
    </w:sdtPr>
    <w:sdtEndPr/>
    <w:sdtContent>
      <w:p w:rsidRDefault="00BC0684" w:rsidR="00BC068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FD">
          <w:rPr>
            <w:noProof/>
          </w:rPr>
          <w:t>2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5B5" w:rsidR="00CC55B5">
      <w:r>
        <w:separator/>
      </w:r>
    </w:p>
  </w:footnote>
  <w:footnote w:id="0" w:type="continuationSeparator">
    <w:p w:rsidRDefault="00CC55B5" w:rsidR="00CC5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r w:rsidRPr="00A76900">
      <w:t>Posl</w:t>
    </w:r>
    <w:r w:rsidR="00A56E72">
      <w:t xml:space="preserve">ovni </w:t>
    </w:r>
    <w:r w:rsidRPr="00A76900">
      <w:t>br</w:t>
    </w:r>
    <w:r w:rsidR="00A56E72">
      <w:t>oj</w:t>
    </w:r>
    <w:r w:rsidRPr="00A76900">
      <w:t xml:space="preserve"> </w:t>
    </w:r>
    <w:r w:rsidR="006002A1" w:rsidRPr="00C97F03">
      <w:rPr>
        <w:rFonts w:eastAsia="MS Mincho"/>
      </w:rPr>
      <w:t>7 St-</w:t>
    </w:r>
    <w:r w:rsidR="000E24BD">
      <w:rPr>
        <w:rFonts w:eastAsia="MS Mincho"/>
      </w:rPr>
      <w:t>327</w:t>
    </w:r>
    <w:r w:rsidR="006002A1" w:rsidRPr="00C97F03">
      <w:rPr>
        <w:rFonts w:eastAsia="MS Mincho"/>
      </w:rPr>
      <w:t>/</w:t>
    </w:r>
    <w:r w:rsidR="000E24BD">
      <w:rPr>
        <w:rFonts w:eastAsia="MS Mincho"/>
      </w:rPr>
      <w:t>2017</w:t>
    </w:r>
    <w:r w:rsidR="0051173C">
      <w:rPr>
        <w:rFonts w:eastAsia="MS Mincho"/>
      </w:rPr>
      <w:t>-</w:t>
    </w:r>
    <w:r w:rsidR="000E24BD">
      <w:rPr>
        <w:rFonts w:eastAsia="MS Mincho"/>
      </w:rPr>
      <w:t>45</w:t>
    </w:r>
    <w:r w:rsidR="0051173C">
      <w:rPr>
        <w:rFonts w:eastAsia="MS Mincho"/>
      </w:rPr>
      <w:t xml:space="preserve"> 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D02FB"/>
    <w:rsid w:val="000E24BD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5F3"/>
    <w:rsid w:val="001F38C4"/>
    <w:rsid w:val="002022D9"/>
    <w:rsid w:val="0020537D"/>
    <w:rsid w:val="00220019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72838"/>
    <w:rsid w:val="00375AA3"/>
    <w:rsid w:val="00375C5B"/>
    <w:rsid w:val="00381CF3"/>
    <w:rsid w:val="003824B8"/>
    <w:rsid w:val="00384FAC"/>
    <w:rsid w:val="00390301"/>
    <w:rsid w:val="003A59CA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B0929"/>
    <w:rsid w:val="005D5E06"/>
    <w:rsid w:val="005D61C7"/>
    <w:rsid w:val="005F0E92"/>
    <w:rsid w:val="005F4139"/>
    <w:rsid w:val="006002A1"/>
    <w:rsid w:val="00605AAE"/>
    <w:rsid w:val="00606AAC"/>
    <w:rsid w:val="00631BC4"/>
    <w:rsid w:val="0065059A"/>
    <w:rsid w:val="00650D86"/>
    <w:rsid w:val="006515B9"/>
    <w:rsid w:val="00657556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26"/>
    <w:rsid w:val="00710374"/>
    <w:rsid w:val="00716C34"/>
    <w:rsid w:val="0071759B"/>
    <w:rsid w:val="00722CC2"/>
    <w:rsid w:val="00725CFF"/>
    <w:rsid w:val="00764BA1"/>
    <w:rsid w:val="00765447"/>
    <w:rsid w:val="007849AB"/>
    <w:rsid w:val="00787BF8"/>
    <w:rsid w:val="007904AA"/>
    <w:rsid w:val="007A0054"/>
    <w:rsid w:val="007A0A59"/>
    <w:rsid w:val="007A7A1F"/>
    <w:rsid w:val="007B3241"/>
    <w:rsid w:val="007B383D"/>
    <w:rsid w:val="007C0B19"/>
    <w:rsid w:val="007D0497"/>
    <w:rsid w:val="007D7541"/>
    <w:rsid w:val="007F44DB"/>
    <w:rsid w:val="0080328B"/>
    <w:rsid w:val="008127CC"/>
    <w:rsid w:val="00835A5A"/>
    <w:rsid w:val="008366B6"/>
    <w:rsid w:val="008403DE"/>
    <w:rsid w:val="00846426"/>
    <w:rsid w:val="00860011"/>
    <w:rsid w:val="0087451B"/>
    <w:rsid w:val="00877B9B"/>
    <w:rsid w:val="00892481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4091"/>
    <w:rsid w:val="00A36F90"/>
    <w:rsid w:val="00A56C87"/>
    <w:rsid w:val="00A56E72"/>
    <w:rsid w:val="00A61372"/>
    <w:rsid w:val="00A65D54"/>
    <w:rsid w:val="00A76900"/>
    <w:rsid w:val="00A91528"/>
    <w:rsid w:val="00A92FD4"/>
    <w:rsid w:val="00AC5884"/>
    <w:rsid w:val="00AC661A"/>
    <w:rsid w:val="00AD6569"/>
    <w:rsid w:val="00AD758A"/>
    <w:rsid w:val="00AE558B"/>
    <w:rsid w:val="00AF110C"/>
    <w:rsid w:val="00AF242D"/>
    <w:rsid w:val="00B010CB"/>
    <w:rsid w:val="00B01AFD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0684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C55B5"/>
    <w:rsid w:val="00CD187E"/>
    <w:rsid w:val="00CF79D0"/>
    <w:rsid w:val="00D23768"/>
    <w:rsid w:val="00D24F26"/>
    <w:rsid w:val="00D540DF"/>
    <w:rsid w:val="00D541EC"/>
    <w:rsid w:val="00D56DF2"/>
    <w:rsid w:val="00D57353"/>
    <w:rsid w:val="00D91692"/>
    <w:rsid w:val="00D91F6E"/>
    <w:rsid w:val="00D959A9"/>
    <w:rsid w:val="00D96B4D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221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  <w:rsid w:val="00FF34F1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1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1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95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3D50B-0C9C-41B8-B541-1D51E3FF0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666</properties:Words>
  <properties:Characters>3689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2018-06-05T13:09:00Z</dcterms:created>
  <dc:creator>Liljana Ugrin</dc:creator>
  <cp:lastModifiedBy>Elizabet Jovanović</cp:lastModifiedBy>
  <cp:lastPrinted>2018-06-05T13:08:00Z</cp:lastPrinted>
  <dcterms:modified xmlns:xsi="http://www.w3.org/2001/XMLSchema-instance" xsi:type="dcterms:W3CDTF">2018-06-05T13:11:00Z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(327   17   namirenje  kupovnine  E-28.docx)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