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efa4" w14:paraId="2efefa4" w:rsidRDefault="00E62CE8" w:rsidP="00E62CE8" w:rsidR="00E62CE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</w:rPr>
        <w:t>1. St-92/2003</w:t>
      </w:r>
    </w:p>
    <w:p w:rsidRDefault="00E62CE8" w:rsidP="009D794E" w:rsidR="00E62CE8">
      <w:pPr>
        <w:jc w:val="both"/>
        <w:rPr>
          <w:b/>
          <w:noProof/>
        </w:rPr>
      </w:pPr>
    </w:p>
    <w:p w:rsidRDefault="009D794E" w:rsidP="009D794E" w:rsidR="009D794E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794E" w:rsidP="009D794E" w:rsidR="009D794E">
      <w:pPr>
        <w:jc w:val="both"/>
        <w:rPr>
          <w:b/>
        </w:rPr>
      </w:pPr>
    </w:p>
    <w:p w:rsidRDefault="009D794E" w:rsidP="009D794E" w:rsidR="009D794E">
      <w:pPr>
        <w:jc w:val="both"/>
        <w:rPr>
          <w:b/>
        </w:rPr>
      </w:pPr>
      <w:r>
        <w:rPr>
          <w:b/>
        </w:rPr>
        <w:t>REPUBLIKA HRVATSKA</w:t>
      </w:r>
    </w:p>
    <w:p w:rsidRDefault="009D794E" w:rsidP="009D794E" w:rsidR="00E62CE8">
      <w:pPr>
        <w:rPr>
          <w:b/>
        </w:rPr>
      </w:pPr>
      <w:r>
        <w:rPr>
          <w:b/>
        </w:rPr>
        <w:t>TRGOVAČKI SU</w:t>
      </w:r>
      <w:r w:rsidR="00E62CE8">
        <w:rPr>
          <w:b/>
        </w:rPr>
        <w:t xml:space="preserve">D U SPLITU </w:t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  <w:t xml:space="preserve">           </w:t>
      </w:r>
    </w:p>
    <w:p w:rsidRDefault="00E62CE8" w:rsidP="009D794E" w:rsidR="009D794E">
      <w:r>
        <w:rPr>
          <w:b/>
        </w:rPr>
        <w:t>Split, Sukoišanska 6</w:t>
      </w:r>
      <w:r w:rsidR="009D794E">
        <w:tab/>
      </w:r>
    </w:p>
    <w:p w:rsidRDefault="009D794E" w:rsidP="009D794E" w:rsidR="009D794E"/>
    <w:p w:rsidRDefault="00772B16" w:rsidP="00772B16" w:rsidR="00772B16">
      <w:pPr>
        <w:ind w:firstLine="708"/>
        <w:jc w:val="both"/>
      </w:pPr>
      <w:r>
        <w:t xml:space="preserve">Trgovački sud u Splitu, po sucu ovog suda Velimiru Vukoviću, kao stečajnom sucu, u stečajnom postupku nad dužnikom  </w:t>
      </w:r>
      <w:r w:rsidR="00DA6ECB">
        <w:t xml:space="preserve">JOLA d.o.o. u stečaju, Split,Viška 24.,OIB: 16850447583  </w:t>
      </w:r>
      <w:r>
        <w:t xml:space="preserve"> zastupanog po stečajnoj upraviteljici </w:t>
      </w:r>
      <w:r w:rsidR="00DA6ECB">
        <w:t>Nataliji Mladineo iz Splita, Viška 24</w:t>
      </w:r>
      <w:r>
        <w:t xml:space="preserve">,  dana </w:t>
      </w:r>
      <w:r w:rsidR="00DA6ECB">
        <w:t>11</w:t>
      </w:r>
      <w:r>
        <w:t xml:space="preserve">. </w:t>
      </w:r>
      <w:r w:rsidR="00DA6ECB">
        <w:t>siječnja</w:t>
      </w:r>
      <w:r>
        <w:t xml:space="preserve">  201</w:t>
      </w:r>
      <w:r w:rsidR="00DA6ECB">
        <w:t>8</w:t>
      </w:r>
      <w:r>
        <w:t>. godine, ,  donio je sljedeći:</w:t>
      </w:r>
    </w:p>
    <w:p w:rsidRDefault="009D794E" w:rsidP="00000233" w:rsidR="009D794E">
      <w:pPr>
        <w:jc w:val="both"/>
      </w:pPr>
    </w:p>
    <w:p w:rsidRDefault="00E62CE8" w:rsidP="00E62CE8" w:rsidR="00E62CE8">
      <w:pPr>
        <w:pStyle w:val="Tijeloteksta"/>
        <w:tabs>
          <w:tab w:pos="1080" w:val="left"/>
        </w:tabs>
        <w:jc w:val="center"/>
      </w:pPr>
      <w:r>
        <w:t>Z A K L J U Č A K</w:t>
      </w:r>
    </w:p>
    <w:p w:rsidRDefault="009D794E" w:rsidP="009D794E" w:rsidR="009D794E">
      <w:pPr>
        <w:jc w:val="both"/>
      </w:pPr>
    </w:p>
    <w:p w:rsidRDefault="009D794E" w:rsidP="00E62CE8" w:rsidR="009D794E">
      <w:pPr>
        <w:ind w:firstLine="540"/>
      </w:pPr>
      <w:r>
        <w:t>Nekretnin</w:t>
      </w:r>
      <w:r w:rsidR="00772B16">
        <w:t xml:space="preserve">a stečajnog dužnika </w:t>
      </w:r>
      <w:r w:rsidR="00DA6ECB">
        <w:t xml:space="preserve">JOLA d.o.o. u stečaju, Split,Viška 24.,OIB: 16850447583    </w:t>
      </w:r>
      <w:r w:rsidR="00772B16">
        <w:t>i to</w:t>
      </w:r>
      <w:r w:rsidR="003F0A4D">
        <w:t xml:space="preserve"> </w:t>
      </w:r>
      <w:r w:rsidR="00E62CE8">
        <w:t xml:space="preserve">poslovni prostor-lokal 4 i skladište oznake E-26, u prizemlju, površine 21,76 m2 (rochbau faza) i skladište br.II, u podrumu oznake E-75, površine 16,32 m2 (rochbau faza) koji se nalazi u poslovno stambenoj zgradi izgrađenoj na kat.čest. 1003/31 ZU 5597 k.o. Bjelovar  </w:t>
      </w:r>
      <w:r w:rsidR="00772B16">
        <w:t xml:space="preserve">, </w:t>
      </w:r>
      <w:r>
        <w:t xml:space="preserve"> predaj</w:t>
      </w:r>
      <w:r w:rsidR="00772B16">
        <w:t>e</w:t>
      </w:r>
      <w:r>
        <w:t xml:space="preserve"> se u posjed i vlasništvo  kupc</w:t>
      </w:r>
      <w:r w:rsidR="00772B16">
        <w:t>u</w:t>
      </w:r>
      <w:r w:rsidR="003F0A4D">
        <w:t xml:space="preserve"> </w:t>
      </w:r>
      <w:r w:rsidR="00E62CE8">
        <w:t>Željku Pucanu iz Kapele, Lipovo brdo 8, OIB: 08793518368.</w:t>
      </w:r>
    </w:p>
    <w:p w:rsidRDefault="009D794E" w:rsidP="009D794E" w:rsidR="009D794E">
      <w:pPr>
        <w:tabs>
          <w:tab w:pos="1260" w:val="left"/>
        </w:tabs>
        <w:ind w:firstLine="540"/>
        <w:jc w:val="center"/>
      </w:pPr>
      <w:r>
        <w:t>Obrazloženje</w:t>
      </w:r>
    </w:p>
    <w:p w:rsidRDefault="009D794E" w:rsidP="009D794E" w:rsidR="009D794E">
      <w:pPr>
        <w:tabs>
          <w:tab w:pos="1260" w:val="left"/>
        </w:tabs>
        <w:ind w:firstLine="540"/>
        <w:jc w:val="center"/>
      </w:pPr>
    </w:p>
    <w:p w:rsidRDefault="009D794E" w:rsidP="00E62CE8" w:rsidR="009D794E">
      <w:pPr>
        <w:ind w:firstLine="540"/>
      </w:pPr>
      <w:r>
        <w:tab/>
        <w:t xml:space="preserve">U stečajnom postupku  koji se vodi kod ovog suda nad stečajnim dužnikom  </w:t>
      </w:r>
      <w:r w:rsidR="00DA6ECB">
        <w:t xml:space="preserve">JOLA d.o.o. u stečaju, Split,Viška 24.,OIB: 16850447583   </w:t>
      </w:r>
      <w:r>
        <w:t>, rješenjem ovog suda br. 1. St-</w:t>
      </w:r>
      <w:r w:rsidR="00DA6ECB">
        <w:t>92</w:t>
      </w:r>
      <w:r>
        <w:t>/20</w:t>
      </w:r>
      <w:r w:rsidR="00DA6ECB">
        <w:t>0</w:t>
      </w:r>
      <w:r>
        <w:t xml:space="preserve">3 od </w:t>
      </w:r>
      <w:r w:rsidR="00E62CE8">
        <w:t xml:space="preserve">15.rujna </w:t>
      </w:r>
      <w:r>
        <w:t xml:space="preserve"> 2017. godine, nekretnin</w:t>
      </w:r>
      <w:r w:rsidR="00772B16">
        <w:t>a</w:t>
      </w:r>
      <w:r>
        <w:t xml:space="preserve"> pobliže opisan</w:t>
      </w:r>
      <w:r w:rsidR="00772B16">
        <w:t>a</w:t>
      </w:r>
      <w:r>
        <w:t xml:space="preserve"> u izreci ovog zaključka dosuđen</w:t>
      </w:r>
      <w:r w:rsidR="00772B16">
        <w:t>a je</w:t>
      </w:r>
      <w:r>
        <w:t xml:space="preserve"> kupc</w:t>
      </w:r>
      <w:r w:rsidR="00772B16">
        <w:t>u</w:t>
      </w:r>
      <w:r w:rsidR="00E62CE8">
        <w:t xml:space="preserve"> Željku Pucanu iz Kapele, Lipovo brdo 8, OIB: 08793518368.</w:t>
      </w:r>
      <w:r w:rsidR="00DA6ECB">
        <w:t>.</w:t>
      </w:r>
      <w:r w:rsidR="00772B16" w:rsidRPr="00772B16">
        <w:t xml:space="preserve"> </w:t>
      </w:r>
    </w:p>
    <w:p w:rsidRDefault="009D794E" w:rsidP="009D794E" w:rsidR="009D794E">
      <w:pPr>
        <w:jc w:val="both"/>
        <w:rPr>
          <w:bCs/>
        </w:rPr>
      </w:pPr>
    </w:p>
    <w:p w:rsidRDefault="009D794E" w:rsidP="009D794E" w:rsidR="009D794E">
      <w:pPr>
        <w:jc w:val="both"/>
      </w:pPr>
      <w:r>
        <w:rPr>
          <w:bCs/>
        </w:rPr>
        <w:tab/>
        <w:t>Rješenje ovog suda br. 1.St-</w:t>
      </w:r>
      <w:r w:rsidR="00DA6ECB">
        <w:rPr>
          <w:bCs/>
        </w:rPr>
        <w:t>92</w:t>
      </w:r>
      <w:r>
        <w:rPr>
          <w:bCs/>
        </w:rPr>
        <w:t>/20</w:t>
      </w:r>
      <w:r w:rsidR="00DA6ECB">
        <w:rPr>
          <w:bCs/>
        </w:rPr>
        <w:t>0</w:t>
      </w:r>
      <w:r>
        <w:rPr>
          <w:bCs/>
        </w:rPr>
        <w:t xml:space="preserve">3 od  </w:t>
      </w:r>
      <w:r w:rsidR="00E62CE8">
        <w:rPr>
          <w:bCs/>
        </w:rPr>
        <w:t xml:space="preserve">15.rujna </w:t>
      </w:r>
      <w:r>
        <w:rPr>
          <w:bCs/>
        </w:rPr>
        <w:t xml:space="preserve"> 2017. godine o dosudi  predmetne nekretnine postalo je pravomoćno dana  </w:t>
      </w:r>
      <w:r w:rsidR="00E62CE8">
        <w:rPr>
          <w:bCs/>
        </w:rPr>
        <w:t>02.listopada</w:t>
      </w:r>
      <w:r>
        <w:rPr>
          <w:bCs/>
        </w:rPr>
        <w:t xml:space="preserve"> 2017. godine. </w:t>
      </w:r>
    </w:p>
    <w:p w:rsidRDefault="009D794E" w:rsidP="009D794E" w:rsidR="009D794E">
      <w:pPr>
        <w:jc w:val="both"/>
      </w:pPr>
    </w:p>
    <w:p w:rsidRDefault="009D794E" w:rsidP="00E62CE8" w:rsidR="009D794E">
      <w:pPr>
        <w:ind w:firstLine="540"/>
      </w:pPr>
      <w:r>
        <w:t>Kup</w:t>
      </w:r>
      <w:r w:rsidR="00772B16">
        <w:t>ac</w:t>
      </w:r>
      <w:r w:rsidR="00E62CE8">
        <w:t xml:space="preserve"> Željko Pucan iz Kapele, Lipovo brdo 8, OIB: 08793518368,</w:t>
      </w:r>
      <w:r>
        <w:rPr>
          <w:bCs/>
        </w:rPr>
        <w:t xml:space="preserve"> u cijelosti</w:t>
      </w:r>
      <w:r w:rsidR="007D55D1">
        <w:rPr>
          <w:bCs/>
        </w:rPr>
        <w:t xml:space="preserve"> </w:t>
      </w:r>
      <w:r w:rsidR="00772B16">
        <w:rPr>
          <w:bCs/>
        </w:rPr>
        <w:t>je</w:t>
      </w:r>
      <w:r>
        <w:rPr>
          <w:bCs/>
        </w:rPr>
        <w:t xml:space="preserve"> </w:t>
      </w:r>
      <w:r w:rsidR="00772B16">
        <w:rPr>
          <w:bCs/>
        </w:rPr>
        <w:t xml:space="preserve">platio kupovninu od </w:t>
      </w:r>
      <w:r w:rsidR="00E62CE8">
        <w:rPr>
          <w:bCs/>
        </w:rPr>
        <w:t xml:space="preserve">71.744,54 </w:t>
      </w:r>
      <w:r w:rsidR="00000233">
        <w:t xml:space="preserve"> </w:t>
      </w:r>
      <w:r w:rsidR="003F0A4D">
        <w:t xml:space="preserve">kn </w:t>
      </w:r>
      <w:r w:rsidR="00772B16">
        <w:rPr>
          <w:bCs/>
        </w:rPr>
        <w:t xml:space="preserve">u skladu </w:t>
      </w:r>
      <w:r>
        <w:rPr>
          <w:bCs/>
        </w:rPr>
        <w:t xml:space="preserve">s  </w:t>
      </w:r>
      <w:r>
        <w:t xml:space="preserve"> rješenjem ovog suda br. 1. St-</w:t>
      </w:r>
      <w:r w:rsidR="00000233">
        <w:t>92</w:t>
      </w:r>
      <w:r>
        <w:t>/20</w:t>
      </w:r>
      <w:r w:rsidR="00000233">
        <w:t>0</w:t>
      </w:r>
      <w:r>
        <w:t xml:space="preserve">3 od </w:t>
      </w:r>
      <w:r w:rsidR="00E62CE8">
        <w:t>15.rujna</w:t>
      </w:r>
      <w:r>
        <w:t xml:space="preserve"> 2017. godine  o dosudi nekretnin</w:t>
      </w:r>
      <w:r w:rsidR="00772B16">
        <w:t>e</w:t>
      </w:r>
      <w:r>
        <w:t xml:space="preserve"> </w:t>
      </w:r>
      <w:r w:rsidR="007D55D1">
        <w:t>kupc</w:t>
      </w:r>
      <w:r w:rsidR="00772B16">
        <w:t>u</w:t>
      </w:r>
      <w:r w:rsidR="00000233">
        <w:t xml:space="preserve"> i to</w:t>
      </w:r>
      <w:r w:rsidR="007D55D1">
        <w:t xml:space="preserve"> dana </w:t>
      </w:r>
      <w:r w:rsidR="00E62CE8">
        <w:t>27. rujna</w:t>
      </w:r>
      <w:r w:rsidR="007D55D1">
        <w:t xml:space="preserve"> 2017.godine.</w:t>
      </w:r>
    </w:p>
    <w:p w:rsidRDefault="009D794E" w:rsidP="00772B16" w:rsidR="009D794E">
      <w:pPr>
        <w:rPr>
          <w:bCs/>
        </w:rPr>
      </w:pPr>
    </w:p>
    <w:p w:rsidRDefault="009D794E" w:rsidP="009D794E" w:rsidR="009D794E">
      <w:pPr>
        <w:ind w:firstLine="708"/>
        <w:rPr>
          <w:bCs/>
        </w:rPr>
      </w:pPr>
      <w:r>
        <w:rPr>
          <w:bCs/>
        </w:rPr>
        <w:t xml:space="preserve">Slijedom navedenog a temeljem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bCs/>
          </w:rPr>
          <w:t>101. st</w:t>
        </w:r>
      </w:smartTag>
      <w:r>
        <w:rPr>
          <w:bCs/>
        </w:rPr>
        <w:t xml:space="preserve">. 4 Ovršnog zakona, trebalo je donijeti ovaj zaključak o predaji nekretnine kupcu. </w:t>
      </w:r>
    </w:p>
    <w:p w:rsidRDefault="009D794E" w:rsidP="009D794E" w:rsidR="009D794E">
      <w:pPr>
        <w:ind w:firstLine="708"/>
        <w:rPr>
          <w:bCs/>
        </w:rPr>
      </w:pPr>
    </w:p>
    <w:p w:rsidRDefault="009D794E" w:rsidP="009D794E" w:rsidR="009D794E">
      <w:pPr>
        <w:ind w:firstLine="708" w:left="1416"/>
      </w:pPr>
      <w:r>
        <w:t xml:space="preserve">U  Splitu, dana  </w:t>
      </w:r>
      <w:r w:rsidR="00000233">
        <w:t>1</w:t>
      </w:r>
      <w:r w:rsidR="00E62CE8">
        <w:t>2</w:t>
      </w:r>
      <w:r>
        <w:t>.</w:t>
      </w:r>
      <w:r w:rsidR="00000233">
        <w:t>siječnja</w:t>
      </w:r>
      <w:r>
        <w:t xml:space="preserve"> 201</w:t>
      </w:r>
      <w:r w:rsidR="00000233">
        <w:t>8</w:t>
      </w:r>
      <w:r>
        <w:t>. godine.</w:t>
      </w:r>
    </w:p>
    <w:p w:rsidRDefault="009D794E" w:rsidP="009D794E" w:rsidR="009D794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9D794E" w:rsidP="009D794E" w:rsidR="009D794E">
      <w:pPr>
        <w:ind w:firstLine="708" w:left="3540"/>
        <w:jc w:val="both"/>
      </w:pPr>
    </w:p>
    <w:p w:rsidRDefault="009D794E" w:rsidP="00E62CE8" w:rsidR="00E62CE8">
      <w:pPr>
        <w:ind w:firstLine="708" w:left="3540"/>
        <w:jc w:val="both"/>
      </w:pPr>
      <w:r>
        <w:tab/>
      </w:r>
      <w:r>
        <w:tab/>
      </w:r>
      <w:r>
        <w:tab/>
        <w:t>Velimir Vuković</w:t>
      </w:r>
      <w:r w:rsidR="00E62CE8">
        <w:t xml:space="preserve"> </w:t>
      </w:r>
    </w:p>
    <w:p w:rsidRDefault="009D794E" w:rsidP="00E62CE8" w:rsidR="009D794E">
      <w:pPr>
        <w:jc w:val="both"/>
      </w:pPr>
      <w:r>
        <w:tab/>
      </w:r>
    </w:p>
    <w:p w:rsidRDefault="009D794E" w:rsidP="009D794E" w:rsidR="00E62CE8">
      <w:pPr>
        <w:jc w:val="both"/>
      </w:pPr>
      <w:r>
        <w:t xml:space="preserve">POUKA O PRAVNOM LIJEKU: </w:t>
      </w:r>
    </w:p>
    <w:p w:rsidRDefault="009D794E" w:rsidP="009D794E" w:rsidR="009D794E">
      <w:pPr>
        <w:jc w:val="both"/>
      </w:pPr>
      <w:r>
        <w:t>Protiv  zaključka  nije dopušten pravni lijek.</w:t>
      </w:r>
    </w:p>
    <w:p w:rsidRDefault="00E62CE8" w:rsidP="009D794E" w:rsidR="00E62CE8">
      <w:pPr>
        <w:jc w:val="both"/>
      </w:pPr>
    </w:p>
    <w:p w:rsidRDefault="009D794E" w:rsidP="009D794E" w:rsidR="009D794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D794E" w:rsidP="009D794E" w:rsidR="009D794E">
      <w:pPr>
        <w:jc w:val="both"/>
      </w:pPr>
      <w:smartTag w:element="stockticker" w:uri="urn:schemas-microsoft-com:office:smarttags">
        <w:r>
          <w:lastRenderedPageBreak/>
          <w:t>DNA</w:t>
        </w:r>
      </w:smartTag>
      <w:r>
        <w:t>:</w:t>
      </w:r>
    </w:p>
    <w:p w:rsidRDefault="009D794E" w:rsidP="009D794E" w:rsidR="009D794E">
      <w:pPr>
        <w:jc w:val="both"/>
      </w:pPr>
    </w:p>
    <w:p w:rsidRDefault="009D794E" w:rsidP="00772B16" w:rsidR="00EE5168">
      <w:pPr>
        <w:numPr>
          <w:ilvl w:val="0"/>
          <w:numId w:val="1"/>
        </w:numPr>
        <w:jc w:val="both"/>
      </w:pPr>
      <w:r>
        <w:t>kupc</w:t>
      </w:r>
      <w:r w:rsidR="00772B16">
        <w:t>u</w:t>
      </w:r>
      <w:r>
        <w:t xml:space="preserve"> </w:t>
      </w:r>
      <w:r w:rsidR="00E62CE8">
        <w:t>Željko Pucan, Kapela, Lipovo brdo 8</w:t>
      </w:r>
    </w:p>
    <w:p w:rsidRDefault="009D794E" w:rsidP="009D794E" w:rsidR="00000233">
      <w:pPr>
        <w:numPr>
          <w:ilvl w:val="0"/>
          <w:numId w:val="1"/>
        </w:numPr>
        <w:jc w:val="both"/>
      </w:pPr>
      <w:r>
        <w:t xml:space="preserve">stečajnoj upraviteljici </w:t>
      </w:r>
      <w:r w:rsidR="00000233">
        <w:t xml:space="preserve">Nataliji Mladineo iz Splita, Viška 24 </w:t>
      </w:r>
    </w:p>
    <w:p w:rsidRDefault="009D794E" w:rsidP="009D794E" w:rsidR="009D794E">
      <w:pPr>
        <w:numPr>
          <w:ilvl w:val="0"/>
          <w:numId w:val="1"/>
        </w:numPr>
        <w:jc w:val="both"/>
      </w:pPr>
      <w:r w:rsidRPr="00000233">
        <w:rPr>
          <w:bCs/>
        </w:rPr>
        <w:t>RH Ministarstvo financija, Porezna uprava, Područni ured u Splitu</w:t>
      </w:r>
    </w:p>
    <w:p w:rsidRDefault="009D794E" w:rsidP="009D794E" w:rsidR="009D794E">
      <w:pPr>
        <w:ind w:left="360"/>
        <w:jc w:val="both"/>
      </w:pPr>
      <w:r>
        <w:t>- zaključak istaknuti na mrežnoj stranici e-oglasna ploča suda</w:t>
      </w:r>
    </w:p>
    <w:p w:rsidRDefault="009D794E" w:rsidP="009D794E" w:rsidR="009D794E"/>
    <w:p w:rsidRDefault="009D794E" w:rsidP="009D794E" w:rsidR="009D794E"/>
    <w:p w:rsidRDefault="00F53219" w:rsidR="00F53219"/>
    <w:sectPr w:rsidSect="00E62CE8" w:rsidR="00F53219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E"/>
    <w:rsid w:val="00000233"/>
    <w:rsid w:val="000F6C20"/>
    <w:rsid w:val="003F0A4D"/>
    <w:rsid w:val="006C6D8A"/>
    <w:rsid w:val="00772B16"/>
    <w:rsid w:val="007D55D1"/>
    <w:rsid w:val="00842D75"/>
    <w:rsid w:val="0096685E"/>
    <w:rsid w:val="009D794E"/>
    <w:rsid w:val="00A404E9"/>
    <w:rsid w:val="00A845EC"/>
    <w:rsid w:val="00DA6ECB"/>
    <w:rsid w:val="00E62CE8"/>
    <w:rsid w:val="00EE516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794E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D794E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9D794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D794E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9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794E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D794E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9D794E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D8A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D8A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D8A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D8A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794E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D794E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9D794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D794E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9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794E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D794E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9D794E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D8A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D8A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D8A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D8A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669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6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085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60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325</properties:Words>
  <properties:Characters>1766</properties:Characters>
  <properties:Lines>55</properties:Lines>
  <properties:Paragraphs>22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2018-01-11T12:02:00Z</dcterms:created>
  <dc:creator>Velimir Vuković</dc:creator>
  <cp:lastModifiedBy>Marija Elez</cp:lastModifiedBy>
  <cp:lastPrinted>2018-01-12T07:45:00Z</cp:lastPrinted>
  <dcterms:modified xmlns:xsi="http://www.w3.org/2001/XMLSchema-instance" xsi:type="dcterms:W3CDTF">2018-01-12T07:45:00Z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