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702c" w14:paraId="7c1702c" w:rsidRDefault="00257742" w:rsidP="00E445E5" w:rsidR="00E445E5" w:rsidRPr="009D561A">
      <w:pPr>
        <w:jc w:val="right"/>
        <w15:collapsed w:val="false"/>
      </w:pPr>
      <w:bookmarkStart w:name="_GoBack" w:id="0"/>
      <w:bookmarkEnd w:id="0"/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="004D4FCD">
        <w:t xml:space="preserve">89. </w:t>
      </w:r>
      <w:r w:rsidR="00E445E5" w:rsidRPr="009D561A">
        <w:t>St-</w:t>
      </w:r>
      <w:r w:rsidR="00AD01A0">
        <w:t>5138</w:t>
      </w:r>
      <w:r w:rsidR="00E445E5" w:rsidRPr="009D561A">
        <w:t>/1</w:t>
      </w:r>
      <w:r w:rsidR="004D4FCD">
        <w:t>5</w:t>
      </w:r>
      <w:r w:rsidR="006F5863">
        <w:t>-</w:t>
      </w:r>
      <w:r w:rsidR="00D15C9D">
        <w:t>35</w:t>
      </w:r>
    </w:p>
    <w:p w:rsidRDefault="00E445E5" w:rsidP="00E445E5" w:rsidR="00E445E5" w:rsidRPr="009D561A">
      <w:pPr>
        <w:jc w:val="both"/>
      </w:pPr>
    </w:p>
    <w:p w:rsidRDefault="006F5863" w:rsidP="00E445E5" w:rsidR="00E445E5" w:rsidRPr="009D561A">
      <w:pPr>
        <w:jc w:val="both"/>
      </w:pPr>
      <w:r>
        <w:t xml:space="preserve">     </w:t>
      </w:r>
      <w:r w:rsidR="00E445E5" w:rsidRPr="009D561A">
        <w:t>REPUBLIKA HRVATSKA</w:t>
      </w:r>
    </w:p>
    <w:p w:rsidRDefault="00E445E5" w:rsidP="00E445E5" w:rsidR="00E445E5" w:rsidRPr="009D561A">
      <w:pPr>
        <w:jc w:val="both"/>
      </w:pPr>
      <w:r w:rsidRPr="009D561A">
        <w:t>TRGOVAČKI SUD U ZAGREBU</w:t>
      </w:r>
    </w:p>
    <w:p w:rsidRDefault="006F5863" w:rsidP="00E445E5" w:rsidR="00E445E5" w:rsidRPr="009D561A">
      <w:pPr>
        <w:jc w:val="both"/>
      </w:pPr>
      <w:r>
        <w:t xml:space="preserve">         Zagreb, </w:t>
      </w:r>
      <w:r w:rsidR="00E445E5" w:rsidRPr="009D561A">
        <w:t>Amruševa 2/II</w:t>
      </w:r>
    </w:p>
    <w:p w:rsidRDefault="006F5863" w:rsidP="009B42FF" w:rsidR="006F5863">
      <w:pPr>
        <w:jc w:val="center"/>
      </w:pPr>
    </w:p>
    <w:p w:rsidRDefault="00341726" w:rsidP="009B42FF" w:rsidR="00341726">
      <w:pPr>
        <w:jc w:val="center"/>
      </w:pPr>
      <w:r>
        <w:t>R E P U B L I K A  H R V A T S K A</w:t>
      </w:r>
    </w:p>
    <w:p w:rsidRDefault="00341726" w:rsidP="00E445E5" w:rsidR="00341726" w:rsidRPr="009D561A">
      <w:pPr>
        <w:jc w:val="both"/>
      </w:pPr>
    </w:p>
    <w:p w:rsidRDefault="00E445E5" w:rsidP="00E445E5" w:rsidR="00E445E5" w:rsidRPr="009D561A">
      <w:pPr>
        <w:jc w:val="center"/>
      </w:pPr>
      <w:r w:rsidRPr="009D561A">
        <w:t>R J E Š E N J E</w:t>
      </w:r>
    </w:p>
    <w:p w:rsidRDefault="00E445E5" w:rsidP="00E445E5" w:rsidR="00E445E5" w:rsidRPr="009D561A">
      <w:pPr>
        <w:jc w:val="both"/>
      </w:pPr>
    </w:p>
    <w:p w:rsidRDefault="00E445E5" w:rsidP="00AD01A0" w:rsidR="00AD01A0" w:rsidRPr="0070027B">
      <w:pPr>
        <w:jc w:val="both"/>
      </w:pPr>
      <w:r w:rsidRPr="009D561A">
        <w:tab/>
      </w:r>
    </w:p>
    <w:p w:rsidRDefault="00AD01A0" w:rsidP="00AD01A0" w:rsidR="00AD01A0" w:rsidRPr="00AD01A0">
      <w:pPr>
        <w:ind w:firstLine="708"/>
        <w:jc w:val="both"/>
      </w:pPr>
      <w:r w:rsidRPr="00AD01A0">
        <w:t>Trgovački sud u Zagrebu, po sucu Nikolini Dorić Hadžisejdić, u</w:t>
      </w:r>
      <w:r w:rsidRPr="00AD01A0">
        <w:rPr>
          <w:lang w:val="pt-BR"/>
        </w:rPr>
        <w:t xml:space="preserve"> stečajnom postupku u povodu prijedloga predlagatelja FINANCIJSKA AGENCIJA, RC Zagreb, </w:t>
      </w:r>
      <w:r w:rsidRPr="00AD01A0">
        <w:t>Podružnica Zagreb, Trg svibanjskih žrtava 1995. 1, OIB: 85821130368</w:t>
      </w:r>
      <w:r w:rsidRPr="00AD01A0">
        <w:rPr>
          <w:lang w:val="pt-BR"/>
        </w:rPr>
        <w:t>, za otvaranje stečajnog postupka nad dužnikom DONGGALA-TRGOVINA d.o.o., Sesvete, Dubečka 88, OIB 55467934662</w:t>
      </w:r>
      <w:r w:rsidRPr="00AD01A0">
        <w:t xml:space="preserve">, </w:t>
      </w:r>
      <w:r>
        <w:t>14</w:t>
      </w:r>
      <w:r w:rsidRPr="00AD01A0">
        <w:t xml:space="preserve">. </w:t>
      </w:r>
      <w:r>
        <w:t>ožujka</w:t>
      </w:r>
      <w:r w:rsidRPr="00AD01A0">
        <w:rPr>
          <w:lang w:val="pt-BR"/>
        </w:rPr>
        <w:t xml:space="preserve"> 2017.</w:t>
      </w:r>
      <w:r w:rsidRPr="00AD01A0">
        <w:t>,</w:t>
      </w:r>
    </w:p>
    <w:p w:rsidRDefault="00407B16" w:rsidP="006841EA" w:rsidR="00407B16" w:rsidRPr="00341726">
      <w:pPr>
        <w:jc w:val="center"/>
      </w:pPr>
      <w:r w:rsidRPr="00341726">
        <w:t>r i j e š i o     j e</w:t>
      </w:r>
    </w:p>
    <w:p w:rsidRDefault="00C419F2" w:rsidP="006841EA" w:rsidR="00C419F2" w:rsidRPr="00341726">
      <w:pPr>
        <w:jc w:val="both"/>
      </w:pPr>
    </w:p>
    <w:p w:rsidRDefault="00BC0C29" w:rsidP="00BC0C29" w:rsidR="00BC0C29" w:rsidRPr="00E10610">
      <w:pPr>
        <w:ind w:firstLine="708"/>
        <w:jc w:val="both"/>
      </w:pPr>
      <w:r w:rsidRPr="00E10610">
        <w:t xml:space="preserve">I. Određuje se nagrada </w:t>
      </w:r>
      <w:r w:rsidR="00AD01A0">
        <w:t xml:space="preserve">Martinu Lukinu </w:t>
      </w:r>
      <w:r w:rsidRPr="00000567">
        <w:t xml:space="preserve">iz Zagreba, </w:t>
      </w:r>
      <w:r w:rsidR="00AD01A0">
        <w:t>Gračanska cesta 145 f</w:t>
      </w:r>
      <w:r w:rsidR="009D4825">
        <w:t>, O</w:t>
      </w:r>
      <w:r w:rsidR="009D4825" w:rsidRPr="009D4825">
        <w:t xml:space="preserve">IB: </w:t>
      </w:r>
      <w:r w:rsidR="00AD01A0">
        <w:t>12398076495</w:t>
      </w:r>
      <w:r w:rsidRPr="00E10610">
        <w:t xml:space="preserve">, </w:t>
      </w:r>
      <w:r>
        <w:t>u iznosu od 3.000,00</w:t>
      </w:r>
      <w:r w:rsidRPr="00E10610">
        <w:t xml:space="preserve"> kn</w:t>
      </w:r>
      <w:r>
        <w:t xml:space="preserve"> bruto</w:t>
      </w:r>
      <w:r w:rsidRPr="00E10610">
        <w:t>.</w:t>
      </w:r>
    </w:p>
    <w:p w:rsidRDefault="00BC0C29" w:rsidP="00D15C9D" w:rsidR="00BC0C29" w:rsidRPr="00453D54">
      <w:pPr>
        <w:jc w:val="both"/>
        <w:rPr>
          <w:color w:val="FF0000"/>
        </w:rPr>
      </w:pPr>
      <w:r w:rsidRPr="00E10610">
        <w:t xml:space="preserve"> </w:t>
      </w:r>
      <w:r w:rsidR="00D15C9D">
        <w:tab/>
      </w:r>
      <w:r w:rsidRPr="00E10610">
        <w:t xml:space="preserve">II. </w:t>
      </w:r>
      <w:r w:rsidRPr="00BF2928">
        <w:t>Nalaže se računovodstv</w:t>
      </w:r>
      <w:r>
        <w:t>u ovog suda iz Fonda za pokriće troškova stečajnog postupka isplatiti</w:t>
      </w:r>
      <w:r w:rsidR="000513B9">
        <w:t xml:space="preserve"> bruto</w:t>
      </w:r>
      <w:r w:rsidRPr="00BF2928">
        <w:t xml:space="preserve"> iznos</w:t>
      </w:r>
      <w:r>
        <w:t xml:space="preserve"> od 3.000,00 kn</w:t>
      </w:r>
      <w:r w:rsidRPr="00BF2928">
        <w:t xml:space="preserve"> </w:t>
      </w:r>
      <w:r w:rsidR="00720B57">
        <w:t xml:space="preserve">Martinu Lukinu </w:t>
      </w:r>
      <w:r w:rsidR="00720B57" w:rsidRPr="00000567">
        <w:t xml:space="preserve">iz Zagreba, </w:t>
      </w:r>
      <w:r w:rsidR="00720B57">
        <w:t>Gračanska cesta 145 f, O</w:t>
      </w:r>
      <w:r w:rsidR="00720B57" w:rsidRPr="009D4825">
        <w:t xml:space="preserve">IB: </w:t>
      </w:r>
      <w:r w:rsidR="00720B57">
        <w:t>12398076495</w:t>
      </w:r>
      <w:r w:rsidRPr="00BF2928">
        <w:t>,</w:t>
      </w:r>
      <w:r w:rsidR="00453D54">
        <w:t xml:space="preserve"> </w:t>
      </w:r>
      <w:r w:rsidR="00720B57">
        <w:t>na račun</w:t>
      </w:r>
      <w:r w:rsidR="000513B9" w:rsidRPr="000513B9">
        <w:t xml:space="preserve"> </w:t>
      </w:r>
      <w:r w:rsidR="00A65F53">
        <w:t>IBAN H</w:t>
      </w:r>
      <w:r w:rsidR="000513B9" w:rsidRPr="000513B9">
        <w:t>R</w:t>
      </w:r>
      <w:r w:rsidR="00A65F53">
        <w:t xml:space="preserve"> </w:t>
      </w:r>
      <w:r w:rsidR="00720B57">
        <w:t>5823400093100815936</w:t>
      </w:r>
      <w:r w:rsidR="000513B9" w:rsidRPr="000513B9">
        <w:t>.</w:t>
      </w:r>
    </w:p>
    <w:p w:rsidRDefault="00341726" w:rsidP="006841EA" w:rsidR="00341726">
      <w:pPr>
        <w:jc w:val="center"/>
        <w:rPr>
          <w:b/>
        </w:rPr>
      </w:pPr>
    </w:p>
    <w:p w:rsidRDefault="00A31680" w:rsidP="006841EA" w:rsidR="00407B16" w:rsidRPr="00341726">
      <w:pPr>
        <w:jc w:val="center"/>
      </w:pPr>
      <w:r w:rsidRPr="00341726">
        <w:t>Obrazloženje</w:t>
      </w:r>
    </w:p>
    <w:p w:rsidRDefault="00A31680" w:rsidP="006841EA" w:rsidR="00A31680" w:rsidRPr="009D561A">
      <w:pPr>
        <w:jc w:val="center"/>
        <w:rPr>
          <w:b/>
        </w:rPr>
      </w:pPr>
    </w:p>
    <w:p w:rsidRDefault="00E37AC4" w:rsidP="00096585" w:rsidR="00BC0C29" w:rsidRPr="00E10610">
      <w:pPr>
        <w:jc w:val="both"/>
      </w:pPr>
      <w:r w:rsidRPr="009D561A">
        <w:tab/>
      </w:r>
      <w:r w:rsidR="00BC0C29">
        <w:t>Stečajni</w:t>
      </w:r>
      <w:r w:rsidR="00BC0C29" w:rsidRPr="00E10610">
        <w:t xml:space="preserve"> upravitelj </w:t>
      </w:r>
      <w:r w:rsidR="00720B57">
        <w:t>Martin Lukin</w:t>
      </w:r>
      <w:r w:rsidR="00BC0C29">
        <w:t xml:space="preserve"> dostavio je ovom sudu</w:t>
      </w:r>
      <w:r w:rsidR="00BC0C29" w:rsidRPr="00E10610">
        <w:t xml:space="preserve"> </w:t>
      </w:r>
      <w:r w:rsidR="00453D54">
        <w:t>p</w:t>
      </w:r>
      <w:r w:rsidR="00720B57">
        <w:t>rijedlog za isplatu nagrade od 9</w:t>
      </w:r>
      <w:r w:rsidR="00453D54">
        <w:t xml:space="preserve">. </w:t>
      </w:r>
      <w:r w:rsidR="00720B57">
        <w:t>ožujka</w:t>
      </w:r>
      <w:r w:rsidR="00BC0C29" w:rsidRPr="00DC575D">
        <w:t xml:space="preserve"> </w:t>
      </w:r>
      <w:r w:rsidR="00720B57">
        <w:t>2017</w:t>
      </w:r>
      <w:r w:rsidR="00BC0C29" w:rsidRPr="00E10610">
        <w:t>.</w:t>
      </w:r>
      <w:r w:rsidR="00BC0C29">
        <w:t>,</w:t>
      </w:r>
      <w:r w:rsidR="00BC0C29" w:rsidRPr="00E10610">
        <w:t xml:space="preserve"> kojim je zahtijeva</w:t>
      </w:r>
      <w:r w:rsidR="00BC0C29">
        <w:t>o</w:t>
      </w:r>
      <w:r w:rsidR="00BC0C29" w:rsidRPr="00E10610">
        <w:t xml:space="preserve"> </w:t>
      </w:r>
      <w:r w:rsidR="00BC0C29">
        <w:t>da mu</w:t>
      </w:r>
      <w:r w:rsidR="00BC0C29" w:rsidRPr="00E10610">
        <w:t xml:space="preserve"> se za poslove obavljene u prethodnom postupku isplati nagrada.</w:t>
      </w:r>
    </w:p>
    <w:p w:rsidRDefault="00BC0C29" w:rsidP="00BC0C29" w:rsidR="00BC0C29">
      <w:pPr>
        <w:ind w:firstLine="708"/>
        <w:jc w:val="both"/>
      </w:pPr>
      <w:r>
        <w:t xml:space="preserve">Rješenjem od </w:t>
      </w:r>
      <w:r w:rsidR="00720B57">
        <w:t>10</w:t>
      </w:r>
      <w:r>
        <w:t xml:space="preserve">. </w:t>
      </w:r>
      <w:r w:rsidR="00656F1E">
        <w:t>s</w:t>
      </w:r>
      <w:r w:rsidR="00666267">
        <w:t>vibnja</w:t>
      </w:r>
      <w:r>
        <w:t xml:space="preserve"> 2016. sud je </w:t>
      </w:r>
      <w:r w:rsidR="00656F1E">
        <w:t>imenovao</w:t>
      </w:r>
      <w:r>
        <w:t xml:space="preserve"> </w:t>
      </w:r>
      <w:r w:rsidR="00720B57">
        <w:t xml:space="preserve">Martina Lukina </w:t>
      </w:r>
      <w:r w:rsidR="00666267">
        <w:t>p</w:t>
      </w:r>
      <w:r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0005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656F1E">
        <w:t>.</w:t>
      </w:r>
    </w:p>
    <w:p w:rsidRDefault="00BC0C29" w:rsidP="00BC0C29" w:rsidR="00047B23" w:rsidRPr="00151D27">
      <w:pPr>
        <w:ind w:firstLine="708"/>
        <w:jc w:val="both"/>
      </w:pPr>
      <w:r>
        <w:t xml:space="preserve">Privremeni stečajni upravitelj je dostavio pisano izvješće, koje je i usmeno iznio na ročištu radi rasprave o pretpostavkama za otvaranje stečajnog postupka. Time je postupio sukladno </w:t>
      </w:r>
      <w:r w:rsidRPr="00E10610">
        <w:t>rješenju i zaključku ovog suda</w:t>
      </w:r>
      <w:r>
        <w:t xml:space="preserve"> od </w:t>
      </w:r>
      <w:r w:rsidR="00720B57">
        <w:t>10</w:t>
      </w:r>
      <w:r w:rsidRPr="007B1B34">
        <w:t xml:space="preserve">. </w:t>
      </w:r>
      <w:r w:rsidR="00D12CEA">
        <w:t>svibnja</w:t>
      </w:r>
      <w:r w:rsidRPr="007B1B34">
        <w:t xml:space="preserve"> 2016</w:t>
      </w:r>
      <w:r>
        <w:t xml:space="preserve">. Naime, stečajni upravitelj je, kao privremeni stečajni upravitelj u prethodnom postupku, postupio po nalogu suda iz navedenog rješenja te je dostavio izvješće o imovini dužnika, stanju obveza dužnika, kao i očitovanje o tome koliko </w:t>
      </w:r>
      <w:r w:rsidRPr="00DC575D">
        <w:t xml:space="preserve">iznose predvidivi troškovi prethodnog i stečajnog postupka. </w:t>
      </w:r>
      <w:r w:rsidRPr="00151D27">
        <w:t>Navedeno izvješće sastavio je na temelju isprava pribav</w:t>
      </w:r>
      <w:r w:rsidR="00720B57">
        <w:t>ljenih od Ministarstva financija</w:t>
      </w:r>
      <w:r w:rsidRPr="00151D27">
        <w:t xml:space="preserve">, Porezne uprave, </w:t>
      </w:r>
      <w:r w:rsidR="00D12CEA" w:rsidRPr="00151D27">
        <w:t>Gradskog ureda za katastar i geodetske poslove,</w:t>
      </w:r>
      <w:r w:rsidR="00047B23" w:rsidRPr="00151D27">
        <w:t xml:space="preserve"> Ministarstva unutarnjih poslova,</w:t>
      </w:r>
      <w:r w:rsidR="00D12CEA" w:rsidRPr="00151D27">
        <w:t xml:space="preserve"> Policijske uprave Zagrebačke</w:t>
      </w:r>
      <w:r w:rsidR="00720B57">
        <w:t>,policijska postaja Sesvete</w:t>
      </w:r>
      <w:r w:rsidR="00047B23" w:rsidRPr="00151D27">
        <w:t xml:space="preserve"> te</w:t>
      </w:r>
      <w:r w:rsidR="00720B57">
        <w:t xml:space="preserve"> Općinskog suda u Novom Zagrebu, Zemljišno knjižni odjel Novi Zagreb</w:t>
      </w:r>
      <w:r w:rsidRPr="00151D27">
        <w:t>. Na temelju navedenog izvješća, sud je donio odluku o načinu provođenja stečaja u ovom predmetu</w:t>
      </w:r>
      <w:r w:rsidR="00047B23" w:rsidRPr="00151D27">
        <w:t>.</w:t>
      </w:r>
    </w:p>
    <w:p w:rsidRDefault="00047B23" w:rsidP="00BC0C29" w:rsidR="00BC0C29">
      <w:pPr>
        <w:ind w:firstLine="708"/>
        <w:jc w:val="both"/>
      </w:pPr>
      <w:r>
        <w:lastRenderedPageBreak/>
        <w:t xml:space="preserve"> </w:t>
      </w:r>
    </w:p>
    <w:p w:rsidRDefault="00BC0C29" w:rsidP="00BC0C29" w:rsidR="00BC0C29">
      <w:pPr>
        <w:ind w:firstLine="708"/>
        <w:jc w:val="both"/>
      </w:pPr>
      <w:r>
        <w:t>Potrebno je dodati da  je o</w:t>
      </w:r>
      <w:r w:rsidRPr="00457463">
        <w:t>vlašteni predla</w:t>
      </w:r>
      <w:r>
        <w:t xml:space="preserve">gatelj u ovom stečajnom postupku </w:t>
      </w:r>
      <w:r w:rsidRPr="00457463">
        <w:t xml:space="preserve"> </w:t>
      </w:r>
      <w:r w:rsidRPr="009E5F9A">
        <w:t>Financijska a</w:t>
      </w:r>
      <w:r w:rsidR="00047B23">
        <w:t>gencija, koja je u smislu čl. 114. st. 3</w:t>
      </w:r>
      <w:r w:rsidRPr="009E5F9A">
        <w:t xml:space="preserve">. </w:t>
      </w:r>
      <w:r w:rsidR="00047B23" w:rsidRPr="009D561A">
        <w:t xml:space="preserve">Stečajnog zakona </w:t>
      </w:r>
      <w:r w:rsidR="00047B23">
        <w:t>(„Narodne novine“ broj 71/15, dalje: SZ)</w:t>
      </w:r>
      <w:r w:rsidR="00047B23" w:rsidRPr="009E5F9A">
        <w:t xml:space="preserve"> </w:t>
      </w:r>
      <w:r w:rsidRPr="009E5F9A">
        <w:t>oslobođena plaćanja pristojbi i troškova vezanih za pokretanje stečajnog postupka</w:t>
      </w:r>
      <w:r>
        <w:t>.</w:t>
      </w:r>
    </w:p>
    <w:p w:rsidRDefault="00BC0C29" w:rsidP="00BC0C29" w:rsidR="00BC0C29" w:rsidRPr="00E10610">
      <w:pPr>
        <w:ind w:firstLine="708"/>
        <w:jc w:val="both"/>
      </w:pPr>
      <w:r w:rsidRPr="00E10610">
        <w:t xml:space="preserve">Prema čl. </w:t>
      </w:r>
      <w:r>
        <w:t>155.</w:t>
      </w:r>
      <w:r w:rsidR="00047B23">
        <w:t xml:space="preserve"> st.1.</w:t>
      </w:r>
      <w:r>
        <w:t xml:space="preserve"> t</w:t>
      </w:r>
      <w:r w:rsidR="00047B23">
        <w:t>oč.</w:t>
      </w:r>
      <w:r>
        <w:t xml:space="preserve"> 3.</w:t>
      </w:r>
      <w:r w:rsidRPr="00E10610">
        <w:t xml:space="preserve"> </w:t>
      </w:r>
      <w:r>
        <w:t>SZ-a</w:t>
      </w:r>
      <w:r w:rsidRPr="00E10610">
        <w:t xml:space="preserve"> u troškove stečajnog postupka </w:t>
      </w:r>
      <w:r w:rsidR="00047B23">
        <w:t xml:space="preserve">pripadaju </w:t>
      </w:r>
      <w:r w:rsidRPr="00E10610">
        <w:t>i nagrade i izdaci privremeno</w:t>
      </w:r>
      <w:r>
        <w:t>g stečajnog upravitelja</w:t>
      </w:r>
      <w:r w:rsidRPr="00E10610">
        <w:t xml:space="preserve">. </w:t>
      </w:r>
    </w:p>
    <w:p w:rsidRDefault="00047B23" w:rsidP="00BC0C29" w:rsidR="00BC0C29" w:rsidRPr="00E10610">
      <w:pPr>
        <w:ind w:firstLine="708"/>
        <w:jc w:val="both"/>
      </w:pPr>
      <w:r>
        <w:t>Ocjenjujući</w:t>
      </w:r>
      <w:r w:rsidR="00BC0C29" w:rsidRPr="00E10610">
        <w:t xml:space="preserve"> složenost postupka, zalaganje i kvalitetu navedenog izvješća, stečajni sudac je odmjerio nagradu privremenom stečajnom upravitelju sukladno </w:t>
      </w:r>
      <w:r w:rsidR="00BC0C29">
        <w:t xml:space="preserve">odredbi </w:t>
      </w:r>
      <w:r w:rsidR="00395C57" w:rsidRPr="00395C57">
        <w:t xml:space="preserve">čl. 2., 4. i 15. </w:t>
      </w:r>
      <w:r w:rsidR="00BC0C29" w:rsidRPr="00E10610">
        <w:t>Uredbe o kriterijima i načinu obračuna i plaćanja nagrada stečajnim upraviteljima („Narodne novine“ broj</w:t>
      </w:r>
      <w:r w:rsidR="00BC0C29">
        <w:t xml:space="preserve"> 105/15</w:t>
      </w:r>
      <w:r w:rsidR="00BC0C29" w:rsidRPr="00E10610">
        <w:t xml:space="preserve">, dalje: Uredba). </w:t>
      </w:r>
    </w:p>
    <w:p w:rsidRDefault="00BC0C29" w:rsidP="00BC0C29" w:rsidR="00BC0C29" w:rsidRPr="00E10610">
      <w:pPr>
        <w:jc w:val="both"/>
      </w:pPr>
    </w:p>
    <w:p w:rsidRDefault="00BC0C29" w:rsidP="00BC0C29" w:rsidR="00BC0C29">
      <w:pPr>
        <w:jc w:val="center"/>
      </w:pPr>
      <w:r w:rsidRPr="00E10610">
        <w:t xml:space="preserve">U Zagrebu </w:t>
      </w:r>
      <w:r w:rsidR="00720B57">
        <w:t>14</w:t>
      </w:r>
      <w:r>
        <w:t xml:space="preserve">. </w:t>
      </w:r>
      <w:r w:rsidR="00720B57">
        <w:t>ožujka 2017</w:t>
      </w:r>
      <w:r>
        <w:t>.</w:t>
      </w:r>
    </w:p>
    <w:p w:rsidRDefault="006F5863" w:rsidP="00BC0C29" w:rsidR="006F5863" w:rsidRPr="00E10610">
      <w:pPr>
        <w:jc w:val="center"/>
      </w:pPr>
    </w:p>
    <w:p w:rsidRDefault="00BC0C29" w:rsidP="00BC0C29" w:rsidR="00BC0C29" w:rsidRPr="00E10610">
      <w:pPr>
        <w:jc w:val="right"/>
      </w:pPr>
      <w:r w:rsidRPr="00E10610">
        <w:t xml:space="preserve"> Sudac:  </w:t>
      </w:r>
    </w:p>
    <w:p w:rsidRDefault="00047B23" w:rsidP="00BC0C29" w:rsidR="00BC0C29">
      <w:pPr>
        <w:jc w:val="right"/>
      </w:pPr>
      <w:r>
        <w:t>Nikolina Dorić Hadžisejdić</w:t>
      </w:r>
      <w:r w:rsidR="00692910">
        <w:t>,v.r.</w:t>
      </w:r>
    </w:p>
    <w:p w:rsidRDefault="006F5863" w:rsidP="00BC0C29" w:rsidR="006F5863" w:rsidRPr="00E10610">
      <w:pPr>
        <w:jc w:val="right"/>
      </w:pPr>
    </w:p>
    <w:p w:rsidRDefault="00BC0C29" w:rsidP="00BC0C29" w:rsidR="00BC0C29">
      <w:pPr>
        <w:jc w:val="both"/>
      </w:pPr>
    </w:p>
    <w:p w:rsidRDefault="00BC0C29" w:rsidP="00BC0C29" w:rsidR="00BC0C29" w:rsidRPr="00E10610">
      <w:pPr>
        <w:jc w:val="both"/>
      </w:pPr>
      <w:r w:rsidRPr="00E10610">
        <w:t>Uputa o pravnom lijeku:</w:t>
      </w:r>
    </w:p>
    <w:p w:rsidRDefault="00BC0C29" w:rsidP="00BC0C29" w:rsidR="00BC0C29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341726" w:rsidP="006841EA" w:rsidR="00341726">
      <w:pPr>
        <w:jc w:val="both"/>
      </w:pPr>
    </w:p>
    <w:p w:rsidRDefault="006F5863" w:rsidP="006841EA" w:rsidR="006F5863">
      <w:pPr>
        <w:jc w:val="both"/>
      </w:pPr>
    </w:p>
    <w:p w:rsidRDefault="000F78BA" w:rsidP="002B3342" w:rsidR="000F78BA">
      <w:pPr>
        <w:pStyle w:val="Bezproreda"/>
      </w:pPr>
    </w:p>
    <w:p w:rsidRDefault="00692910" w:rsidP="002B3342" w:rsidR="00692910" w:rsidRPr="00694D64">
      <w:r w:rsidRPr="00694D64">
        <w:t>Za točnost otpravka-ovlašteni službenik:</w:t>
      </w:r>
    </w:p>
    <w:p w:rsidRDefault="00692910" w:rsidP="002B3342" w:rsidR="00692910" w:rsidRPr="00694D64">
      <w:r w:rsidRPr="00694D64">
        <w:t>Karmela Dolenc</w:t>
      </w:r>
    </w:p>
    <w:p w:rsidRDefault="00692910" w:rsidP="002B3342" w:rsidR="00692910">
      <w:pPr>
        <w:pStyle w:val="Bezproreda"/>
      </w:pPr>
    </w:p>
    <w:sectPr w:rsidSect="00D15C9D" w:rsidR="0069291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92910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720B57">
      <w:t>5138</w:t>
    </w:r>
    <w:r w:rsidR="004F138E">
      <w:t>/15-</w:t>
    </w:r>
    <w:r w:rsidR="00D15C9D">
      <w:t>35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D44A4"/>
    <w:rsid w:val="000D50D3"/>
    <w:rsid w:val="000D5D55"/>
    <w:rsid w:val="000F6F26"/>
    <w:rsid w:val="000F78BA"/>
    <w:rsid w:val="0013294C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704E"/>
    <w:rsid w:val="003F1754"/>
    <w:rsid w:val="00405230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92910"/>
    <w:rsid w:val="006B2382"/>
    <w:rsid w:val="006B3E34"/>
    <w:rsid w:val="006F5863"/>
    <w:rsid w:val="00700C0F"/>
    <w:rsid w:val="00720B57"/>
    <w:rsid w:val="00727D55"/>
    <w:rsid w:val="00731304"/>
    <w:rsid w:val="00783182"/>
    <w:rsid w:val="00786AFF"/>
    <w:rsid w:val="007C7A92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D01A0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936AA"/>
    <w:rsid w:val="00CC2D48"/>
    <w:rsid w:val="00CF56A7"/>
    <w:rsid w:val="00D01E85"/>
    <w:rsid w:val="00D023F1"/>
    <w:rsid w:val="00D06CEB"/>
    <w:rsid w:val="00D12CEA"/>
    <w:rsid w:val="00D15C9D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2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9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9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9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9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2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9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9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9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9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5138</izvorni_sadrzaj>
    <derivirana_varijabla naziv="DomainObject.Predmet.Broj_1">5138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St-5138/2015</izvorni_sadrzaj>
    <derivirana_varijabla naziv="DomainObject.Predmet.OznakaBroj_1">St-5138/2015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DONGGALA-TRGOVINA d.o.o. zastupanog po punomoćniku Hengky Gongkon</izvorni_sadrzaj>
    <derivirana_varijabla naziv="DomainObject.Predmet.ProtustrankaFormated_1">  DONGGALA-TRGOVINA d.o.o. zastupanog po punomoćniku Hengky Gongkon</derivirana_varijabla>
  </DomainObject.Predmet.ProtustrankaFormated>
  <DomainObject.Predmet.ProtustrankaFormatedOIB>
    <izvorni_sadrzaj>  DONGGALA-TRGOVINA d.o.o., OIB 55467934662 zastupanog po punomoćniku Hengky Gongkon</izvorni_sadrzaj>
    <derivirana_varijabla naziv="DomainObject.Predmet.ProtustrankaFormatedOIB_1">  DONGGALA-TRGOVINA d.o.o., OIB 55467934662 zastupanog po punomoćniku Hengky Gongkon</derivirana_varijabla>
  </DomainObject.Predmet.ProtustrankaFormatedOIB>
  <DomainObject.Predmet.ProtustrankaFormatedWithAdress>
    <izvorni_sadrzaj> DONGGALA-TRGOVINA d.o.o., Dubečka 88, 10360 Sesvete zastupanog po punomoćniku Hengky Gongkon</izvorni_sadrzaj>
    <derivirana_varijabla naziv="DomainObject.Predmet.ProtustrankaFormatedWithAdress_1"> DONGGALA-TRGOVINA d.o.o., Dubečka 88, 10360 Sesvete zastupanog po punomoćniku Hengky Gongkon</derivirana_varijabla>
  </DomainObject.Predmet.ProtustrankaFormatedWithAdress>
  <DomainObject.Predmet.ProtustrankaFormatedWithAdressOIB>
    <izvorni_sadrzaj> DONGGALA-TRGOVINA d.o.o., OIB 55467934662, Dubečka 88, 10360 Sesvete zastupanog po punomoćniku Hengky Gongkon</izvorni_sadrzaj>
    <derivirana_varijabla naziv="DomainObject.Predmet.ProtustrankaFormatedWithAdressOIB_1"> DONGGALA-TRGOVINA d.o.o., OIB 55467934662, Dubečka 88, 10360 Sesvete zastupanog po punomoćniku Hengky Gongkon</derivirana_varijabla>
  </DomainObject.Predmet.ProtustrankaFormatedWithAdressOIB>
  <DomainObject.Predmet.ProtustrankaWithAdress>
    <izvorni_sadrzaj>DONGGALA-TRGOVINA d.o.o. Dubečka 88, 10360 Sesvete</izvorni_sadrzaj>
    <derivirana_varijabla naziv="DomainObject.Predmet.ProtustrankaWithAdress_1">DONGGALA-TRGOVINA d.o.o. Dubečka 88, 10360 Sesvete</derivirana_varijabla>
  </DomainObject.Predmet.ProtustrankaWithAdress>
  <DomainObject.Predmet.ProtustrankaWithAdressOIB>
    <izvorni_sadrzaj>DONGGALA-TRGOVINA d.o.o., OIB 55467934662, Dubečka 88, 10360 Sesvete</izvorni_sadrzaj>
    <derivirana_varijabla naziv="DomainObject.Predmet.ProtustrankaWithAdressOIB_1">DONGGALA-TRGOVINA d.o.o., OIB 55467934662, Dubečka 88, 10360 Sesvete</derivirana_varijabla>
  </DomainObject.Predmet.ProtustrankaWithAdressOIB>
  <DomainObject.Predmet.ProtustrankaNazivFormated>
    <izvorni_sadrzaj>DONGGALA-TRGOVINA d.o.o.</izvorni_sadrzaj>
    <derivirana_varijabla naziv="DomainObject.Predmet.ProtustrankaNazivFormated_1">DONGGALA-TRGOVINA d.o.o.</derivirana_varijabla>
  </DomainObject.Predmet.ProtustrankaNazivFormated>
  <DomainObject.Predmet.ProtustrankaNazivFormatedOIB>
    <izvorni_sadrzaj>DONGGALA-TRGOVINA d.o.o., OIB 55467934662</izvorni_sadrzaj>
    <derivirana_varijabla naziv="DomainObject.Predmet.ProtustrankaNazivFormatedOIB_1">DONGGALA-TRGOVINA d.o.o., OIB 55467934662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HENGKY GONGKON; VJEROVNCII</izvorni_sadrzaj>
    <derivirana_varijabla naziv="DomainObject.Predmet.StrankaFormated_1">  FINA Regionalni centar Zagreb; HENGKY GONGKON; VJEROVNCII</derivirana_varijabla>
  </DomainObject.Predmet.StrankaFormated>
  <DomainObject.Predmet.StrankaFormatedOIB>
    <izvorni_sadrzaj>  FINA Regionalni centar Zagreb, OIB 85821130368; HENGKY GONGKON, OIB 68438931646; VJEROVNCII</izvorni_sadrzaj>
    <derivirana_varijabla naziv="DomainObject.Predmet.StrankaFormatedOIB_1">  FINA Regionalni centar Zagreb, OIB 85821130368; HENGKY GONGKON, OIB 68438931646; VJEROVNCII</derivirana_varijabla>
  </DomainObject.Predmet.StrankaFormatedOIB>
  <DomainObject.Predmet.StrankaFormatedWithAdress>
    <izvorni_sadrzaj> FINA Regionalni centar Zagreb, Trg svibanjskih žrtava 1995. 1, 10000 Zagreb; HENGKY GONGKON; VJEROVNCII</izvorni_sadrzaj>
    <derivirana_varijabla naziv="DomainObject.Predmet.StrankaFormatedWithAdress_1"> FINA Regionalni centar Zagreb, Trg svibanjskih žrtava 1995. 1, 10000 Zagreb; HENGKY GONGKON; VJEROVNCII</derivirana_varijabla>
  </DomainObject.Predmet.StrankaFormatedWithAdress>
  <DomainObject.Predmet.StrankaFormatedWithAdressOIB>
    <izvorni_sadrzaj> FINA Regionalni centar Zagreb, OIB 85821130368, Trg svibanjskih žrtava 1995. 1, 10000 Zagreb; HENGKY GONGKON, OIB 68438931646; VJEROVNCII</izvorni_sadrzaj>
    <derivirana_varijabla naziv="DomainObject.Predmet.StrankaFormatedWithAdressOIB_1"> FINA Regionalni centar Zagreb, OIB 85821130368, Trg svibanjskih žrtava 1995. 1, 10000 Zagreb; HENGKY GONGKON, OIB 68438931646; VJEROVNCII</derivirana_varijabla>
  </DomainObject.Predmet.StrankaFormatedWithAdressOIB>
  <DomainObject.Predmet.StrankaWithAdress>
    <izvorni_sadrzaj>FINA Regionalni centar Zagreb Trg svibanjskih žrtava 1995. 1,10000 Zagreb,HENGKY GONGKON ,VJEROVNCII </izvorni_sadrzaj>
    <derivirana_varijabla naziv="DomainObject.Predmet.StrankaWithAdress_1">FINA Regionalni centar Zagreb Trg svibanjskih žrtava 1995. 1,10000 Zagreb,HENGKY GONGKON ,VJEROVNCII </derivirana_varijabla>
  </DomainObject.Predmet.StrankaWithAdress>
  <DomainObject.Predmet.StrankaWithAdressOIB>
    <izvorni_sadrzaj>FINA Regionalni centar Zagreb, OIB 85821130368, Trg svibanjskih žrtava 1995. 1,10000 Zagreb,HENGKY GONGKON, OIB 68438931646,VJEROVNCII</izvorni_sadrzaj>
    <derivirana_varijabla naziv="DomainObject.Predmet.StrankaWithAdressOIB_1">FINA Regionalni centar Zagreb, OIB 85821130368, Trg svibanjskih žrtava 1995. 1,10000 Zagreb,HENGKY GONGKON, OIB 68438931646,VJEROVNCII</derivirana_varijabla>
  </DomainObject.Predmet.StrankaWithAdressOIB>
  <DomainObject.Predmet.StrankaNazivFormated>
    <izvorni_sadrzaj>FINA Regionalni centar Zagreb,HENGKY GONGKON,VJEROVNCII</izvorni_sadrzaj>
    <derivirana_varijabla naziv="DomainObject.Predmet.StrankaNazivFormated_1">FINA Regionalni centar Zagreb,HENGKY GONGKON,VJEROVNCII</derivirana_varijabla>
  </DomainObject.Predmet.StrankaNazivFormated>
  <DomainObject.Predmet.StrankaNazivFormatedOIB>
    <izvorni_sadrzaj>FINA Regionalni centar Zagreb, OIB 85821130368,HENGKY GONGKON, OIB 68438931646,VJEROVNCII</izvorni_sadrzaj>
    <derivirana_varijabla naziv="DomainObject.Predmet.StrankaNazivFormatedOIB_1">FINA Regionalni centar Zagreb, OIB 85821130368,HENGKY GONGKON, OIB 68438931646,VJEROVNCII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HENGKY GONGKON</item>
      <item>VJEROVNCII</item>
    </izvorni_sadrzaj>
    <derivirana_varijabla naziv="DomainObject.Predmet.StrankaListFormated_1">
      <item>FINA Regionalni centar Zagreb</item>
      <item>HENGKY GONGKON</item>
      <item>VJEROVNCII</item>
    </derivirana_varijabla>
  </DomainObject.Predmet.StrankaListFormated>
  <DomainObject.Predmet.StrankaListFormatedOIB>
    <izvorni_sadrzaj>
      <item>FINA Regionalni centar Zagreb, OIB 85821130368</item>
      <item>HENGKY GONGKON, OIB 68438931646</item>
      <item>VJEROVNCII</item>
    </izvorni_sadrzaj>
    <derivirana_varijabla naziv="DomainObject.Predmet.StrankaListFormatedOIB_1">
      <item>FINA Regionalni centar Zagreb, OIB 85821130368</item>
      <item>HENGKY GONGKON, OIB 68438931646</item>
      <item>VJEROVNCII</item>
    </derivirana_varijabla>
  </DomainObject.Predmet.StrankaListFormatedOIB>
  <DomainObject.Predmet.StrankaListFormatedWithAdress>
    <izvorni_sadrzaj>
      <item>FINA Regionalni centar Zagreb, Trg svibanjskih žrtava 1995. 1, 10000 Zagreb</item>
      <item>HENGKY GONGKON</item>
      <item>VJEROVNCII</item>
    </izvorni_sadrzaj>
    <derivirana_varijabla naziv="DomainObject.Predmet.StrankaListFormatedWithAdress_1">
      <item>FINA Regionalni centar Zagreb, Trg svibanjskih žrtava 1995. 1, 10000 Zagreb</item>
      <item>HENGKY GONGKON</item>
      <item>VJEROVNCII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HENGKY GONGKON, OIB 68438931646</item>
      <item>VJEROVNCII</item>
    </izvorni_sadrzaj>
    <derivirana_varijabla naziv="DomainObject.Predmet.StrankaListFormatedWithAdressOIB_1">
      <item>FINA Regionalni centar Zagreb, OIB 85821130368, Trg svibanjskih žrtava 1995. 1, 10000 Zagreb</item>
      <item>HENGKY GONGKON, OIB 68438931646</item>
      <item>VJEROVNCII</item>
    </derivirana_varijabla>
  </DomainObject.Predmet.StrankaListFormatedWithAdressOIB>
  <DomainObject.Predmet.StrankaListNazivFormated>
    <izvorni_sadrzaj>
      <item>FINA Regionalni centar Zagreb</item>
      <item>HENGKY GONGKON</item>
      <item>VJEROVNCII</item>
    </izvorni_sadrzaj>
    <derivirana_varijabla naziv="DomainObject.Predmet.StrankaListNazivFormated_1">
      <item>FINA Regionalni centar Zagreb</item>
      <item>HENGKY GONGKON</item>
      <item>VJEROVNCII</item>
    </derivirana_varijabla>
  </DomainObject.Predmet.StrankaListNazivFormated>
  <DomainObject.Predmet.StrankaListNazivFormatedOIB>
    <izvorni_sadrzaj>
      <item>FINA Regionalni centar Zagreb, OIB 85821130368</item>
      <item>HENGKY GONGKON, OIB 68438931646</item>
      <item>VJEROVNCII</item>
    </izvorni_sadrzaj>
    <derivirana_varijabla naziv="DomainObject.Predmet.StrankaListNazivFormatedOIB_1">
      <item>FINA Regionalni centar Zagreb, OIB 85821130368</item>
      <item>HENGKY GONGKON, OIB 68438931646</item>
      <item>VJEROVNCII</item>
    </derivirana_varijabla>
  </DomainObject.Predmet.StrankaListNazivFormatedOIB>
  <DomainObject.Predmet.ProtuStrankaListFormated>
    <izvorni_sadrzaj>
      <item>DONGGALA-TRGOVINA d.o.o. zastupanog po punomoćniku Hengky Gongkon</item>
    </izvorni_sadrzaj>
    <derivirana_varijabla naziv="DomainObject.Predmet.ProtuStrankaListFormated_1">
      <item>DONGGALA-TRGOVINA d.o.o. zastupanog po punomoćniku Hengky Gongkon</item>
    </derivirana_varijabla>
  </DomainObject.Predmet.ProtuStrankaListFormated>
  <DomainObject.Predmet.ProtuStrankaListFormatedOIB>
    <izvorni_sadrzaj>
      <item>DONGGALA-TRGOVINA d.o.o., OIB 55467934662 zastupanog po punomoćniku Hengky Gongkon</item>
    </izvorni_sadrzaj>
    <derivirana_varijabla naziv="DomainObject.Predmet.ProtuStrankaListFormatedOIB_1">
      <item>DONGGALA-TRGOVINA d.o.o., OIB 55467934662 zastupanog po punomoćniku Hengky Gongkon</item>
    </derivirana_varijabla>
  </DomainObject.Predmet.ProtuStrankaListFormatedOIB>
  <DomainObject.Predmet.ProtuStrankaListFormatedWithAdress>
    <izvorni_sadrzaj>
      <item>DONGGALA-TRGOVINA d.o.o., Dubečka 88, 10360 Sesvete zastupanog po punomoćniku Hengky Gongkon</item>
    </izvorni_sadrzaj>
    <derivirana_varijabla naziv="DomainObject.Predmet.ProtuStrankaListFormatedWithAdress_1">
      <item>DONGGALA-TRGOVINA d.o.o., Dubečka 88, 10360 Sesvete zastupanog po punomoćniku Hengky Gongkon</item>
    </derivirana_varijabla>
  </DomainObject.Predmet.ProtuStrankaListFormatedWithAdress>
  <DomainObject.Predmet.ProtuStrankaListFormatedWithAdressOIB>
    <izvorni_sadrzaj>
      <item>DONGGALA-TRGOVINA d.o.o., OIB 55467934662, Dubečka 88, 10360 Sesvete zastupanog po punomoćniku Hengky Gongkon</item>
    </izvorni_sadrzaj>
    <derivirana_varijabla naziv="DomainObject.Predmet.ProtuStrankaListFormatedWithAdressOIB_1">
      <item>DONGGALA-TRGOVINA d.o.o., OIB 55467934662, Dubečka 88, 10360 Sesvete zastupanog po punomoćniku Hengky Gongkon</item>
    </derivirana_varijabla>
  </DomainObject.Predmet.ProtuStrankaListFormatedWithAdressOIB>
  <DomainObject.Predmet.ProtuStrankaListNazivFormated>
    <izvorni_sadrzaj>
      <item>DONGGALA-TRGOVINA d.o.o.</item>
    </izvorni_sadrzaj>
    <derivirana_varijabla naziv="DomainObject.Predmet.ProtuStrankaListNazivFormated_1">
      <item>DONGGALA-TRGOVINA d.o.o.</item>
    </derivirana_varijabla>
  </DomainObject.Predmet.ProtuStrankaListNazivFormated>
  <DomainObject.Predmet.ProtuStrankaListNazivFormatedOIB>
    <izvorni_sadrzaj>
      <item>DONGGALA-TRGOVINA d.o.o., OIB 55467934662</item>
    </izvorni_sadrzaj>
    <derivirana_varijabla naziv="DomainObject.Predmet.ProtuStrankaListNazivFormatedOIB_1">
      <item>DONGGALA-TRGOVINA d.o.o., OIB 55467934662</item>
    </derivirana_varijabla>
  </DomainObject.Predmet.ProtuStrankaListNazivFormatedOIB>
  <DomainObject.Predmet.OstaliListFormated>
    <izvorni_sadrzaj>
      <item>Hengky Gongkon punomoćnik sudionika u postupku DONGGALA-TRGOVINA d.o.o.</item>
      <item>ZAGREBAČKA BANKA d.d.</item>
      <item>MARTIN LUKIN</item>
    </izvorni_sadrzaj>
    <derivirana_varijabla naziv="DomainObject.Predmet.OstaliListFormated_1">
      <item>Hengky Gongkon punomoćnik sudionika u postupku DONGGALA-TRGOVINA d.o.o.</item>
      <item>ZAGREBAČKA BANKA d.d.</item>
      <item>MARTIN LUKIN</item>
    </derivirana_varijabla>
  </DomainObject.Predmet.OstaliListFormated>
  <DomainObject.Predmet.OstaliListFormatedOIB>
    <izvorni_sadrzaj>
      <item>Hengky Gongkon, OIB 68438931646 punomoćnik sudionika u postupku DONGGALA-TRGOVINA d.o.o.</item>
      <item>ZAGREBAČKA BANKA d.d.</item>
      <item>MARTIN LUKIN, OIB 12398076495</item>
    </izvorni_sadrzaj>
    <derivirana_varijabla naziv="DomainObject.Predmet.OstaliListFormatedOIB_1">
      <item>Hengky Gongkon, OIB 68438931646 punomoćnik sudionika u postupku DONGGALA-TRGOVINA d.o.o.</item>
      <item>ZAGREBAČKA BANKA d.d.</item>
      <item>MARTIN LUKIN, OIB 12398076495</item>
    </derivirana_varijabla>
  </DomainObject.Predmet.OstaliListFormatedOIB>
  <DomainObject.Predmet.OstaliListFormatedWithAdress>
    <izvorni_sadrzaj>
      <item>Hengky Gongkon, KP KEBANTENAN RT 005/008, JATIASIH BEKASI punomoćnik sudionika u postupku DONGGALA-TRGOVINA d.o.o.</item>
      <item>ZAGREBAČKA BANKA d.d., Trg bana J. Jelačića 10, 10000 Zagreb</item>
      <item>MARTIN LUKIN, Gračanska cesta 145f, 10000 Zagreb</item>
    </izvorni_sadrzaj>
    <derivirana_varijabla naziv="DomainObject.Predmet.OstaliListFormatedWithAdress_1">
      <item>Hengky Gongkon, KP KEBANTENAN RT 005/008, JATIASIH BEKASI punomoćnik sudionika u postupku DONGGALA-TRGOVINA d.o.o.</item>
      <item>ZAGREBAČKA BANKA d.d., Trg bana J. Jelačića 10, 10000 Zagreb</item>
      <item>MARTIN LUKIN, Gračanska cesta 145f, 10000 Zagreb</item>
    </derivirana_varijabla>
  </DomainObject.Predmet.OstaliListFormatedWithAdress>
  <DomainObject.Predmet.OstaliListFormatedWithAdressOIB>
    <izvorni_sadrzaj>
      <item>Hengky Gongkon, OIB 68438931646, KP KEBANTENAN RT 005/008, JATIASIH BEKASI punomoćnik sudionika u postupku DONGGALA-TRGOVINA d.o.o.</item>
      <item>ZAGREBAČKA BANKA d.d., Trg bana J. Jelačića 10, 10000 Zagreb</item>
      <item>MARTIN LUKIN, OIB 12398076495, Gračanska cesta 145f, 10000 Zagreb</item>
    </izvorni_sadrzaj>
    <derivirana_varijabla naziv="DomainObject.Predmet.OstaliListFormatedWithAdressOIB_1">
      <item>Hengky Gongkon, OIB 68438931646, KP KEBANTENAN RT 005/008, JATIASIH BEKASI punomoćnik sudionika u postupku DONGGALA-TRGOVINA d.o.o.</item>
      <item>ZAGREBAČKA BANKA d.d., Trg bana J. Jelačića 10, 10000 Zagreb</item>
      <item>MARTIN LUKIN, OIB 12398076495, Gračanska cesta 145f, 10000 Zagreb</item>
    </derivirana_varijabla>
  </DomainObject.Predmet.OstaliListFormatedWithAdressOIB>
  <DomainObject.Predmet.OstaliListNazivFormated>
    <izvorni_sadrzaj>
      <item>Hengky Gongkon</item>
      <item>ZAGREBAČKA BANKA d.d.</item>
      <item>MARTIN LUKIN</item>
    </izvorni_sadrzaj>
    <derivirana_varijabla naziv="DomainObject.Predmet.OstaliListNazivFormated_1">
      <item>Hengky Gongkon</item>
      <item>ZAGREBAČKA BANKA d.d.</item>
      <item>MARTIN LUKIN</item>
    </derivirana_varijabla>
  </DomainObject.Predmet.OstaliListNazivFormated>
  <DomainObject.Predmet.OstaliListNazivFormatedOIB>
    <izvorni_sadrzaj>
      <item>Hengky Gongkon, OIB 68438931646</item>
      <item>ZAGREBAČKA BANKA d.d.</item>
      <item>MARTIN LUKIN, OIB 12398076495</item>
    </izvorni_sadrzaj>
    <derivirana_varijabla naziv="DomainObject.Predmet.OstaliListNazivFormatedOIB_1">
      <item>Hengky Gongkon, OIB 68438931646</item>
      <item>ZAGREBAČKA BANKA d.d.</item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DONGGALA-TRGOVINA d.o.o.</izvorni_sadrzaj>
    <derivirana_varijabla naziv="DomainObject.Predmet.ProtustrankaIDrugi_1">DONGGALA-TRGOVINA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DONGGALA-TRGOVINA d.o.o., OIB 55467934662, Dubečka 88, 10360 Sesvete</izvorni_sadrzaj>
    <derivirana_varijabla naziv="DomainObject.Predmet.ProtustrankaIDrugiAdressOIB_1">DONGGALA-TRGOVINA d.o.o., OIB 55467934662, Dubečka 88,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St-5138/2015-30</izvorni_sadrzaj>
    <derivirana_varijabla naziv="DomainObject.Predmet.OdlukaRjesenje.Oznaka_1">St-5138/2015-30</derivirana_varijabla>
  </DomainObject.Predmet.OdlukaRjesenje.Oznaka>
  <DomainObject.Predmet.SudioniciListNaziv>
    <izvorni_sadrzaj>
      <item>DONGGALA-TRGOVINA d.o.o.</item>
      <item>FINA Regionalni centar Zagreb</item>
      <item>Hengky Gongkon</item>
      <item>HENGKY GONGKON</item>
      <item>ZAGREBAČKA BANKA d.d.</item>
      <item>MARTIN LUKIN</item>
      <item>VJEROVNCII</item>
    </izvorni_sadrzaj>
    <derivirana_varijabla naziv="DomainObject.Predmet.SudioniciListNaziv_1">
      <item>DONGGALA-TRGOVINA d.o.o.</item>
      <item>FINA Regionalni centar Zagreb</item>
      <item>Hengky Gongkon</item>
      <item>HENGKY GONGKON</item>
      <item>ZAGREBAČKA BANKA d.d.</item>
      <item>MARTIN LUKIN</item>
      <item>VJEROVNCII</item>
    </derivirana_varijabla>
  </DomainObject.Predmet.SudioniciListNaziv>
  <DomainObject.Predmet.SudioniciListAdressOIB>
    <izvorni_sadrzaj>
      <item>DONGGALA-TRGOVINA d.o.o., OIB 55467934662, Dubečka 88,10360 Sesvete</item>
      <item>FINA Regionalni centar Zagreb, OIB 85821130368, Trg svibanjskih žrtava 1995. 1,10000 Zagreb</item>
      <item>Hengky Gongkon, OIB 68438931646, KP KEBANTENAN RT 005/008,JATIASIH BEKASI</item>
      <item>HENGKY GONGKON, OIB 68438931646</item>
      <item>ZAGREBAČKA BANKA d.d., Trg bana J. Jelačića 10,10000 Zagreb</item>
      <item>MARTIN LUKIN, OIB 12398076495, Gračanska cesta 145f,10000 Zagreb</item>
      <item>VJEROVNCII</item>
    </izvorni_sadrzaj>
    <derivirana_varijabla naziv="DomainObject.Predmet.SudioniciListAdressOIB_1">
      <item>DONGGALA-TRGOVINA d.o.o., OIB 55467934662, Dubečka 88,10360 Sesvete</item>
      <item>FINA Regionalni centar Zagreb, OIB 85821130368, Trg svibanjskih žrtava 1995. 1,10000 Zagreb</item>
      <item>Hengky Gongkon, OIB 68438931646, KP KEBANTENAN RT 005/008,JATIASIH BEKASI</item>
      <item>HENGKY GONGKON, OIB 68438931646</item>
      <item>ZAGREBAČKA BANKA d.d., Trg bana J. Jelačića 10,10000 Zagreb</item>
      <item>MARTIN LUKIN, OIB 12398076495, Gračanska cesta 145f,10000 Zagreb</item>
      <item>VJEROVNCII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55467934662</item>
      <item>, OIB 85821130368</item>
      <item>, OIB 68438931646</item>
      <item>, OIB 68438931646</item>
      <item>, OIB null</item>
      <item>, OIB 12398076495</item>
      <item>, OIB null</item>
    </izvorni_sadrzaj>
    <derivirana_varijabla naziv="DomainObject.Predmet.SudioniciListNazivOIB_1">
      <item>, OIB 55467934662</item>
      <item>, OIB 85821130368</item>
      <item>, OIB 68438931646</item>
      <item>, OIB 68438931646</item>
      <item>, OIB null</item>
      <item>, OIB 12398076495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11E6C-0DE6-485F-BAE5-09BB0ED2B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522</properties:Words>
  <properties:Characters>3022</properties:Characters>
  <properties:Lines>73</properties:Lines>
  <properties:Paragraphs>24</properties:Paragraphs>
  <properties:TotalTime>327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2017-03-14T11:56:00Z</cp:lastPrinted>
  <dcterms:modified xmlns:xsi="http://www.w3.org/2001/XMLSchema-instance" xsi:type="dcterms:W3CDTF">2017-03-14T11:56:00Z</dcterms:modified>
  <cp:revision>14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