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c122" w14:paraId="bd8c122" w:rsidRDefault="0060667D" w:rsidP="0060667D" w:rsidR="0060667D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3FA4" w:rsidP="0060667D" w:rsidR="00E93F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Zadar, za otvaranje stečajnoga postupka nad dužnikom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KOLČEG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E93FA4">
        <w:rPr>
          <w:rFonts w:cs="Times New Roman" w:eastAsia="Times New Roman" w:hAnsi="Times New Roman" w:ascii="Times New Roman"/>
          <w:sz w:val="24"/>
          <w:szCs w:val="24"/>
          <w:lang w:eastAsia="hr-HR"/>
        </w:rPr>
        <w:t>Islam Latinski-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dio (</w:t>
      </w:r>
      <w:r w:rsidR="00E93F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Općina </w:t>
      </w:r>
      <w:proofErr w:type="spellStart"/>
      <w:r w:rsidR="00E93FA4">
        <w:rPr>
          <w:rFonts w:cs="Times New Roman" w:eastAsia="Times New Roman" w:hAnsi="Times New Roman" w:ascii="Times New Roman"/>
          <w:sz w:val="24"/>
          <w:szCs w:val="24"/>
          <w:lang w:eastAsia="hr-HR"/>
        </w:rPr>
        <w:t>Posedarje</w:t>
      </w:r>
      <w:proofErr w:type="spellEnd"/>
      <w:r w:rsidR="00E93FA4">
        <w:rPr>
          <w:rFonts w:cs="Times New Roman" w:eastAsia="Times New Roman" w:hAnsi="Times New Roman" w:ascii="Times New Roman"/>
          <w:sz w:val="24"/>
          <w:szCs w:val="24"/>
          <w:lang w:eastAsia="hr-HR"/>
        </w:rPr>
        <w:t>), Islam 64, OIB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:65815308630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KOLČEG</w:t>
      </w:r>
      <w:r w:rsidR="005F4D3F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E93FA4">
        <w:rPr>
          <w:rFonts w:cs="Times New Roman" w:eastAsia="Times New Roman" w:hAnsi="Times New Roman" w:ascii="Times New Roman"/>
          <w:sz w:val="24"/>
          <w:szCs w:val="24"/>
          <w:lang w:eastAsia="hr-HR"/>
        </w:rPr>
        <w:t>Islam Latinski-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dio (Općina </w:t>
      </w:r>
      <w:proofErr w:type="spellStart"/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Posedarje</w:t>
      </w:r>
      <w:proofErr w:type="spellEnd"/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Islam 64, OIB:65815308630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05AA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E93F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15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sati kada će ovo rješenje biti objavljeno na e-Oglasnoj ploči </w:t>
      </w:r>
      <w:r w:rsidR="00E93FA4">
        <w:rPr>
          <w:rFonts w:cs="Times New Roman" w:eastAsia="Times New Roman" w:hAnsi="Times New Roman" w:ascii="Times New Roman"/>
          <w:sz w:val="24"/>
          <w:szCs w:val="24"/>
          <w:lang w:eastAsia="hr-HR"/>
        </w:rPr>
        <w:t>sudova.</w:t>
      </w:r>
    </w:p>
    <w:p w:rsidRDefault="0060667D" w:rsidP="005F4D3F" w:rsidR="005F4D3F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se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Milan Macura iz Šibenika, Stjepana Radića 24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25991506239.</w:t>
      </w:r>
    </w:p>
    <w:p w:rsidRDefault="0060667D" w:rsidP="005F4D3F" w:rsidR="0060667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KOLČEG</w:t>
      </w:r>
      <w:r w:rsidR="005F4D3F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E93FA4">
        <w:rPr>
          <w:rFonts w:cs="Times New Roman" w:eastAsia="Times New Roman" w:hAnsi="Times New Roman" w:ascii="Times New Roman"/>
          <w:sz w:val="24"/>
          <w:szCs w:val="24"/>
          <w:lang w:eastAsia="hr-HR"/>
        </w:rPr>
        <w:t>Islam Latinski -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dio (Općina </w:t>
      </w:r>
      <w:proofErr w:type="spellStart"/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Posedarje</w:t>
      </w:r>
      <w:proofErr w:type="spellEnd"/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), Islam 64, OIB:65815308630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istovremenom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i brisanja dužnika iz sudskog registra. </w:t>
      </w:r>
    </w:p>
    <w:p w:rsidRDefault="0060667D" w:rsidP="0060667D" w:rsidR="0060667D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60667D" w:rsidP="0060667D" w:rsidR="0060667D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5F4D3F">
        <w:rPr>
          <w:rFonts w:cs="Times New Roman" w:eastAsia="Calibri" w:hAnsi="Times New Roman" w:ascii="Times New Roman"/>
          <w:sz w:val="24"/>
          <w:szCs w:val="24"/>
        </w:rPr>
        <w:t>14. travnja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2017. ovaj sud je rješenjem od </w:t>
      </w:r>
      <w:r w:rsidR="005F4D3F">
        <w:rPr>
          <w:rFonts w:cs="Times New Roman" w:eastAsia="Calibri" w:hAnsi="Times New Roman" w:ascii="Times New Roman"/>
          <w:sz w:val="24"/>
          <w:szCs w:val="24"/>
        </w:rPr>
        <w:t>24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5F4D3F">
        <w:rPr>
          <w:rFonts w:cs="Times New Roman" w:eastAsia="Calibri" w:hAnsi="Times New Roman" w:ascii="Times New Roman"/>
          <w:sz w:val="24"/>
          <w:szCs w:val="24"/>
        </w:rPr>
        <w:t>travnja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2017. pokrenuo prethodni postupak radi utvrđivanja pretpostavki za otvaranje stečajnoga postupka nad uvodno označenim dužnikom.</w:t>
      </w:r>
    </w:p>
    <w:p w:rsidRDefault="005F4D3F" w:rsidP="0060667D" w:rsidR="005F4D3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ročištu radi utvrđivanja pretpostavki za otvaranje stečajnog postupka nad dužnikom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20. lipnja 2017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.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po zakonu dužnika je u bitnom nave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Republici Hrvatskoj kao najvećem vjerovniku predao zahtjev za reprogramiranje predmetnog dugovanje rješavanje kojeg je u tijeku predlažući da mu se dodjeli rok od 60 dana u kojem da bi podnio u spis predmeta potvrdu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Financijske agencije na okolnost da račun dužnika više nije u blokadi. Ujedno je dodao da dužnik u svom vlasništvu nema nekretnina i pokretnina unovčenjem koje imovine bi se mogli podmiriti troškovi stečajnoga postupka i vjerovnici dužnika</w:t>
      </w:r>
      <w:r w:rsidR="0060667D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5F4D3F" w:rsidP="005F4D3F" w:rsidR="005F4D3F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dužnik nije postupio u skladu s raspravnim rješenjem ovoga suda s ročišta od 20. lipnja 2017.</w:t>
      </w:r>
      <w:r w:rsidR="00E93FA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to je ovaj sud postupajući po službenoj dužnosti sam pribavio potvrdu Financijske agencije od 28. ožujka 2018. te je uvidom u istu utvrdio da je račun dužnika na dan izdavanje iste i dalje u neprekidnoj blokadi u trajanju od 469 dana zbog nepodmirenih  osnova za plaćanje u ukupnom iznosu od 73.971,90 kuna iz čega proizlazi postojanje stečajnih razloga iz čl. 5. do 7. S</w:t>
      </w:r>
      <w:r w:rsidRPr="00D612D0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zakona (Narodne novine broj 71/15, u nastavku odlu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ke: SZ).</w:t>
      </w:r>
    </w:p>
    <w:p w:rsidRDefault="005F4D3F" w:rsidP="005F4D3F" w:rsid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 w:rsidR="00E93F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spisa 15)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>ljišne knjige i katastra (ZIS), utvrđeno je dužnik na dan 9. travnja 2018. u svom vlasništvu nema imovinu (nekretnine) koja bi se mogla unovčiti u predmetnom postupku</w:t>
      </w:r>
      <w:r w:rsidR="0060667D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>Odredbom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u skladu s citiranom odredbom, rješenjem ovog suda posl. br. gornji od </w:t>
      </w:r>
      <w:r w:rsidR="005F4D3F">
        <w:rPr>
          <w:rFonts w:cs="Times New Roman" w:eastAsia="Calibri" w:hAnsi="Times New Roman" w:ascii="Times New Roman"/>
          <w:sz w:val="24"/>
          <w:szCs w:val="24"/>
        </w:rPr>
        <w:t>9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5F4D3F">
        <w:rPr>
          <w:rFonts w:cs="Times New Roman" w:eastAsia="Calibri" w:hAnsi="Times New Roman" w:ascii="Times New Roman"/>
          <w:sz w:val="24"/>
          <w:szCs w:val="24"/>
        </w:rPr>
        <w:t>travnja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pozvane su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slijedom čega je rok za uplatu navedenog predujma istekao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F4D3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točki V. i VI. izreke ovog rješenja temelji se na odredbi čl. 129. st. 2., a radi postupanja navedenih tijela u skladu sa odredbom čl. 131. st. 1. i 2. SZ-a, dok je izbor stečajnog upravitelja dužnika iz točke II. izreke ovog rješenja obavljen metodom slučajnog odabira s liste A stečajnih upravitelja za područje nadležnosti ovog suda, a sukladno odredbi čl. 84. st. 1. SZ-a. </w:t>
      </w: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065F3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0667D" w:rsidP="0060667D" w:rsidR="0060667D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Sutkinja:</w:t>
      </w:r>
    </w:p>
    <w:p w:rsidRDefault="0060667D" w:rsidP="0060667D" w:rsidR="0060667D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Tina Grgas, v.r.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0667D" w:rsidP="0060667D" w:rsidR="0060667D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667D" w:rsidP="0060667D" w:rsidR="0060667D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o imenovanju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Lučka kapetanija – registar brodova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 suda odmah radi upisa činjenice otvaranja stečajnog postupka</w:t>
      </w:r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brisanja dužnika </w:t>
      </w:r>
    </w:p>
    <w:p w:rsidRDefault="0060667D" w:rsidP="0060667D" w:rsid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0348AB" w:rsidP="0060667D" w:rsidR="000348AB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Državnom zavodu za intelektualno vlasništvo </w:t>
      </w:r>
      <w:bookmarkStart w:name="_GoBack" w:id="0"/>
      <w:bookmarkEnd w:id="0"/>
    </w:p>
    <w:p w:rsidRDefault="0060667D" w:rsidP="0060667D" w:rsidR="0060667D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DB052E" w:rsidR="00DB052E"/>
    <w:sectPr w:rsidSect="0032002A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67D" w:rsidP="0060667D" w:rsidR="0060667D">
      <w:pPr>
        <w:spacing w:lineRule="auto" w:line="240" w:after="0"/>
      </w:pPr>
      <w:r>
        <w:separator/>
      </w:r>
    </w:p>
  </w:endnote>
  <w:endnote w:id="0" w:type="continuationSeparator">
    <w:p w:rsidRDefault="0060667D" w:rsidP="0060667D" w:rsidR="006066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67D" w:rsidP="0060667D" w:rsidR="0060667D">
      <w:pPr>
        <w:spacing w:lineRule="auto" w:line="240" w:after="0"/>
      </w:pPr>
      <w:r>
        <w:separator/>
      </w:r>
    </w:p>
  </w:footnote>
  <w:footnote w:id="0" w:type="continuationSeparator">
    <w:p w:rsidRDefault="0060667D" w:rsidP="0060667D" w:rsidR="006066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60667D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8AB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5F4D3F">
          <w:rPr>
            <w:rFonts w:cs="Times New Roman" w:hAnsi="Times New Roman" w:ascii="Times New Roman"/>
            <w:sz w:val="24"/>
          </w:rPr>
          <w:t>169</w:t>
        </w:r>
        <w:r w:rsidRPr="0060667D">
          <w:rPr>
            <w:rFonts w:cs="Times New Roman" w:hAnsi="Times New Roman" w:ascii="Times New Roman"/>
            <w:sz w:val="24"/>
          </w:rPr>
          <w:t>/2017-</w:t>
        </w:r>
        <w:r w:rsidR="005F4D3F">
          <w:rPr>
            <w:rFonts w:cs="Times New Roman" w:hAnsi="Times New Roman" w:ascii="Times New Roman"/>
            <w:sz w:val="24"/>
          </w:rPr>
          <w:t>15</w:t>
        </w:r>
      </w:p>
    </w:sdtContent>
  </w:sdt>
  <w:p w:rsidRDefault="000348AB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67D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 w:rsidR="005F4D3F">
      <w:rPr>
        <w:rFonts w:cs="Times New Roman" w:hAnsi="Times New Roman" w:ascii="Times New Roman"/>
        <w:sz w:val="24"/>
      </w:rPr>
      <w:t>169/2017-15</w:t>
    </w:r>
  </w:p>
  <w:p w:rsidRDefault="000348AB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667D"/>
    <w:rsid w:val="000065F3"/>
    <w:rsid w:val="000348AB"/>
    <w:rsid w:val="005F4D3F"/>
    <w:rsid w:val="0060667D"/>
    <w:rsid w:val="007D52C5"/>
    <w:rsid w:val="00D05AAC"/>
    <w:rsid w:val="00DB052E"/>
    <w:rsid w:val="00E9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0348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48A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48AB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48AB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48AB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0667D"/>
  </w:style>
  <w:style w:styleId="Tekstbalonia" w:type="paragraph">
    <w:name w:val="Balloon Text"/>
    <w:basedOn w:val="Normal"/>
    <w:link w:val="TekstbaloniaChar"/>
    <w:uiPriority w:val="99"/>
    <w:semiHidden/>
    <w:unhideWhenUsed/>
    <w:rsid w:val="0060667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667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66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667D"/>
  </w:style>
  <w:style w:styleId="Tekstrezerviranogmjesta" w:type="character">
    <w:name w:val="Placeholder Text"/>
    <w:basedOn w:val="Zadanifontodlomka"/>
    <w:uiPriority w:val="99"/>
    <w:semiHidden/>
    <w:rsid w:val="000348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48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48AB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48AB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48AB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KOLČEG j.d.o.o. za ugostiteljstvo i usluge</izvorni_sadrzaj>
    <derivirana_varijabla naziv="DomainObject.Predmet.ProtustrankaFormated_1">  KOLČEG j.d.o.o. za ugostiteljstvo i usluge</derivirana_varijabla>
  </DomainObject.Predmet.ProtustrankaFormated>
  <DomainObject.Predmet.ProtustrankaFormatedOIB>
    <izvorni_sadrzaj>  KOLČEG j.d.o.o. za ugostiteljstvo i usluge, OIB 65815308630</izvorni_sadrzaj>
    <derivirana_varijabla naziv="DomainObject.Predmet.ProtustrankaFormatedOIB_1">  KOLČEG j.d.o.o. za ugostiteljstvo i usluge, OIB 65815308630</derivirana_varijabla>
  </DomainObject.Predmet.ProtustrankaFormatedOIB>
  <DomainObject.Predmet.ProtustrankaFormatedWithAdress>
    <izvorni_sadrzaj> KOLČEG j.d.o.o. za ugostiteljstvo i usluge, Islam 64, 23242 Islam Latinski</izvorni_sadrzaj>
    <derivirana_varijabla naziv="DomainObject.Predmet.ProtustrankaFormatedWithAdress_1"> KOLČEG j.d.o.o. za ugostiteljstvo i usluge, Islam 64, 23242 Islam Latinski</derivirana_varijabla>
  </DomainObject.Predmet.ProtustrankaFormatedWithAdress>
  <DomainObject.Predmet.ProtustrankaFormatedWithAdressOIB>
    <izvorni_sadrzaj> KOLČEG j.d.o.o. za ugostiteljstvo i usluge, OIB 65815308630, Islam 64, 23242 Islam Latinski</izvorni_sadrzaj>
    <derivirana_varijabla naziv="DomainObject.Predmet.ProtustrankaFormatedWithAdressOIB_1"> KOLČEG j.d.o.o. za ugostiteljstvo i usluge, OIB 65815308630, Islam 64, 23242 Islam Latinski</derivirana_varijabla>
  </DomainObject.Predmet.ProtustrankaFormatedWithAdressOIB>
  <DomainObject.Predmet.ProtustrankaWithAdress>
    <izvorni_sadrzaj>KOLČEG j.d.o.o. za ugostiteljstvo i usluge Islam 64, 23242 Islam Latinski</izvorni_sadrzaj>
    <derivirana_varijabla naziv="DomainObject.Predmet.ProtustrankaWithAdress_1">KOLČEG j.d.o.o. za ugostiteljstvo i usluge Islam 64, 23242 Islam Latinski</derivirana_varijabla>
  </DomainObject.Predmet.ProtustrankaWithAdress>
  <DomainObject.Predmet.ProtustrankaWithAdressOIB>
    <izvorni_sadrzaj>KOLČEG j.d.o.o. za ugostiteljstvo i usluge, OIB 65815308630, Islam 64, 23242 Islam Latinski</izvorni_sadrzaj>
    <derivirana_varijabla naziv="DomainObject.Predmet.ProtustrankaWithAdressOIB_1">KOLČEG j.d.o.o. za ugostiteljstvo i usluge, OIB 65815308630, Islam 64, 23242 Islam Latinski</derivirana_varijabla>
  </DomainObject.Predmet.ProtustrankaWithAdressOIB>
  <DomainObject.Predmet.ProtustrankaNazivFormated>
    <izvorni_sadrzaj>KOLČEG j.d.o.o. za ugostiteljstvo i usluge</izvorni_sadrzaj>
    <derivirana_varijabla naziv="DomainObject.Predmet.ProtustrankaNazivFormated_1">KOLČEG j.d.o.o. za ugostiteljstvo i usluge</derivirana_varijabla>
  </DomainObject.Predmet.ProtustrankaNazivFormated>
  <DomainObject.Predmet.ProtustrankaNazivFormatedOIB>
    <izvorni_sadrzaj>KOLČEG j.d.o.o. za ugostiteljstvo i usluge, OIB 65815308630</izvorni_sadrzaj>
    <derivirana_varijabla naziv="DomainObject.Predmet.ProtustrankaNazivFormatedOIB_1">KOLČEG j.d.o.o. za ugostiteljstvo i usluge, OIB 65815308630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KOLČEG j.d.o.o. za ugostiteljstvo i usluge</item>
    </izvorni_sadrzaj>
    <derivirana_varijabla naziv="DomainObject.Predmet.ProtuStrankaListFormated_1">
      <item>KOLČEG j.d.o.o. za ugostiteljstvo i usluge</item>
    </derivirana_varijabla>
  </DomainObject.Predmet.ProtuStrankaListFormated>
  <DomainObject.Predmet.ProtuStrankaListFormatedOIB>
    <izvorni_sadrzaj>
      <item>KOLČEG j.d.o.o. za ugostiteljstvo i usluge, OIB 65815308630</item>
    </izvorni_sadrzaj>
    <derivirana_varijabla naziv="DomainObject.Predmet.ProtuStrankaListFormatedOIB_1">
      <item>KOLČEG j.d.o.o. za ugostiteljstvo i usluge, OIB 65815308630</item>
    </derivirana_varijabla>
  </DomainObject.Predmet.ProtuStrankaListFormatedOIB>
  <DomainObject.Predmet.ProtuStrankaListFormatedWithAdress>
    <izvorni_sadrzaj>
      <item>KOLČEG j.d.o.o. za ugostiteljstvo i usluge, Islam 64, 23242 Islam Latinski</item>
    </izvorni_sadrzaj>
    <derivirana_varijabla naziv="DomainObject.Predmet.ProtuStrankaListFormatedWithAdress_1">
      <item>KOLČEG j.d.o.o. za ugostiteljstvo i usluge, Islam 64, 23242 Islam Latinski</item>
    </derivirana_varijabla>
  </DomainObject.Predmet.ProtuStrankaListFormatedWithAdress>
  <DomainObject.Predmet.ProtuStrankaListFormatedWithAdressOIB>
    <izvorni_sadrzaj>
      <item>KOLČEG j.d.o.o. za ugostiteljstvo i usluge, OIB 65815308630, Islam 64, 23242 Islam Latinski</item>
    </izvorni_sadrzaj>
    <derivirana_varijabla naziv="DomainObject.Predmet.ProtuStrankaListFormatedWithAdressOIB_1">
      <item>KOLČEG j.d.o.o. za ugostiteljstvo i usluge, OIB 65815308630, Islam 64, 23242 Islam Latinski</item>
    </derivirana_varijabla>
  </DomainObject.Predmet.ProtuStrankaListFormatedWithAdressOIB>
  <DomainObject.Predmet.ProtuStrankaListNazivFormated>
    <izvorni_sadrzaj>
      <item>KOLČEG j.d.o.o. za ugostiteljstvo i usluge</item>
    </izvorni_sadrzaj>
    <derivirana_varijabla naziv="DomainObject.Predmet.ProtuStrankaListNazivFormated_1">
      <item>KOLČEG j.d.o.o. za ugostiteljstvo i usluge</item>
    </derivirana_varijabla>
  </DomainObject.Predmet.ProtuStrankaListNazivFormated>
  <DomainObject.Predmet.ProtuStrankaListNazivFormatedOIB>
    <izvorni_sadrzaj>
      <item>KOLČEG j.d.o.o. za ugostiteljstvo i usluge, OIB 65815308630</item>
    </izvorni_sadrzaj>
    <derivirana_varijabla naziv="DomainObject.Predmet.ProtuStrankaListNazivFormatedOIB_1">
      <item>KOLČEG j.d.o.o. za ugostiteljstvo i usluge, OIB 65815308630</item>
    </derivirana_varijabla>
  </DomainObject.Predmet.ProtuStrankaListNazivFormatedOIB>
  <DomainObject.Predmet.OstaliListFormated>
    <izvorni_sadrzaj>
      <item>Hrvoje Kolčeg</item>
    </izvorni_sadrzaj>
    <derivirana_varijabla naziv="DomainObject.Predmet.OstaliListFormated_1">
      <item>Hrvoje Kolčeg</item>
    </derivirana_varijabla>
  </DomainObject.Predmet.OstaliListFormated>
  <DomainObject.Predmet.OstaliListFormatedOIB>
    <izvorni_sadrzaj>
      <item>Hrvoje Kolčeg, OIB 23298900943</item>
    </izvorni_sadrzaj>
    <derivirana_varijabla naziv="DomainObject.Predmet.OstaliListFormatedOIB_1">
      <item>Hrvoje Kolčeg, OIB 23298900943</item>
    </derivirana_varijabla>
  </DomainObject.Predmet.OstaliListFormatedOIB>
  <DomainObject.Predmet.OstaliListFormatedWithAdress>
    <izvorni_sadrzaj>
      <item>Hrvoje Kolčeg, ISLAM 64 (ranije: ISLAM LATINSKI, ISLAM, 0), 23242 Islam Latinski</item>
    </izvorni_sadrzaj>
    <derivirana_varijabla naziv="DomainObject.Predmet.OstaliListFormatedWithAdress_1">
      <item>Hrvoje Kolčeg, ISLAM 64 (ranije: ISLAM LATINSKI, ISLAM, 0), 23242 Islam Latinski</item>
    </derivirana_varijabla>
  </DomainObject.Predmet.OstaliListFormatedWithAdress>
  <DomainObject.Predmet.OstaliListFormatedWithAdressOIB>
    <izvorni_sadrzaj>
      <item>Hrvoje Kolčeg, OIB 23298900943, ISLAM 64 (ranije: ISLAM LATINSKI, ISLAM, 0), 23242 Islam Latinski</item>
    </izvorni_sadrzaj>
    <derivirana_varijabla naziv="DomainObject.Predmet.OstaliListFormatedWithAdressOIB_1">
      <item>Hrvoje Kolčeg, OIB 23298900943, ISLAM 64 (ranije: ISLAM LATINSKI, ISLAM, 0), 23242 Islam Latinski</item>
    </derivirana_varijabla>
  </DomainObject.Predmet.OstaliListFormatedWithAdressOIB>
  <DomainObject.Predmet.OstaliListNazivFormated>
    <izvorni_sadrzaj>
      <item>Hrvoje Kolčeg</item>
    </izvorni_sadrzaj>
    <derivirana_varijabla naziv="DomainObject.Predmet.OstaliListNazivFormated_1">
      <item>Hrvoje Kolčeg</item>
    </derivirana_varijabla>
  </DomainObject.Predmet.OstaliListNazivFormated>
  <DomainObject.Predmet.OstaliListNazivFormatedOIB>
    <izvorni_sadrzaj>
      <item>Hrvoje Kolčeg, OIB 23298900943</item>
    </izvorni_sadrzaj>
    <derivirana_varijabla naziv="DomainObject.Predmet.OstaliListNazivFormatedOIB_1">
      <item>Hrvoje Kolčeg, OIB 23298900943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KOLČEG j.d.o.o. za ugostiteljstvo i usluge</izvorni_sadrzaj>
    <derivirana_varijabla naziv="DomainObject.Predmet.ProtustrankaIDrugi_1">KOLČEG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KOLČEG j.d.o.o. za ugostiteljstvo i usluge, OIB 65815308630, Islam 64, 23242 Islam Latinski</izvorni_sadrzaj>
    <derivirana_varijabla naziv="DomainObject.Predmet.ProtustrankaIDrugiAdressOIB_1">KOLČEG j.d.o.o. za ugostiteljstvo i usluge, OIB 65815308630, Islam 64,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KOLČEG j.d.o.o. za ugostiteljstvo i usluge</item>
      <item>Hrvoje Kolčeg</item>
    </izvorni_sadrzaj>
    <derivirana_varijabla naziv="DomainObject.Predmet.SudioniciListNaziv_1">
      <item>FINA</item>
      <item>KOLČEG j.d.o.o. za ugostiteljstvo i usluge</item>
      <item>Hrvoje Kolčeg</item>
    </derivirana_varijabla>
  </DomainObject.Predmet.SudioniciListNaziv>
  <DomainObject.Predmet.SudioniciListAdressOIB>
    <izvorni_sadrzaj>
      <item>FINA, OIB 85821130368</item>
      <item>KOLČEG j.d.o.o. za ugostiteljstvo i usluge, OIB 65815308630, Islam 64,23242 Islam Latinski</item>
      <item>Hrvoje Kolčeg, OIB 23298900943, ISLAM 64 (ranije: ISLAM LATINSKI, ISLAM, 0),23242 Islam Latinski</item>
    </izvorni_sadrzaj>
    <derivirana_varijabla naziv="DomainObject.Predmet.SudioniciListAdressOIB_1">
      <item>FINA, OIB 85821130368</item>
      <item>KOLČEG j.d.o.o. za ugostiteljstvo i usluge, OIB 65815308630, Islam 64,23242 Islam Latinski</item>
      <item>Hrvoje Kolčeg, OIB 23298900943, ISLAM 64 (ranije: ISLAM LATINSKI, ISLAM, 0),23242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65815308630</item>
      <item>, OIB 23298900943</item>
    </izvorni_sadrzaj>
    <derivirana_varijabla naziv="DomainObject.Predmet.SudioniciListNazivOIB_1">
      <item>, OIB 85821130368</item>
      <item>, OIB 65815308630</item>
      <item>, OIB 23298900943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1012</properties:Words>
  <properties:Characters>5486</properties:Characters>
  <properties:Lines>110</properties:Lines>
  <properties:Paragraphs>41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2018-05-03T06:18:00Z</dcterms:created>
  <dc:creator>wsadmin</dc:creator>
  <cp:lastModifiedBy>Nena Mužanović</cp:lastModifiedBy>
  <dcterms:modified xmlns:xsi="http://www.w3.org/2001/XMLSchema-instance" xsi:type="dcterms:W3CDTF">2018-05-14T12:49:00Z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(st-169-17 KOLČEG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