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f0f3" w14:paraId="fdcf0f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000445">
        <w:rPr>
          <w:rFonts w:cs="Times New Roman" w:hAnsi="Times New Roman" w:ascii="Times New Roman"/>
          <w:b w:val="false"/>
          <w:sz w:val="24"/>
          <w:szCs w:val="24"/>
        </w:rPr>
        <w:t>5456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000445">
        <w:t>BRGLEZ j.d.o.o., Jesenovec, Kurmanova 5, OIB: 06408418501</w:t>
      </w:r>
      <w:r w:rsidR="00F8624B">
        <w:t>,</w:t>
      </w:r>
      <w:r w:rsidR="00F32EC9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00445">
        <w:t>BRGLEZ j.d.o.o., Jesenovec, Kurmanova 5, OIB: 06408418501</w:t>
      </w:r>
      <w:r w:rsidR="00F8624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000445">
        <w:t>BRGLEZ j.d.o.o., Jesenovec, Kurmanova 5, OIB: 06408418501</w:t>
      </w:r>
      <w:r w:rsidR="00C7419C">
        <w:t>,</w:t>
      </w:r>
      <w:r w:rsidR="006C4C3C">
        <w:t xml:space="preserve"> </w:t>
      </w:r>
      <w:r w:rsidR="00000445">
        <w:t>Mateji Brglez, Jesenovec, Kurmanova 5, OIB: 55749271630</w:t>
      </w:r>
      <w:r w:rsidR="00C741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7419C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000445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00445">
        <w:t>10. kolovoza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000445">
        <w:t>BRGLEZ j.d.o.o., Jesenovec, Kurmanova 5, OIB: 06408418501</w:t>
      </w:r>
      <w:r w:rsidR="00704CD9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C75" w:rsidR="003F2C75">
      <w:r>
        <w:separator/>
      </w:r>
    </w:p>
  </w:endnote>
  <w:endnote w:id="0" w:type="continuationSeparator">
    <w:p w:rsidRDefault="003F2C75" w:rsidR="003F2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C75" w:rsidR="003F2C75">
      <w:r>
        <w:separator/>
      </w:r>
    </w:p>
  </w:footnote>
  <w:footnote w:id="0" w:type="continuationSeparator">
    <w:p w:rsidRDefault="003F2C75" w:rsidR="003F2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A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00445">
      <w:rPr>
        <w:rFonts w:hAnsi="Verdana" w:ascii="Verdana"/>
        <w:b w:val="false"/>
        <w:sz w:val="24"/>
        <w:szCs w:val="24"/>
      </w:rPr>
      <w:t>5456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27A85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A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A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A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A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A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A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A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A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5456</izvorni_sadrzaj>
    <derivirana_varijabla naziv="DomainObject.Predmet.Broj_1">5456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St-5456/2016</izvorni_sadrzaj>
    <derivirana_varijabla naziv="DomainObject.Predmet.OznakaBroj_1">St-5456/2016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BRGLEZ jednostavno društvo s ograničenom odgovornošću za proizvodnju i usluge</izvorni_sadrzaj>
    <derivirana_varijabla naziv="DomainObject.Predmet.ProtustrankaFormated_1">  BRGLEZ jednostavno društvo s ograničenom odgovornošću za proizvodnju i usluge</derivirana_varijabla>
  </DomainObject.Predmet.ProtustrankaFormated>
  <DomainObject.Predmet.ProtustrankaFormatedOIB>
    <izvorni_sadrzaj>  BRGLEZ jednostavno društvo s ograničenom odgovornošću za proizvodnju i usluge, OIB 06408418501</izvorni_sadrzaj>
    <derivirana_varijabla naziv="DomainObject.Predmet.ProtustrankaFormatedOIB_1">  BRGLEZ jednostavno društvo s ograničenom odgovornošću za proizvodnju i usluge, OIB 06408418501</derivirana_varijabla>
  </DomainObject.Predmet.ProtustrankaFormatedOIB>
  <DomainObject.Predmet.ProtustrankaFormatedWithAdress>
    <izvorni_sadrzaj> BRGLEZ jednostavno društvo s ograničenom odgovornošću za proizvodnju i usluge, Kurmanova 5, 10363 Jesenovec</izvorni_sadrzaj>
    <derivirana_varijabla naziv="DomainObject.Predmet.ProtustrankaFormatedWithAdress_1"> BRGLEZ jednostavno društvo s ograničenom odgovornošću za proizvodnju i usluge, Kurmanova 5, 10363 Jesenovec</derivirana_varijabla>
  </DomainObject.Predmet.ProtustrankaFormatedWithAdress>
  <DomainObject.Predmet.ProtustrankaFormatedWithAdressOIB>
    <izvorni_sadrzaj> BRGLEZ jednostavno društvo s ograničenom odgovornošću za proizvodnju i usluge, OIB 06408418501, Kurmanova 5, 10363 Jesenovec</izvorni_sadrzaj>
    <derivirana_varijabla naziv="DomainObject.Predmet.ProtustrankaFormatedWithAdressOIB_1"> BRGLEZ jednostavno društvo s ograničenom odgovornošću za proizvodnju i usluge, OIB 06408418501, Kurmanova 5, 10363 Jesenovec</derivirana_varijabla>
  </DomainObject.Predmet.ProtustrankaFormatedWithAdressOIB>
  <DomainObject.Predmet.ProtustrankaWithAdress>
    <izvorni_sadrzaj>BRGLEZ jednostavno društvo s ograničenom odgovornošću za proizvodnju i usluge Kurmanova 5, 10363 Jesenovec</izvorni_sadrzaj>
    <derivirana_varijabla naziv="DomainObject.Predmet.ProtustrankaWithAdress_1">BRGLEZ jednostavno društvo s ograničenom odgovornošću za proizvodnju i usluge Kurmanova 5, 10363 Jesenovec</derivirana_varijabla>
  </DomainObject.Predmet.ProtustrankaWithAdress>
  <DomainObject.Predmet.ProtustrankaWithAdressOIB>
    <izvorni_sadrzaj>BRGLEZ jednostavno društvo s ograničenom odgovornošću za proizvodnju i usluge, OIB 06408418501, Kurmanova 5, 10363 Jesenovec</izvorni_sadrzaj>
    <derivirana_varijabla naziv="DomainObject.Predmet.ProtustrankaWithAdressOIB_1">BRGLEZ jednostavno društvo s ograničenom odgovornošću za proizvodnju i usluge, OIB 06408418501, Kurmanova 5, 10363 Jesenovec</derivirana_varijabla>
  </DomainObject.Predmet.ProtustrankaWithAdressOIB>
  <DomainObject.Predmet.ProtustrankaNazivFormated>
    <izvorni_sadrzaj>BRGLEZ jednostavno društvo s ograničenom odgovornošću za proizvodnju i usluge</izvorni_sadrzaj>
    <derivirana_varijabla naziv="DomainObject.Predmet.ProtustrankaNazivFormated_1">BRGLEZ jednostavno društvo s ograničenom odgovornošću za proizvodnju i usluge</derivirana_varijabla>
  </DomainObject.Predmet.ProtustrankaNazivFormated>
  <DomainObject.Predmet.ProtustrankaNazivFormatedOIB>
    <izvorni_sadrzaj>BRGLEZ jednostavno društvo s ograničenom odgovornošću za proizvodnju i usluge, OIB 06408418501</izvorni_sadrzaj>
    <derivirana_varijabla naziv="DomainObject.Predmet.ProtustrankaNazivFormatedOIB_1">BRGLEZ jednostavno društvo s ograničenom odgovornošću za proizvodnju i usluge, OIB 06408418501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BRGLEZ jednostavno društvo s ograničenom odgovornošću za proizvodnju i usluge</item>
    </izvorni_sadrzaj>
    <derivirana_varijabla naziv="DomainObject.Predmet.ProtuStrankaListFormated_1">
      <item>BRGLEZ jednostavno društvo s ograničenom odgovornošću za proizvodnju i usluge</item>
    </derivirana_varijabla>
  </DomainObject.Predmet.ProtuStrankaListFormated>
  <DomainObject.Predmet.ProtuStrankaListFormatedOIB>
    <izvorni_sadrzaj>
      <item>BRGLEZ jednostavno društvo s ograničenom odgovornošću za proizvodnju i usluge, OIB 06408418501</item>
    </izvorni_sadrzaj>
    <derivirana_varijabla naziv="DomainObject.Predmet.ProtuStrankaListFormatedOIB_1">
      <item>BRGLEZ jednostavno društvo s ograničenom odgovornošću za proizvodnju i usluge, OIB 06408418501</item>
    </derivirana_varijabla>
  </DomainObject.Predmet.ProtuStrankaListFormatedOIB>
  <DomainObject.Predmet.ProtuStrankaListFormatedWithAdress>
    <izvorni_sadrzaj>
      <item>BRGLEZ jednostavno društvo s ograničenom odgovornošću za proizvodnju i usluge, Kurmanova 5, 10363 Jesenovec</item>
    </izvorni_sadrzaj>
    <derivirana_varijabla naziv="DomainObject.Predmet.ProtuStrankaListFormatedWithAdress_1">
      <item>BRGLEZ jednostavno društvo s ograničenom odgovornošću za proizvodnju i usluge, Kurmanova 5, 10363 Jesenovec</item>
    </derivirana_varijabla>
  </DomainObject.Predmet.ProtuStrankaListFormatedWithAdress>
  <DomainObject.Predmet.ProtuStrankaListFormatedWithAdressOIB>
    <izvorni_sadrzaj>
      <item>BRGLEZ jednostavno društvo s ograničenom odgovornošću za proizvodnju i usluge, OIB 06408418501, Kurmanova 5, 10363 Jesenovec</item>
    </izvorni_sadrzaj>
    <derivirana_varijabla naziv="DomainObject.Predmet.ProtuStrankaListFormatedWithAdressOIB_1">
      <item>BRGLEZ jednostavno društvo s ograničenom odgovornošću za proizvodnju i usluge, OIB 06408418501, Kurmanova 5, 10363 Jesenovec</item>
    </derivirana_varijabla>
  </DomainObject.Predmet.ProtuStrankaListFormatedWithAdressOIB>
  <DomainObject.Predmet.ProtuStrankaListNazivFormated>
    <izvorni_sadrzaj>
      <item>BRGLEZ jednostavno društvo s ograničenom odgovornošću za proizvodnju i usluge</item>
    </izvorni_sadrzaj>
    <derivirana_varijabla naziv="DomainObject.Predmet.ProtuStrankaListNazivFormated_1">
      <item>BRGLEZ jednostavno društvo s ograničenom odgovornošću za proizvodnju i usluge</item>
    </derivirana_varijabla>
  </DomainObject.Predmet.ProtuStrankaListNazivFormated>
  <DomainObject.Predmet.ProtuStrankaListNazivFormatedOIB>
    <izvorni_sadrzaj>
      <item>BRGLEZ jednostavno društvo s ograničenom odgovornošću za proizvodnju i usluge, OIB 06408418501</item>
    </izvorni_sadrzaj>
    <derivirana_varijabla naziv="DomainObject.Predmet.ProtuStrankaListNazivFormatedOIB_1">
      <item>BRGLEZ jednostavno društvo s ograničenom odgovornošću za proizvodnju i usluge, OIB 06408418501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BRGLEZ jednostavno društvo s ograničenom odgovornošću za proizvodnju i usluge</izvorni_sadrzaj>
    <derivirana_varijabla naziv="DomainObject.Predmet.ProtustrankaIDrugi_1">BRGLEZ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BRGLEZ jednostavno društvo s ograničenom odgovornošću za proizvodnju i usluge, OIB 06408418501, Kurmanova 5, 10363 Jesenovec</izvorni_sadrzaj>
    <derivirana_varijabla naziv="DomainObject.Predmet.ProtustrankaIDrugiAdressOIB_1">BRGLEZ jednostavno društvo s ograničenom odgovornošću za proizvodnju i usluge, OIB 06408418501,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BRGLEZ jednostavno društvo s ograničenom odgovornošću za proizvodnju i usluge</item>
    </izvorni_sadrzaj>
    <derivirana_varijabla naziv="DomainObject.Predmet.SudioniciListNaziv_1">
      <item>FINA Regionalni centar Zagreb</item>
      <item>BRGLEZ jednostavno društvo s ograničenom odgovornošću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BRGLEZ jednostavno društvo s ograničenom odgovornošću za proizvodnju i usluge, OIB 06408418501, Kurmanova 5,10363 Jesenovec</item>
    </izvorni_sadrzaj>
    <derivirana_varijabla naziv="DomainObject.Predmet.SudioniciListAdressOIB_1">
      <item>FINA Regionalni centar Zagreb, OIB 85821130368, Trg svibanjskih žrtava 1995. br. 1,10000 Zagreb</item>
      <item>BRGLEZ jednostavno društvo s ograničenom odgovornošću za proizvodnju i usluge, OIB 06408418501,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06408418501</item>
    </izvorni_sadrzaj>
    <derivirana_varijabla naziv="DomainObject.Predmet.SudioniciListNazivOIB_1">
      <item>, OIB 85821130368</item>
      <item>, OIB 06408418501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AC252-3C32-4ECD-8527-4421AC096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4612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2017-10-20T11:39:00Z</dcterms:created>
  <dc:creator>Korisnik</dc:creator>
  <cp:lastModifiedBy>Draženka Prpić</cp:lastModifiedBy>
  <cp:lastPrinted>2017-10-20T11:40:00Z</cp:lastPrinted>
  <dcterms:modified xmlns:xsi="http://www.w3.org/2001/XMLSchema-instance" xsi:type="dcterms:W3CDTF">2017-10-20T11:40:00Z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