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b3525" w14:paraId="f2b3525" w:rsidRDefault="00C52264" w:rsidP="00CB2BE2" w:rsidR="002E4BB8" w:rsidRPr="005D23CA">
      <w:pPr>
        <w:jc w:val="right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455861" w:rsidP="00455861" w:rsidR="00455861">
      <w:r>
        <w:t xml:space="preserve">    </w:t>
      </w:r>
      <w:r w:rsidR="00B23E32">
        <w:rPr>
          <w:noProof/>
        </w:rPr>
        <w:drawing>
          <wp:inline distR="0" distL="0" distB="0" distT="0">
            <wp:extent cy="957580" cx="7162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E4411" w:rsidR="00455861" w:rsidRPr="002F3D5C">
        <w:tc>
          <w:tcPr>
            <w:tcW w:type="dxa" w:w="3060"/>
          </w:tcPr>
          <w:p w:rsidRDefault="00455861" w:rsidP="007E4411" w:rsidR="00455861" w:rsidRPr="002F3D5C">
            <w:r w:rsidRPr="002F3D5C">
              <w:t>REPUBLIKA HRVATSKA</w:t>
            </w:r>
          </w:p>
          <w:p w:rsidRDefault="00455861" w:rsidP="007E4411" w:rsidR="00455861" w:rsidRPr="002F3D5C">
            <w:r w:rsidRPr="002F3D5C">
              <w:t>Trgovački sud u Zagrebu</w:t>
            </w:r>
          </w:p>
          <w:p w:rsidRDefault="00455861" w:rsidP="007E4411" w:rsidR="00455861" w:rsidRPr="002F3D5C">
            <w:r w:rsidRPr="002F3D5C">
              <w:t xml:space="preserve">Zagreb, </w:t>
            </w:r>
            <w:proofErr w:type="spellStart"/>
            <w:r w:rsidRPr="002F3D5C">
              <w:t>Amruševa</w:t>
            </w:r>
            <w:proofErr w:type="spellEnd"/>
            <w:r w:rsidRPr="002F3D5C">
              <w:t xml:space="preserve"> 2/II</w:t>
            </w:r>
          </w:p>
        </w:tc>
      </w:tr>
    </w:tbl>
    <w:p w:rsidRDefault="00455861" w:rsidP="00455861" w:rsidR="00455861" w:rsidRPr="00BF2229">
      <w:pPr>
        <w:jc w:val="right"/>
        <w:rPr>
          <w:lang w:val="pt-BR"/>
        </w:rPr>
      </w:pPr>
    </w:p>
    <w:p w:rsidRDefault="00455861" w:rsidP="00455861" w:rsidR="00455861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F23789" w:rsidP="00455861" w:rsidR="00F23789" w:rsidRPr="00BF2229">
      <w:pPr>
        <w:jc w:val="center"/>
        <w:rPr>
          <w:lang w:val="pt-BR"/>
        </w:rPr>
      </w:pPr>
    </w:p>
    <w:p w:rsidRDefault="00455861" w:rsidP="00455861" w:rsidR="00455861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55861" w:rsidP="00455861" w:rsidR="00455861" w:rsidRPr="00312C34">
      <w:pPr>
        <w:jc w:val="center"/>
      </w:pPr>
      <w:r w:rsidRPr="00312C34">
        <w:t xml:space="preserve">I </w:t>
      </w:r>
    </w:p>
    <w:p w:rsidRDefault="00455861" w:rsidP="00455861" w:rsidR="00455861">
      <w:pPr>
        <w:jc w:val="center"/>
      </w:pPr>
      <w:r w:rsidRPr="00312C34">
        <w:t xml:space="preserve">Z A K </w:t>
      </w:r>
      <w:proofErr w:type="spellStart"/>
      <w:r w:rsidRPr="00312C34">
        <w:t>LJ</w:t>
      </w:r>
      <w:proofErr w:type="spellEnd"/>
      <w:r w:rsidRPr="00312C34">
        <w:t xml:space="preserve"> U Č A K </w:t>
      </w:r>
    </w:p>
    <w:p w:rsidRDefault="00C971EC" w:rsidP="00455861" w:rsidR="00C971EC" w:rsidRPr="00312C34">
      <w:pPr>
        <w:jc w:val="center"/>
      </w:pPr>
    </w:p>
    <w:p w:rsidRDefault="00F9452A" w:rsidP="00F9452A" w:rsidR="00F9452A">
      <w:pPr>
        <w:jc w:val="both"/>
      </w:pPr>
      <w:r w:rsidRPr="003B182B">
        <w:t>Trgovački sud u Zagrebu</w:t>
      </w:r>
      <w:r>
        <w:t>,</w:t>
      </w:r>
      <w:r w:rsidRPr="00671B25">
        <w:t xml:space="preserve"> </w:t>
      </w:r>
      <w:r>
        <w:t>po sucu Nikoli Ribariću</w:t>
      </w:r>
      <w:r w:rsidRPr="00010102">
        <w:t xml:space="preserve">, kao stečajnom sucu, </w:t>
      </w:r>
      <w:r>
        <w:t xml:space="preserve">u stečajnom postupku nad dužnikom </w:t>
      </w:r>
      <w:r w:rsidRPr="00AD2DC1">
        <w:t>VETERINARSKA STANICA DONJA STUBICA d.o.o.</w:t>
      </w:r>
      <w:r>
        <w:t xml:space="preserve"> u stečaju, </w:t>
      </w:r>
      <w:r w:rsidRPr="00AD2DC1">
        <w:t>Donja Stubica (Grad Donja Stubica)</w:t>
      </w:r>
      <w:r>
        <w:t xml:space="preserve">, </w:t>
      </w:r>
      <w:r w:rsidRPr="00AD2DC1">
        <w:t xml:space="preserve">Kolodvorska </w:t>
      </w:r>
      <w:proofErr w:type="spellStart"/>
      <w:r w:rsidRPr="00AD2DC1">
        <w:t>20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 w:rsidRPr="00AD2DC1">
        <w:t>28327315755</w:t>
      </w:r>
      <w:proofErr w:type="spellEnd"/>
      <w:r>
        <w:t xml:space="preserve">, dana 5. travnja 2018. godine, </w:t>
      </w:r>
    </w:p>
    <w:p w:rsidRDefault="00210798" w:rsidP="005D23CA" w:rsidR="00A04249" w:rsidRPr="00D82C43">
      <w:pPr>
        <w:jc w:val="both"/>
        <w:rPr>
          <w:sz w:val="40"/>
          <w:szCs w:val="40"/>
        </w:rPr>
      </w:pPr>
      <w:r w:rsidRPr="00D82C43">
        <w:rPr>
          <w:sz w:val="40"/>
          <w:szCs w:val="40"/>
        </w:rPr>
        <w:t xml:space="preserve">                                          </w:t>
      </w:r>
    </w:p>
    <w:p w:rsidRDefault="00210798" w:rsidP="00210798" w:rsidR="00210798" w:rsidRPr="00841B03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841B03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841B03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841B03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D82C43" w:rsidP="00210798" w:rsidR="00D82C43" w:rsidRPr="00953DF9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953DF9" w:rsidP="004E566A" w:rsidR="00785671" w:rsidRPr="00953DF9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953DF9">
        <w:rPr>
          <w:rFonts w:hAnsi="Times New Roman" w:ascii="Times New Roman"/>
          <w:b w:val="false"/>
          <w:color w:val="auto"/>
          <w:szCs w:val="24"/>
        </w:rPr>
        <w:tab/>
      </w:r>
      <w:r w:rsidR="006C2557">
        <w:rPr>
          <w:rFonts w:hAnsi="Times New Roman" w:ascii="Times New Roman"/>
          <w:b w:val="false"/>
          <w:color w:val="auto"/>
          <w:szCs w:val="24"/>
        </w:rPr>
        <w:t xml:space="preserve">I. </w:t>
      </w:r>
      <w:r w:rsidRPr="00953DF9">
        <w:rPr>
          <w:rFonts w:hAnsi="Times New Roman" w:ascii="Times New Roman"/>
          <w:b w:val="false"/>
          <w:color w:val="auto"/>
          <w:szCs w:val="24"/>
        </w:rPr>
        <w:t>Daje se suglasnost stečajnom upravitelju na provedbu završne diobe</w:t>
      </w:r>
      <w:r>
        <w:rPr>
          <w:rFonts w:hAnsi="Times New Roman" w:ascii="Times New Roman"/>
          <w:b w:val="false"/>
          <w:color w:val="auto"/>
          <w:szCs w:val="24"/>
        </w:rPr>
        <w:t>.</w:t>
      </w:r>
    </w:p>
    <w:p w:rsidRDefault="006C2557" w:rsidP="00147322" w:rsidR="006C2557" w:rsidRPr="00CA134C">
      <w:pPr>
        <w:pStyle w:val="Podnaslov"/>
        <w:tabs>
          <w:tab w:pos="720" w:val="left"/>
        </w:tabs>
        <w:ind w:left="708"/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ab/>
      </w:r>
      <w:r w:rsidRPr="00CA134C">
        <w:rPr>
          <w:rFonts w:hAnsi="Times New Roman" w:ascii="Times New Roman"/>
          <w:b w:val="false"/>
          <w:color w:val="auto"/>
          <w:szCs w:val="24"/>
        </w:rPr>
        <w:t xml:space="preserve">II. </w:t>
      </w:r>
      <w:r w:rsidR="00312C34">
        <w:rPr>
          <w:rFonts w:hAnsi="Times New Roman" w:ascii="Times New Roman"/>
          <w:b w:val="false"/>
          <w:color w:val="auto"/>
          <w:szCs w:val="24"/>
        </w:rPr>
        <w:t>O</w:t>
      </w:r>
      <w:r w:rsidRPr="00CA134C">
        <w:rPr>
          <w:rFonts w:hAnsi="Times New Roman" w:ascii="Times New Roman"/>
          <w:b w:val="false"/>
          <w:color w:val="auto"/>
          <w:szCs w:val="24"/>
        </w:rPr>
        <w:t>dređuje se završno ročište vjerovnika za dan</w:t>
      </w:r>
      <w:r w:rsidR="00CA134C" w:rsidRPr="00772C18">
        <w:rPr>
          <w:rFonts w:hAnsi="Times New Roman" w:ascii="Times New Roman"/>
          <w:color w:val="auto"/>
          <w:szCs w:val="24"/>
        </w:rPr>
        <w:t xml:space="preserve"> </w:t>
      </w:r>
      <w:r w:rsidR="00147322">
        <w:rPr>
          <w:rFonts w:hAnsi="Times New Roman" w:ascii="Times New Roman"/>
          <w:color w:val="auto"/>
          <w:szCs w:val="24"/>
        </w:rPr>
        <w:t>6. lipnja 2018</w:t>
      </w:r>
      <w:r w:rsidR="00C971EC">
        <w:rPr>
          <w:rFonts w:hAnsi="Times New Roman" w:ascii="Times New Roman"/>
          <w:color w:val="auto"/>
          <w:szCs w:val="24"/>
        </w:rPr>
        <w:t xml:space="preserve">. u </w:t>
      </w:r>
      <w:r w:rsidR="00147322">
        <w:rPr>
          <w:rFonts w:hAnsi="Times New Roman" w:ascii="Times New Roman"/>
          <w:color w:val="auto"/>
          <w:szCs w:val="24"/>
        </w:rPr>
        <w:t>9,45</w:t>
      </w:r>
      <w:r w:rsidR="00C971EC">
        <w:rPr>
          <w:rFonts w:hAnsi="Times New Roman" w:ascii="Times New Roman"/>
          <w:color w:val="auto"/>
          <w:szCs w:val="24"/>
        </w:rPr>
        <w:t xml:space="preserve"> </w:t>
      </w:r>
      <w:r w:rsidR="00CA134C" w:rsidRPr="00A031C6">
        <w:rPr>
          <w:rFonts w:hAnsi="Times New Roman" w:ascii="Times New Roman"/>
          <w:color w:val="auto"/>
          <w:szCs w:val="24"/>
        </w:rPr>
        <w:t xml:space="preserve"> </w:t>
      </w:r>
      <w:r w:rsidRPr="00A031C6">
        <w:rPr>
          <w:rFonts w:hAnsi="Times New Roman" w:ascii="Times New Roman"/>
          <w:color w:val="auto"/>
          <w:szCs w:val="24"/>
        </w:rPr>
        <w:t>sati</w:t>
      </w:r>
      <w:r w:rsidR="00CA134C" w:rsidRPr="00A031C6">
        <w:rPr>
          <w:rFonts w:hAnsi="Times New Roman" w:ascii="Times New Roman"/>
          <w:color w:val="auto"/>
          <w:szCs w:val="24"/>
        </w:rPr>
        <w:t>,</w:t>
      </w:r>
      <w:r w:rsidR="00CA134C" w:rsidRPr="00CA134C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CA134C">
        <w:rPr>
          <w:rFonts w:hAnsi="Times New Roman" w:ascii="Times New Roman"/>
          <w:b w:val="false"/>
          <w:color w:val="auto"/>
          <w:szCs w:val="24"/>
        </w:rPr>
        <w:t>koje će se održati u Trgovačkom sudu u Zagrebu, Petrinjska 8, soba br. 96/II-stari dio sa sljedećim: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 xml:space="preserve">Dnevnim redom: 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>1. rasprava o završnom računa stečajnog upravitelja.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>2. podnošenje prigovora na završni popis.</w:t>
      </w:r>
    </w:p>
    <w:p w:rsidRDefault="004E566A" w:rsidP="00305A8A" w:rsidR="004E566A">
      <w:pPr>
        <w:ind w:firstLine="708" w:left="357"/>
        <w:jc w:val="both"/>
      </w:pPr>
    </w:p>
    <w:p w:rsidRDefault="00953DF9" w:rsidP="00953DF9" w:rsidR="00CA134C" w:rsidRPr="00841B03">
      <w:pPr>
        <w:jc w:val="center"/>
      </w:pPr>
      <w:r w:rsidRPr="00841B03">
        <w:t xml:space="preserve">z a k </w:t>
      </w:r>
      <w:proofErr w:type="spellStart"/>
      <w:r w:rsidRPr="00841B03">
        <w:t>lj</w:t>
      </w:r>
      <w:proofErr w:type="spellEnd"/>
      <w:r w:rsidRPr="00841B03">
        <w:t xml:space="preserve"> u č i o  j e</w:t>
      </w:r>
    </w:p>
    <w:p w:rsidRDefault="00953DF9" w:rsidP="00953DF9" w:rsidR="00DE7A26" w:rsidRPr="00953DF9">
      <w:pPr>
        <w:jc w:val="center"/>
        <w:rPr>
          <w:b/>
        </w:rPr>
      </w:pPr>
      <w:r w:rsidRPr="00953DF9">
        <w:rPr>
          <w:b/>
        </w:rPr>
        <w:t xml:space="preserve"> </w:t>
      </w:r>
    </w:p>
    <w:p w:rsidRDefault="00953DF9" w:rsidP="00D4566E" w:rsidR="00953DF9">
      <w:pPr>
        <w:ind w:firstLine="708"/>
        <w:jc w:val="both"/>
      </w:pPr>
      <w:r>
        <w:t>I Završni račun stečajnog upravitelja i završni diob</w:t>
      </w:r>
      <w:r w:rsidR="004E566A">
        <w:t>e</w:t>
      </w:r>
      <w:r>
        <w:t>ni popis izložiti će se na uvid vjerovnicima u sobi stečajnog suca u Za</w:t>
      </w:r>
      <w:r w:rsidR="004E566A">
        <w:t>g</w:t>
      </w:r>
      <w:r>
        <w:t xml:space="preserve">rebu, Petrinjska 8, soba br. </w:t>
      </w:r>
      <w:r w:rsidR="00F21090">
        <w:t>8</w:t>
      </w:r>
      <w:r w:rsidR="006C2557">
        <w:t>2</w:t>
      </w:r>
      <w:r>
        <w:t>/II.</w:t>
      </w:r>
    </w:p>
    <w:p w:rsidRDefault="00D4566E" w:rsidP="00D4566E" w:rsidR="00953DF9">
      <w:pPr>
        <w:jc w:val="both"/>
      </w:pPr>
      <w:r>
        <w:tab/>
      </w:r>
      <w:r w:rsidR="00953DF9">
        <w:t>II Nalaže se stečajnom upravitelju javno</w:t>
      </w:r>
      <w:r w:rsidR="00C869FC">
        <w:t>,</w:t>
      </w:r>
      <w:r w:rsidR="00953DF9">
        <w:t xml:space="preserve"> </w:t>
      </w:r>
      <w:r w:rsidR="00772C18">
        <w:t>n</w:t>
      </w:r>
      <w:r w:rsidR="00A031C6">
        <w:t>a e-oglasnoj ploči suda</w:t>
      </w:r>
      <w:r w:rsidR="00772C18">
        <w:t>,</w:t>
      </w:r>
      <w:r w:rsidR="00A031C6">
        <w:t xml:space="preserve"> </w:t>
      </w:r>
      <w:r w:rsidR="00953DF9">
        <w:t xml:space="preserve">objaviti zbroj tražbina i raspoloživi iznos iz stečajne mase koji će se raspodijeliti vjerovnicima. </w:t>
      </w:r>
    </w:p>
    <w:p w:rsidRDefault="00913323" w:rsidP="00953DF9" w:rsidR="00913323">
      <w:pPr>
        <w:jc w:val="center"/>
      </w:pPr>
    </w:p>
    <w:p w:rsidRDefault="00DE7A26" w:rsidP="00DE7A26" w:rsidR="00DE7A26">
      <w:pPr>
        <w:jc w:val="center"/>
      </w:pPr>
      <w:r>
        <w:t>Obrazloženje</w:t>
      </w:r>
    </w:p>
    <w:p w:rsidRDefault="004E566A" w:rsidP="00AD54B7" w:rsidR="004E566A"/>
    <w:p w:rsidRDefault="00953DF9" w:rsidP="00DE7A26" w:rsidR="00772C18">
      <w:pPr>
        <w:jc w:val="both"/>
      </w:pPr>
      <w:r>
        <w:tab/>
        <w:t>Uz podnesak od</w:t>
      </w:r>
      <w:r w:rsidR="00EE3CE2">
        <w:t xml:space="preserve"> </w:t>
      </w:r>
      <w:r w:rsidR="00147322">
        <w:t>27.3.2018. stečajni</w:t>
      </w:r>
      <w:r w:rsidR="00CA134C">
        <w:t xml:space="preserve"> upravitelj dostavio </w:t>
      </w:r>
      <w:r w:rsidR="00147322">
        <w:t xml:space="preserve">je </w:t>
      </w:r>
      <w:r w:rsidR="00CA134C">
        <w:t xml:space="preserve">stečajnom sucu završni diobni popis i </w:t>
      </w:r>
      <w:r w:rsidR="00913323">
        <w:t xml:space="preserve">završni račun te </w:t>
      </w:r>
      <w:r w:rsidR="00CA134C">
        <w:t>predložio održavanje završnog ročišta</w:t>
      </w:r>
      <w:r w:rsidR="00913323">
        <w:t>.</w:t>
      </w:r>
    </w:p>
    <w:p w:rsidRDefault="004E566A" w:rsidP="00DE7A26" w:rsidR="004E566A">
      <w:pPr>
        <w:jc w:val="both"/>
      </w:pPr>
      <w:r>
        <w:tab/>
      </w:r>
      <w:r w:rsidR="00DA5338">
        <w:t xml:space="preserve"> </w:t>
      </w:r>
      <w:r>
        <w:t xml:space="preserve">Prema odredbi članka </w:t>
      </w:r>
      <w:r w:rsidR="00962BB7">
        <w:t>282</w:t>
      </w:r>
      <w:r>
        <w:t>. stavak 2. Stečajnog zakona</w:t>
      </w:r>
      <w:r w:rsidR="0031201A">
        <w:t xml:space="preserve"> (NN </w:t>
      </w:r>
      <w:r w:rsidR="00962BB7">
        <w:t>71/15</w:t>
      </w:r>
      <w:r w:rsidR="0031201A">
        <w:t xml:space="preserve"> dalje: SZ)</w:t>
      </w:r>
      <w:r w:rsidR="00DA5338">
        <w:t xml:space="preserve"> </w:t>
      </w:r>
      <w:r w:rsidR="0031201A">
        <w:t>z</w:t>
      </w:r>
      <w:r>
        <w:t>avršna dioba se može poduzeti samo uz suglasnost stečajnog suca. Kako je unovčena sva stečajna masa ne postoje pravne ni stvarne zapreke za poduzimanje završne diobe. Stoga je</w:t>
      </w:r>
      <w:r w:rsidR="006A62D7">
        <w:t>,</w:t>
      </w:r>
      <w:r>
        <w:t xml:space="preserve"> a temeljem članka </w:t>
      </w:r>
      <w:r w:rsidR="00962BB7">
        <w:t>282</w:t>
      </w:r>
      <w:r>
        <w:t>. stavak 2. S</w:t>
      </w:r>
      <w:r w:rsidR="0031201A">
        <w:t>Z-a</w:t>
      </w:r>
      <w:r>
        <w:t xml:space="preserve"> </w:t>
      </w:r>
      <w:r w:rsidR="006C2557">
        <w:t xml:space="preserve">odlučeno kao u </w:t>
      </w:r>
      <w:proofErr w:type="spellStart"/>
      <w:r w:rsidR="006A62D7">
        <w:t>toč</w:t>
      </w:r>
      <w:proofErr w:type="spellEnd"/>
      <w:r w:rsidR="006A62D7">
        <w:t xml:space="preserve">. I </w:t>
      </w:r>
      <w:r w:rsidR="006C2557">
        <w:t>izre</w:t>
      </w:r>
      <w:r w:rsidR="006A62D7">
        <w:t>ke</w:t>
      </w:r>
      <w:r w:rsidR="006C2557">
        <w:t xml:space="preserve"> rješenja. </w:t>
      </w:r>
    </w:p>
    <w:p w:rsidRDefault="004E566A" w:rsidP="00DE7A26" w:rsidR="004E566A">
      <w:pPr>
        <w:jc w:val="both"/>
      </w:pPr>
      <w:r>
        <w:tab/>
        <w:t xml:space="preserve">Prema odredbi članka </w:t>
      </w:r>
      <w:r w:rsidR="007F2C5E">
        <w:t>283</w:t>
      </w:r>
      <w:r>
        <w:t xml:space="preserve">. stavak 1. SZ-a prigodom davanja suglasnosti na završnu diobu stečajni sudac određuje završno ročište vjerovnika. </w:t>
      </w:r>
    </w:p>
    <w:p w:rsidRDefault="004E566A" w:rsidP="00DE7A26" w:rsidR="004E566A">
      <w:pPr>
        <w:jc w:val="both"/>
      </w:pPr>
      <w:r>
        <w:tab/>
        <w:t>Kako je stečajni sudac dao suglasnost za završnu diobu</w:t>
      </w:r>
      <w:r w:rsidR="00DA5338">
        <w:t>,</w:t>
      </w:r>
      <w:r>
        <w:t xml:space="preserve"> to je ujedno</w:t>
      </w:r>
      <w:r w:rsidR="0031201A">
        <w:t xml:space="preserve"> temeljem članka </w:t>
      </w:r>
      <w:r w:rsidR="007F2C5E">
        <w:t>283</w:t>
      </w:r>
      <w:r w:rsidR="0031201A">
        <w:t xml:space="preserve">. stavak 1. SZ-a </w:t>
      </w:r>
      <w:r>
        <w:t>odredio završno ročište vjerovnika (točka II rješenja).</w:t>
      </w:r>
    </w:p>
    <w:p w:rsidRDefault="00CA134C" w:rsidP="00DE7A26" w:rsidR="004E566A">
      <w:pPr>
        <w:jc w:val="both"/>
      </w:pPr>
      <w:r>
        <w:tab/>
      </w:r>
      <w:r w:rsidR="00913323">
        <w:t>Kod stečajnog dužnika nije osnova</w:t>
      </w:r>
      <w:r w:rsidR="007F2C5E">
        <w:t>n</w:t>
      </w:r>
      <w:r w:rsidR="00913323">
        <w:t xml:space="preserve"> odbor vjerovnika</w:t>
      </w:r>
      <w:r w:rsidR="007F2C5E">
        <w:t>.</w:t>
      </w:r>
    </w:p>
    <w:p w:rsidRDefault="0086171F" w:rsidP="00DE7A26" w:rsidR="0086171F">
      <w:pPr>
        <w:jc w:val="both"/>
      </w:pPr>
    </w:p>
    <w:p w:rsidRDefault="004E566A" w:rsidP="00DE7A26" w:rsidR="004E566A" w:rsidRPr="00CA134C">
      <w:pPr>
        <w:jc w:val="both"/>
      </w:pPr>
      <w:r>
        <w:lastRenderedPageBreak/>
        <w:tab/>
      </w:r>
      <w:r w:rsidRPr="00CA134C">
        <w:t xml:space="preserve">O izlaganju završnog računa odlučeno je temeljem članka </w:t>
      </w:r>
      <w:r w:rsidR="00124CC0">
        <w:t>95. stavak 4.</w:t>
      </w:r>
      <w:r w:rsidRPr="00CA134C">
        <w:t xml:space="preserve"> SZ-a</w:t>
      </w:r>
      <w:r w:rsidR="0031201A" w:rsidRPr="00CA134C">
        <w:t xml:space="preserve"> (točka I zaključka)</w:t>
      </w:r>
      <w:r w:rsidRPr="00CA134C">
        <w:t>.</w:t>
      </w:r>
    </w:p>
    <w:p w:rsidRDefault="00772C18" w:rsidP="00DE7A26" w:rsidR="004E566A" w:rsidRPr="00CA134C">
      <w:pPr>
        <w:jc w:val="both"/>
      </w:pPr>
      <w:r>
        <w:tab/>
      </w:r>
      <w:r w:rsidR="004E566A" w:rsidRPr="00CA134C">
        <w:t xml:space="preserve">O izlaganju završnog diobenog popisa odlučeno je temeljem članka </w:t>
      </w:r>
      <w:r w:rsidR="0066249C">
        <w:t>274</w:t>
      </w:r>
      <w:r w:rsidR="0031201A" w:rsidRPr="00CA134C">
        <w:t>. stavak 1. Stečajnog zakona(točka I zaključka).</w:t>
      </w:r>
      <w:r w:rsidR="004E566A" w:rsidRPr="00CA134C">
        <w:t xml:space="preserve">    </w:t>
      </w:r>
    </w:p>
    <w:p w:rsidRDefault="004E566A" w:rsidP="00DE7A26" w:rsidR="004E566A" w:rsidRPr="006C2557">
      <w:pPr>
        <w:jc w:val="both"/>
        <w:rPr>
          <w:i/>
        </w:rPr>
      </w:pPr>
      <w:r w:rsidRPr="006C2557">
        <w:rPr>
          <w:i/>
        </w:rPr>
        <w:t xml:space="preserve"> </w:t>
      </w:r>
    </w:p>
    <w:p w:rsidRDefault="004E566A" w:rsidP="00DE7A26" w:rsidR="008C011C" w:rsidRPr="005D23CA">
      <w:pPr>
        <w:jc w:val="both"/>
      </w:pPr>
      <w:r w:rsidRPr="006C2557">
        <w:rPr>
          <w:i/>
        </w:rPr>
        <w:tab/>
      </w:r>
      <w:r w:rsidRPr="00D4566E">
        <w:t xml:space="preserve">Obveza javne objave podatka o </w:t>
      </w:r>
      <w:r w:rsidR="00D4566E">
        <w:t>z</w:t>
      </w:r>
      <w:r w:rsidRPr="00D4566E">
        <w:t xml:space="preserve">broju tražbina i raspoloživom iznosu stečajne mase koji će se raspodijeliti vjerovnicima (točka II zaključka) proizlazi iz odredbe članka </w:t>
      </w:r>
      <w:r w:rsidR="0066249C">
        <w:t>274</w:t>
      </w:r>
      <w:r w:rsidRPr="00D4566E">
        <w:t>. stavak 2. SZ-a.</w:t>
      </w:r>
    </w:p>
    <w:p w:rsidRDefault="007D0288" w:rsidP="00210798" w:rsidR="00210798">
      <w:pPr>
        <w:ind w:left="360"/>
        <w:jc w:val="center"/>
      </w:pPr>
      <w:r w:rsidRPr="005D23CA">
        <w:t>Zagreb</w:t>
      </w:r>
      <w:r w:rsidR="00256C13" w:rsidRPr="005D23CA">
        <w:t>,</w:t>
      </w:r>
      <w:r w:rsidR="00C059C7">
        <w:t xml:space="preserve"> </w:t>
      </w:r>
      <w:r w:rsidR="0066249C">
        <w:t>5</w:t>
      </w:r>
      <w:r w:rsidR="0047320A">
        <w:t>.</w:t>
      </w:r>
      <w:r w:rsidR="0066249C">
        <w:t xml:space="preserve"> travnja</w:t>
      </w:r>
      <w:r w:rsidR="0027775F">
        <w:t xml:space="preserve"> </w:t>
      </w:r>
      <w:r w:rsidR="00D4566E">
        <w:t>201</w:t>
      </w:r>
      <w:r w:rsidR="00363937">
        <w:t>8.</w:t>
      </w:r>
      <w:r w:rsidRPr="005D23CA">
        <w:t xml:space="preserve"> </w:t>
      </w:r>
    </w:p>
    <w:p w:rsidRDefault="004E2F55" w:rsidP="00210798" w:rsidR="004E2F55">
      <w:pPr>
        <w:ind w:left="360"/>
        <w:jc w:val="center"/>
      </w:pPr>
    </w:p>
    <w:p w:rsidRDefault="00841B03" w:rsidP="00E91121" w:rsidR="00841B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41B03" w:rsidP="0066249C" w:rsidR="008007D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8007DA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8007DA" w:rsidP="008007DA" w:rsidR="008007DA">
      <w:pPr>
        <w:ind w:firstLine="708" w:left="4248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8007DA" w:rsidR="008007DA"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Jadranka Zelić</w:t>
      </w:r>
    </w:p>
    <w:p w:rsidRDefault="00841B03" w:rsidP="0066249C" w:rsidR="00841B0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41B03" w:rsidP="00841B03" w:rsidR="00841B0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059C7" w:rsidP="00841B03" w:rsidR="00C059C7">
      <w:pPr>
        <w:ind w:left="4956"/>
        <w:jc w:val="both"/>
      </w:pPr>
    </w:p>
    <w:p w:rsidRDefault="007D0288" w:rsidP="008D1DD1" w:rsidR="00164CAA">
      <w:r w:rsidRPr="005D23CA">
        <w:t>UPUTA</w:t>
      </w:r>
      <w:r w:rsidR="00164CAA" w:rsidRPr="005D23CA">
        <w:t xml:space="preserve"> O PRAVNOM LIJEKU:</w:t>
      </w:r>
    </w:p>
    <w:p w:rsidRDefault="00AD54B7" w:rsidP="008D1DD1" w:rsidR="00AD54B7" w:rsidRPr="005D23CA"/>
    <w:p w:rsidRDefault="00164CAA" w:rsidP="00CE0CAA" w:rsidR="00CE0CAA">
      <w:pPr>
        <w:numPr>
          <w:ilvl w:val="0"/>
          <w:numId w:val="11"/>
        </w:numPr>
      </w:pPr>
      <w:r w:rsidRPr="005D23CA">
        <w:t xml:space="preserve">Protiv </w:t>
      </w:r>
      <w:r w:rsidR="00CE0CAA">
        <w:t xml:space="preserve">točke I </w:t>
      </w:r>
      <w:r w:rsidRPr="005D23CA">
        <w:t>ovog rješenja</w:t>
      </w:r>
      <w:r w:rsidR="00CE0CAA">
        <w:t xml:space="preserve"> može se uložiti žalba Visokom trgovačkom sudu RH u roku od 8 dana. Žalba se ulaže putem ovog suda u 2 primjerka.</w:t>
      </w:r>
    </w:p>
    <w:p w:rsidRDefault="00CE0CAA" w:rsidP="00CE0CAA" w:rsidR="00164CAA">
      <w:pPr>
        <w:numPr>
          <w:ilvl w:val="0"/>
          <w:numId w:val="11"/>
        </w:numPr>
      </w:pPr>
      <w:r>
        <w:t>Protiv</w:t>
      </w:r>
      <w:r w:rsidR="00AD54B7">
        <w:t xml:space="preserve"> </w:t>
      </w:r>
      <w:r w:rsidR="002F41BF">
        <w:t xml:space="preserve">točke II </w:t>
      </w:r>
      <w:r w:rsidR="00AD54B7">
        <w:t xml:space="preserve">ovog </w:t>
      </w:r>
      <w:r>
        <w:t xml:space="preserve"> </w:t>
      </w:r>
      <w:r w:rsidR="002F41BF">
        <w:t xml:space="preserve">rješenja </w:t>
      </w:r>
      <w:r w:rsidR="00164CAA" w:rsidRPr="005D23CA">
        <w:t>nije dopuštena</w:t>
      </w:r>
      <w:r w:rsidR="00AD54B7">
        <w:t xml:space="preserve"> žalba</w:t>
      </w:r>
      <w:r w:rsidR="00164CAA" w:rsidRPr="005D23CA">
        <w:t xml:space="preserve"> (čl. 278. </w:t>
      </w:r>
      <w:proofErr w:type="spellStart"/>
      <w:r w:rsidR="00164CAA" w:rsidRPr="005D23CA">
        <w:t>ZPP</w:t>
      </w:r>
      <w:proofErr w:type="spellEnd"/>
      <w:r w:rsidR="00164CAA" w:rsidRPr="005D23CA">
        <w:t>-a u vezi čl. 6. SZ-a).</w:t>
      </w:r>
    </w:p>
    <w:p w:rsidRDefault="002F41BF" w:rsidP="00CE0CAA" w:rsidR="002F41BF">
      <w:pPr>
        <w:numPr>
          <w:ilvl w:val="0"/>
          <w:numId w:val="11"/>
        </w:numPr>
      </w:pPr>
      <w:r>
        <w:t>Protiv zaključka nije dopuštena žalba (članka 1</w:t>
      </w:r>
      <w:r w:rsidR="0066249C">
        <w:t>9.</w:t>
      </w:r>
      <w:r>
        <w:t xml:space="preserve"> stavak </w:t>
      </w:r>
      <w:r w:rsidR="0066249C">
        <w:t>7</w:t>
      </w:r>
      <w:r>
        <w:t xml:space="preserve">. </w:t>
      </w:r>
      <w:proofErr w:type="spellStart"/>
      <w:r>
        <w:t>ZPP</w:t>
      </w:r>
      <w:proofErr w:type="spellEnd"/>
      <w:r>
        <w:t>-a)</w:t>
      </w:r>
    </w:p>
    <w:p w:rsidRDefault="004E566A" w:rsidP="008D1DD1" w:rsidR="004E566A"/>
    <w:p w:rsidRDefault="004E566A" w:rsidP="008D1DD1" w:rsidR="004E566A" w:rsidRPr="005D23CA"/>
    <w:p w:rsidRDefault="00C24CE1" w:rsidP="00370380" w:rsidR="00C24CE1"/>
    <w:p w:rsidRDefault="00613248" w:rsidR="00613248"/>
    <w:sectPr w:rsidSect="00164CAA" w:rsidR="00613248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DC" w:rsidR="006543DC">
      <w:r>
        <w:separator/>
      </w:r>
    </w:p>
  </w:endnote>
  <w:endnote w:id="0" w:type="continuationSeparator">
    <w:p w:rsidRDefault="006543DC" w:rsidR="00654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DC" w:rsidR="006543DC">
      <w:r>
        <w:separator/>
      </w:r>
    </w:p>
  </w:footnote>
  <w:footnote w:id="0" w:type="continuationSeparator">
    <w:p w:rsidRDefault="006543DC" w:rsidR="006543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38ED" w:rsidR="007038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4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B7817" w:rsidP="00363937" w:rsidR="007038ED">
    <w:pPr>
      <w:pStyle w:val="Zaglavlje"/>
      <w:jc w:val="right"/>
    </w:pPr>
    <w:r>
      <w:tab/>
    </w:r>
    <w:r>
      <w:tab/>
    </w:r>
    <w:proofErr w:type="spellStart"/>
    <w:smartTag w:element="metricconverter" w:uri="urn:schemas-microsoft-com:office:smarttags">
      <w:smartTagPr>
        <w:attr w:val="72 St" w:name="ProductID"/>
      </w:smartTagPr>
      <w:r w:rsidR="00363937" w:rsidRPr="002F67E5">
        <w:t>72</w:t>
      </w:r>
      <w:proofErr w:type="spellEnd"/>
      <w:r w:rsidR="00363937" w:rsidRPr="002F67E5">
        <w:t xml:space="preserve"> St</w:t>
      </w:r>
    </w:smartTag>
    <w:r w:rsidR="00363937" w:rsidRPr="002F67E5">
      <w:t xml:space="preserve"> -</w:t>
    </w:r>
    <w:proofErr w:type="spellStart"/>
    <w:r w:rsidR="00F9452A">
      <w:t>5123</w:t>
    </w:r>
    <w:proofErr w:type="spellEnd"/>
    <w:r w:rsidR="00F9452A">
      <w:t>/</w:t>
    </w:r>
    <w:proofErr w:type="spellStart"/>
    <w:r w:rsidR="00F9452A">
      <w:t>2015</w:t>
    </w:r>
    <w:proofErr w:type="spellEnd"/>
    <w:r w:rsidR="008007DA">
      <w:t xml:space="preserve">- </w:t>
    </w:r>
    <w:proofErr w:type="spellStart"/>
    <w:r w:rsidR="008007DA">
      <w:t>44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71C93"/>
    <w:rsid w:val="00084241"/>
    <w:rsid w:val="00085D95"/>
    <w:rsid w:val="000A6AC5"/>
    <w:rsid w:val="000B7817"/>
    <w:rsid w:val="000D26B1"/>
    <w:rsid w:val="000E7946"/>
    <w:rsid w:val="001057F6"/>
    <w:rsid w:val="00114430"/>
    <w:rsid w:val="00117797"/>
    <w:rsid w:val="00124CC0"/>
    <w:rsid w:val="001328DA"/>
    <w:rsid w:val="00140DB3"/>
    <w:rsid w:val="00147322"/>
    <w:rsid w:val="00147A0B"/>
    <w:rsid w:val="00151AA7"/>
    <w:rsid w:val="00164CAA"/>
    <w:rsid w:val="00183D9A"/>
    <w:rsid w:val="001C1427"/>
    <w:rsid w:val="001C15EC"/>
    <w:rsid w:val="001D562A"/>
    <w:rsid w:val="00201720"/>
    <w:rsid w:val="00210798"/>
    <w:rsid w:val="00250E51"/>
    <w:rsid w:val="00256C13"/>
    <w:rsid w:val="0027775F"/>
    <w:rsid w:val="00290752"/>
    <w:rsid w:val="002A7D72"/>
    <w:rsid w:val="002D0F33"/>
    <w:rsid w:val="002E4BB8"/>
    <w:rsid w:val="002F41BF"/>
    <w:rsid w:val="003051CB"/>
    <w:rsid w:val="00305A8A"/>
    <w:rsid w:val="003102E6"/>
    <w:rsid w:val="0031201A"/>
    <w:rsid w:val="00312C34"/>
    <w:rsid w:val="00313214"/>
    <w:rsid w:val="00363937"/>
    <w:rsid w:val="00370380"/>
    <w:rsid w:val="00400F7B"/>
    <w:rsid w:val="004020FE"/>
    <w:rsid w:val="0040344D"/>
    <w:rsid w:val="00413795"/>
    <w:rsid w:val="004511BC"/>
    <w:rsid w:val="00455861"/>
    <w:rsid w:val="00455BA1"/>
    <w:rsid w:val="00467898"/>
    <w:rsid w:val="0047320A"/>
    <w:rsid w:val="00483A2F"/>
    <w:rsid w:val="00485CAB"/>
    <w:rsid w:val="004E2F55"/>
    <w:rsid w:val="004E566A"/>
    <w:rsid w:val="00505962"/>
    <w:rsid w:val="005529EA"/>
    <w:rsid w:val="00552E7D"/>
    <w:rsid w:val="00575CCF"/>
    <w:rsid w:val="005A395A"/>
    <w:rsid w:val="005C1436"/>
    <w:rsid w:val="005D23CA"/>
    <w:rsid w:val="006044A7"/>
    <w:rsid w:val="00613248"/>
    <w:rsid w:val="00636780"/>
    <w:rsid w:val="00641319"/>
    <w:rsid w:val="006543DC"/>
    <w:rsid w:val="006604A3"/>
    <w:rsid w:val="0066249C"/>
    <w:rsid w:val="00685890"/>
    <w:rsid w:val="006A62D7"/>
    <w:rsid w:val="006C2557"/>
    <w:rsid w:val="006D4DB2"/>
    <w:rsid w:val="00701444"/>
    <w:rsid w:val="007038ED"/>
    <w:rsid w:val="00725EFF"/>
    <w:rsid w:val="007625AF"/>
    <w:rsid w:val="00772C18"/>
    <w:rsid w:val="00777886"/>
    <w:rsid w:val="00784BBD"/>
    <w:rsid w:val="00785671"/>
    <w:rsid w:val="007A12DF"/>
    <w:rsid w:val="007B0448"/>
    <w:rsid w:val="007B51CD"/>
    <w:rsid w:val="007D009D"/>
    <w:rsid w:val="007D0288"/>
    <w:rsid w:val="007D27AD"/>
    <w:rsid w:val="007E4411"/>
    <w:rsid w:val="007F2C5E"/>
    <w:rsid w:val="007F5F7C"/>
    <w:rsid w:val="008007DA"/>
    <w:rsid w:val="00834C87"/>
    <w:rsid w:val="00841B03"/>
    <w:rsid w:val="008558F8"/>
    <w:rsid w:val="00855C48"/>
    <w:rsid w:val="0086171F"/>
    <w:rsid w:val="00863AA6"/>
    <w:rsid w:val="008744BE"/>
    <w:rsid w:val="008839D7"/>
    <w:rsid w:val="00892FC4"/>
    <w:rsid w:val="008B224D"/>
    <w:rsid w:val="008C011C"/>
    <w:rsid w:val="008D1DD1"/>
    <w:rsid w:val="008D49DD"/>
    <w:rsid w:val="008E0716"/>
    <w:rsid w:val="008E58B9"/>
    <w:rsid w:val="008E7DD6"/>
    <w:rsid w:val="008F0F39"/>
    <w:rsid w:val="008F62A2"/>
    <w:rsid w:val="00903EED"/>
    <w:rsid w:val="00907659"/>
    <w:rsid w:val="00913323"/>
    <w:rsid w:val="00953DF9"/>
    <w:rsid w:val="00962BB7"/>
    <w:rsid w:val="009B05B9"/>
    <w:rsid w:val="009D25C4"/>
    <w:rsid w:val="00A031C6"/>
    <w:rsid w:val="00A04249"/>
    <w:rsid w:val="00A54B40"/>
    <w:rsid w:val="00AA3120"/>
    <w:rsid w:val="00AD3291"/>
    <w:rsid w:val="00AD3AD6"/>
    <w:rsid w:val="00AD54B7"/>
    <w:rsid w:val="00AD7333"/>
    <w:rsid w:val="00B02AA1"/>
    <w:rsid w:val="00B23E32"/>
    <w:rsid w:val="00B30E14"/>
    <w:rsid w:val="00B33D39"/>
    <w:rsid w:val="00B91272"/>
    <w:rsid w:val="00BA08F9"/>
    <w:rsid w:val="00BD3D20"/>
    <w:rsid w:val="00C059C7"/>
    <w:rsid w:val="00C13A9F"/>
    <w:rsid w:val="00C13B6B"/>
    <w:rsid w:val="00C170C1"/>
    <w:rsid w:val="00C17BD8"/>
    <w:rsid w:val="00C22F3B"/>
    <w:rsid w:val="00C24CE1"/>
    <w:rsid w:val="00C45F83"/>
    <w:rsid w:val="00C52264"/>
    <w:rsid w:val="00C54AF7"/>
    <w:rsid w:val="00C72C1C"/>
    <w:rsid w:val="00C761E1"/>
    <w:rsid w:val="00C818FE"/>
    <w:rsid w:val="00C81F3C"/>
    <w:rsid w:val="00C869FC"/>
    <w:rsid w:val="00C95828"/>
    <w:rsid w:val="00C961B5"/>
    <w:rsid w:val="00C971EC"/>
    <w:rsid w:val="00CA134C"/>
    <w:rsid w:val="00CB2BE2"/>
    <w:rsid w:val="00CC70C1"/>
    <w:rsid w:val="00CD2763"/>
    <w:rsid w:val="00CD3998"/>
    <w:rsid w:val="00CE0CAA"/>
    <w:rsid w:val="00CF7359"/>
    <w:rsid w:val="00D10E1E"/>
    <w:rsid w:val="00D11CAA"/>
    <w:rsid w:val="00D26C29"/>
    <w:rsid w:val="00D448BE"/>
    <w:rsid w:val="00D45115"/>
    <w:rsid w:val="00D4566E"/>
    <w:rsid w:val="00D82C43"/>
    <w:rsid w:val="00DA390E"/>
    <w:rsid w:val="00DA478C"/>
    <w:rsid w:val="00DA5338"/>
    <w:rsid w:val="00DA7865"/>
    <w:rsid w:val="00DC2BF3"/>
    <w:rsid w:val="00DE7A26"/>
    <w:rsid w:val="00E15F6E"/>
    <w:rsid w:val="00E17061"/>
    <w:rsid w:val="00E5539D"/>
    <w:rsid w:val="00E973A8"/>
    <w:rsid w:val="00EE3CE2"/>
    <w:rsid w:val="00F04123"/>
    <w:rsid w:val="00F147FB"/>
    <w:rsid w:val="00F21090"/>
    <w:rsid w:val="00F22439"/>
    <w:rsid w:val="00F23789"/>
    <w:rsid w:val="00F33C40"/>
    <w:rsid w:val="00F41208"/>
    <w:rsid w:val="00F50B10"/>
    <w:rsid w:val="00F56481"/>
    <w:rsid w:val="00F9452A"/>
    <w:rsid w:val="00FA078B"/>
    <w:rsid w:val="00FA3398"/>
    <w:rsid w:val="00FD6BC7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841B0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044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044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4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4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4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841B0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044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044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4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4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4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5123</izvorni_sadrzaj>
    <derivirana_varijabla naziv="DomainObject.Predmet.Broj_1">5123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St-5123/2015</izvorni_sadrzaj>
    <derivirana_varijabla naziv="DomainObject.Predmet.OznakaBroj_1">St-5123/2015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VETERINARSKA STANICA DONJA STUBICA d.o.o.</izvorni_sadrzaj>
    <derivirana_varijabla naziv="DomainObject.Predmet.ProtustrankaFormated_1">  VETERINARSKA STANICA DONJA STUBICA d.o.o.</derivirana_varijabla>
  </DomainObject.Predmet.ProtustrankaFormated>
  <DomainObject.Predmet.ProtustrankaFormatedOIB>
    <izvorni_sadrzaj>  VETERINARSKA STANICA DONJA STUBICA d.o.o., OIB 28327315755</izvorni_sadrzaj>
    <derivirana_varijabla naziv="DomainObject.Predmet.ProtustrankaFormatedOIB_1">  VETERINARSKA STANICA DONJA STUBICA d.o.o., OIB 28327315755</derivirana_varijabla>
  </DomainObject.Predmet.ProtustrankaFormatedOIB>
  <DomainObject.Predmet.ProtustrankaFormatedWithAdress>
    <izvorni_sadrzaj> VETERINARSKA STANICA DONJA STUBICA d.o.o., Kolodvorska 20, 49240 Donja Stubica</izvorni_sadrzaj>
    <derivirana_varijabla naziv="DomainObject.Predmet.ProtustrankaFormatedWithAdress_1"> VETERINARSKA STANICA DONJA STUBICA d.o.o., Kolodvorska 20, 49240 Donja Stubica</derivirana_varijabla>
  </DomainObject.Predmet.ProtustrankaFormatedWithAdress>
  <DomainObject.Predmet.ProtustrankaFormatedWithAdressOIB>
    <izvorni_sadrzaj> VETERINARSKA STANICA DONJA STUBICA d.o.o., OIB 28327315755, Kolodvorska 20, 49240 Donja Stubica</izvorni_sadrzaj>
    <derivirana_varijabla naziv="DomainObject.Predmet.ProtustrankaFormatedWithAdressOIB_1"> VETERINARSKA STANICA DONJA STUBICA d.o.o., OIB 28327315755, Kolodvorska 20, 49240 Donja Stubica</derivirana_varijabla>
  </DomainObject.Predmet.ProtustrankaFormatedWithAdressOIB>
  <DomainObject.Predmet.ProtustrankaWithAdress>
    <izvorni_sadrzaj>VETERINARSKA STANICA DONJA STUBICA d.o.o. Kolodvorska 20, 49240 Donja Stubica</izvorni_sadrzaj>
    <derivirana_varijabla naziv="DomainObject.Predmet.ProtustrankaWithAdress_1">VETERINARSKA STANICA DONJA STUBICA d.o.o. Kolodvorska 20, 49240 Donja Stubica</derivirana_varijabla>
  </DomainObject.Predmet.ProtustrankaWithAdress>
  <DomainObject.Predmet.ProtustrankaWithAdressOIB>
    <izvorni_sadrzaj>VETERINARSKA STANICA DONJA STUBICA d.o.o., OIB 28327315755, Kolodvorska 20, 49240 Donja Stubica</izvorni_sadrzaj>
    <derivirana_varijabla naziv="DomainObject.Predmet.ProtustrankaWithAdressOIB_1">VETERINARSKA STANICA DONJA STUBICA d.o.o., OIB 28327315755, Kolodvorska 20, 49240 Donja Stubica</derivirana_varijabla>
  </DomainObject.Predmet.ProtustrankaWithAdressOIB>
  <DomainObject.Predmet.ProtustrankaNazivFormated>
    <izvorni_sadrzaj>VETERINARSKA STANICA DONJA STUBICA d.o.o.</izvorni_sadrzaj>
    <derivirana_varijabla naziv="DomainObject.Predmet.ProtustrankaNazivFormated_1">VETERINARSKA STANICA DONJA STUBICA d.o.o.</derivirana_varijabla>
  </DomainObject.Predmet.ProtustrankaNazivFormated>
  <DomainObject.Predmet.ProtustrankaNazivFormatedOIB>
    <izvorni_sadrzaj>VETERINARSKA STANICA DONJA STUBICA d.o.o., OIB 28327315755</izvorni_sadrzaj>
    <derivirana_varijabla naziv="DomainObject.Predmet.ProtustrankaNazivFormatedOIB_1">VETERINARSKA STANICA DONJA STUBICA d.o.o., OIB 28327315755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Mirjana Mučnjak</izvorni_sadrzaj>
    <derivirana_varijabla naziv="DomainObject.Predmet.StrankaFormated_1">  FINA Regionalni centar Zagreb; Mirjana Mučnjak</derivirana_varijabla>
  </DomainObject.Predmet.StrankaFormated>
  <DomainObject.Predmet.StrankaFormatedOIB>
    <izvorni_sadrzaj>  FINA Regionalni centar Zagreb, OIB 85821130368; Mirjana Mučnjak, OIB 22928980648</izvorni_sadrzaj>
    <derivirana_varijabla naziv="DomainObject.Predmet.StrankaFormatedOIB_1">  FINA Regionalni centar Zagreb, OIB 85821130368; Mirjana Mučnjak, OIB 22928980648</derivirana_varijabla>
  </DomainObject.Predmet.StrankaFormatedOIB>
  <DomainObject.Predmet.StrankaFormatedWithAdress>
    <izvorni_sadrzaj> FINA Regionalni centar Zagreb, Trg svibanjskih žrtava 1995. br.1, 10000 Zagreb; Mirjana Mučnjak, Hruševec 17, 49240 Hruševec</izvorni_sadrzaj>
    <derivirana_varijabla naziv="DomainObject.Predmet.StrankaFormatedWithAdress_1"> FINA Regionalni centar Zagreb, Trg svibanjskih žrtava 1995. br.1, 10000 Zagreb; Mirjana Mučnjak, Hruševec 17, 49240 Hruševec</derivirana_varijabla>
  </DomainObject.Predmet.StrankaFormatedWithAdress>
  <DomainObject.Predmet.StrankaFormatedWithAdressOIB>
    <izvorni_sadrzaj> FINA Regionalni centar Zagreb, OIB 85821130368, Trg svibanjskih žrtava 1995. br.1, 10000 Zagreb; Mirjana Mučnjak, OIB 22928980648, Hruševec 17, 49240 Hruševec</izvorni_sadrzaj>
    <derivirana_varijabla naziv="DomainObject.Predmet.StrankaFormatedWithAdressOIB_1"> FINA Regionalni centar Zagreb, OIB 85821130368, Trg svibanjskih žrtava 1995. br.1, 10000 Zagreb; Mirjana Mučnjak, OIB 22928980648, Hruševec 17, 49240 Hruševec</derivirana_varijabla>
  </DomainObject.Predmet.StrankaFormatedWithAdressOIB>
  <DomainObject.Predmet.StrankaWithAdress>
    <izvorni_sadrzaj>FINA Regionalni centar Zagreb Trg svibanjskih žrtava 1995. br.1,10000 Zagreb,Mirjana Mučnjak Hruševec 17,49240 Hruševec</izvorni_sadrzaj>
    <derivirana_varijabla naziv="DomainObject.Predmet.StrankaWithAdress_1">FINA Regionalni centar Zagreb Trg svibanjskih žrtava 1995. br.1,10000 Zagreb,Mirjana Mučnjak Hruševec 17,49240 Hruševec</derivirana_varijabla>
  </DomainObject.Predmet.StrankaWithAdress>
  <DomainObject.Predmet.StrankaWithAdressOIB>
    <izvorni_sadrzaj>FINA Regionalni centar Zagreb, OIB 85821130368, Trg svibanjskih žrtava 1995. br.1,10000 Zagreb,Mirjana Mučnjak, OIB 22928980648, Hruševec 17,49240 Hruševec</izvorni_sadrzaj>
    <derivirana_varijabla naziv="DomainObject.Predmet.StrankaWithAdressOIB_1">FINA Regionalni centar Zagreb, OIB 85821130368, Trg svibanjskih žrtava 1995. br.1,10000 Zagreb,Mirjana Mučnjak, OIB 22928980648, Hruševec 17,49240 Hruševec</derivirana_varijabla>
  </DomainObject.Predmet.StrankaWithAdressOIB>
  <DomainObject.Predmet.StrankaNazivFormated>
    <izvorni_sadrzaj>FINA Regionalni centar Zagreb,Mirjana Mučnjak</izvorni_sadrzaj>
    <derivirana_varijabla naziv="DomainObject.Predmet.StrankaNazivFormated_1">FINA Regionalni centar Zagreb,Mirjana Mučnjak</derivirana_varijabla>
  </DomainObject.Predmet.StrankaNazivFormated>
  <DomainObject.Predmet.StrankaNazivFormatedOIB>
    <izvorni_sadrzaj>FINA Regionalni centar Zagreb, OIB 85821130368,Mirjana Mučnjak, OIB 22928980648</izvorni_sadrzaj>
    <derivirana_varijabla naziv="DomainObject.Predmet.StrankaNazivFormatedOIB_1">FINA Regionalni centar Zagreb, OIB 85821130368,Mirjana Mučnjak, OIB 22928980648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Mirjana Mučnjak</item>
    </izvorni_sadrzaj>
    <derivirana_varijabla naziv="DomainObject.Predmet.StrankaListFormated_1">
      <item>FINA Regionalni centar Zagreb</item>
      <item>Mirjana Mučnjak</item>
    </derivirana_varijabla>
  </DomainObject.Predmet.StrankaListFormated>
  <DomainObject.Predmet.StrankaListFormatedOIB>
    <izvorni_sadrzaj>
      <item>FINA Regionalni centar Zagreb, OIB 85821130368</item>
      <item>Mirjana Mučnjak, OIB 22928980648</item>
    </izvorni_sadrzaj>
    <derivirana_varijabla naziv="DomainObject.Predmet.StrankaListFormatedOIB_1">
      <item>FINA Regionalni centar Zagreb, OIB 85821130368</item>
      <item>Mirjana Mučnjak, OIB 22928980648</item>
    </derivirana_varijabla>
  </DomainObject.Predmet.StrankaListFormatedOIB>
  <DomainObject.Predmet.StrankaListFormatedWithAdress>
    <izvorni_sadrzaj>
      <item>FINA Regionalni centar Zagreb, Trg svibanjskih žrtava 1995. br.1, 10000 Zagreb</item>
      <item>Mirjana Mučnjak, Hruševec 17, 49240 Hruševec</item>
    </izvorni_sadrzaj>
    <derivirana_varijabla naziv="DomainObject.Predmet.StrankaListFormatedWithAdress_1">
      <item>FINA Regionalni centar Zagreb, Trg svibanjskih žrtava 1995. br.1, 10000 Zagreb</item>
      <item>Mirjana Mučnjak, Hruševec 17, 49240 Hruševec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Mirjana Mučnjak, OIB 22928980648, Hruševec 17, 49240 Hruševec</item>
    </izvorni_sadrzaj>
    <derivirana_varijabla naziv="DomainObject.Predmet.StrankaListFormatedWithAdressOIB_1">
      <item>FINA Regionalni centar Zagreb, OIB 85821130368, Trg svibanjskih žrtava 1995. br.1, 10000 Zagreb</item>
      <item>Mirjana Mučnjak, OIB 22928980648, Hruševec 17, 49240 Hruševec</item>
    </derivirana_varijabla>
  </DomainObject.Predmet.StrankaListFormatedWithAdressOIB>
  <DomainObject.Predmet.StrankaListNazivFormated>
    <izvorni_sadrzaj>
      <item>FINA Regionalni centar Zagreb</item>
      <item>Mirjana Mučnjak</item>
    </izvorni_sadrzaj>
    <derivirana_varijabla naziv="DomainObject.Predmet.StrankaListNazivFormated_1">
      <item>FINA Regionalni centar Zagreb</item>
      <item>Mirjana Mučnjak</item>
    </derivirana_varijabla>
  </DomainObject.Predmet.StrankaListNazivFormated>
  <DomainObject.Predmet.StrankaListNazivFormatedOIB>
    <izvorni_sadrzaj>
      <item>FINA Regionalni centar Zagreb, OIB 85821130368</item>
      <item>Mirjana Mučnjak, OIB 22928980648</item>
    </izvorni_sadrzaj>
    <derivirana_varijabla naziv="DomainObject.Predmet.StrankaListNazivFormatedOIB_1">
      <item>FINA Regionalni centar Zagreb, OIB 85821130368</item>
      <item>Mirjana Mučnjak, OIB 22928980648</item>
    </derivirana_varijabla>
  </DomainObject.Predmet.StrankaListNazivFormatedOIB>
  <DomainObject.Predmet.ProtuStrankaListFormated>
    <izvorni_sadrzaj>
      <item>VETERINARSKA STANICA DONJA STUBICA d.o.o.</item>
    </izvorni_sadrzaj>
    <derivirana_varijabla naziv="DomainObject.Predmet.ProtuStrankaListFormated_1">
      <item>VETERINARSKA STANICA DONJA STUBICA d.o.o.</item>
    </derivirana_varijabla>
  </DomainObject.Predmet.ProtuStrankaListFormated>
  <DomainObject.Predmet.ProtuStrankaListFormatedOIB>
    <izvorni_sadrzaj>
      <item>VETERINARSKA STANICA DONJA STUBICA d.o.o., OIB 28327315755</item>
    </izvorni_sadrzaj>
    <derivirana_varijabla naziv="DomainObject.Predmet.ProtuStrankaListFormatedOIB_1">
      <item>VETERINARSKA STANICA DONJA STUBICA d.o.o., OIB 28327315755</item>
    </derivirana_varijabla>
  </DomainObject.Predmet.ProtuStrankaListFormatedOIB>
  <DomainObject.Predmet.ProtuStrankaListFormatedWithAdress>
    <izvorni_sadrzaj>
      <item>VETERINARSKA STANICA DONJA STUBICA d.o.o., Kolodvorska 20, 49240 Donja Stubica</item>
    </izvorni_sadrzaj>
    <derivirana_varijabla naziv="DomainObject.Predmet.ProtuStrankaListFormatedWithAdress_1">
      <item>VETERINARSKA STANICA DONJA STUBICA d.o.o., Kolodvorska 20, 49240 Donja Stubica</item>
    </derivirana_varijabla>
  </DomainObject.Predmet.ProtuStrankaListFormatedWithAdress>
  <DomainObject.Predmet.ProtuStrankaListFormatedWithAdressOIB>
    <izvorni_sadrzaj>
      <item>VETERINARSKA STANICA DONJA STUBICA d.o.o., OIB 28327315755, Kolodvorska 20, 49240 Donja Stubica</item>
    </izvorni_sadrzaj>
    <derivirana_varijabla naziv="DomainObject.Predmet.ProtuStrankaListFormatedWithAdressOIB_1">
      <item>VETERINARSKA STANICA DONJA STUBICA d.o.o., OIB 28327315755, Kolodvorska 20, 49240 Donja Stubica</item>
    </derivirana_varijabla>
  </DomainObject.Predmet.ProtuStrankaListFormatedWithAdressOIB>
  <DomainObject.Predmet.ProtuStrankaListNazivFormated>
    <izvorni_sadrzaj>
      <item>VETERINARSKA STANICA DONJA STUBICA d.o.o.</item>
    </izvorni_sadrzaj>
    <derivirana_varijabla naziv="DomainObject.Predmet.ProtuStrankaListNazivFormated_1">
      <item>VETERINARSKA STANICA DONJA STUBICA d.o.o.</item>
    </derivirana_varijabla>
  </DomainObject.Predmet.ProtuStrankaListNazivFormated>
  <DomainObject.Predmet.ProtuStrankaListNazivFormatedOIB>
    <izvorni_sadrzaj>
      <item>VETERINARSKA STANICA DONJA STUBICA d.o.o., OIB 28327315755</item>
    </izvorni_sadrzaj>
    <derivirana_varijabla naziv="DomainObject.Predmet.ProtuStrankaListNazivFormatedOIB_1">
      <item>VETERINARSKA STANICA DONJA STUBICA d.o.o., OIB 28327315755</item>
    </derivirana_varijabla>
  </DomainObject.Predmet.ProtuStrankaListNazivFormatedOIB>
  <DomainObject.Predmet.OstaliListFormated>
    <izvorni_sadrzaj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  <item>Agencija za osiguranje radničkih potraživanja u slučaju stečaja poslodavca</item>
      <item>Snježana-marija Ruk</item>
      <item>Krešimir Lučić</item>
    </izvorni_sadrzaj>
    <derivirana_varijabla naziv="DomainObject.Predmet.OstaliListFormated_1"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  <item>Agencija za osiguranje radničkih potraživanja u slučaju stečaja poslodavca</item>
      <item>Snježana-marija Ruk</item>
      <item>Krešimir Lučić</item>
    </derivirana_varijabla>
  </DomainObject.Predmet.OstaliListFormated>
  <DomainObject.Predmet.OstaliListFormatedOIB>
    <izvorni_sadrzaj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  <item>Agencija za osiguranje radničkih potraživanja u slučaju stečaja poslodavca, OIB 04323472109</item>
      <item>Snježana-marija Ruk, OIB 17358234548</item>
      <item>Krešimir Lučić, OIB 27838302344</item>
    </izvorni_sadrzaj>
    <derivirana_varijabla naziv="DomainObject.Predmet.OstaliListFormatedOIB_1"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  <item>Agencija za osiguranje radničkih potraživanja u slučaju stečaja poslodavca, OIB 04323472109</item>
      <item>Snježana-marija Ruk, OIB 17358234548</item>
      <item>Krešimir Lučić, OIB 27838302344</item>
    </derivirana_varijabla>
  </DomainObject.Predmet.OstaliListFormatedOIB>
  <DomainObject.Predmet.OstaliListFormatedWithAdress>
    <izvorni_sadrzaj>
      <item>Mirjana Mučnjak, Hruševec 17, 49240 Hruševec</item>
      <item>Žarko Šibenik, Kustošijanska 38, 10000 Zagreb</item>
      <item>REPUBLIKA HRVATSKA MINISTARSTVO FINANCIJA, Av. Dubrovnik 32, 10000 Zagreb</item>
      <item>ŽUPANIJSKO DRŽAVNO ODVJETNIŠTVO U ZAGREBU, Trg bana J. Jelačića 10, 10000 Zagreb</item>
      <item>MINISTARSTVO PRAVOSUĐA, Ulica grada Vukovara 49, 10000 Zagreb</item>
      <item>OPĆINSKI SUD U ZLATARU, Trg Sobode 14/a, 49250 Zlatar</item>
      <item>ZAGREBAČKA BANKA DIONIČKO DRUŠTVO, Trg bana Josipa Jelačića 10, 10000 Zagreb</item>
      <item>Agencija za osiguranje radničkih potraživanja u slučaju stečaja poslodavca, Frankopanska 11, 10000 Zagreb</item>
      <item>Snježana-marija Ruk, Matenci 155, 49240 Matenci</item>
      <item>Krešimir Lučić, Južna Obala Ix. 16, 10000 Zagreb</item>
    </izvorni_sadrzaj>
    <derivirana_varijabla naziv="DomainObject.Predmet.OstaliListFormatedWithAdress_1">
      <item>Mirjana Mučnjak, Hruševec 17, 49240 Hruševec</item>
      <item>Žarko Šibenik, Kustošijanska 38, 10000 Zagreb</item>
      <item>REPUBLIKA HRVATSKA MINISTARSTVO FINANCIJA, Av. Dubrovnik 32, 10000 Zagreb</item>
      <item>ŽUPANIJSKO DRŽAVNO ODVJETNIŠTVO U ZAGREBU, Trg bana J. Jelačića 10, 10000 Zagreb</item>
      <item>MINISTARSTVO PRAVOSUĐA, Ulica grada Vukovara 49, 10000 Zagreb</item>
      <item>OPĆINSKI SUD U ZLATARU, Trg Sobode 14/a, 49250 Zlatar</item>
      <item>ZAGREBAČKA BANKA DIONIČKO DRUŠTVO, Trg bana Josipa Jelačića 10, 10000 Zagreb</item>
      <item>Agencija za osiguranje radničkih potraživanja u slučaju stečaja poslodavca, Frankopanska 11, 10000 Zagreb</item>
      <item>Snježana-marija Ruk, Matenci 155, 49240 Matenci</item>
      <item>Krešimir Lučić, Južna Obala Ix. 16, 10000 Zagreb</item>
    </derivirana_varijabla>
  </DomainObject.Predmet.OstaliListFormatedWithAdress>
  <DomainObject.Predmet.OstaliListFormatedWithAdressOIB>
    <izvorni_sadrzaj>
      <item>Mirjana Mučnjak, OIB 22928980648, Hruševec 17, 49240 Hruševec</item>
      <item>Žarko Šibenik, OIB 50086844873, Kustošijanska 38, 10000 Zagreb</item>
      <item>REPUBLIKA HRVATSKA MINISTARSTVO FINANCIJA, OIB 18683136487, Av. Dubrovnik 32, 10000 Zagreb</item>
      <item>ŽUPANIJSKO DRŽAVNO ODVJETNIŠTVO U ZAGREBU, OIB 16488001145, Trg bana J. Jelačića 10, 10000 Zagreb</item>
      <item>MINISTARSTVO PRAVOSUĐA, OIB 26635293339, Ulica grada Vukovara 49, 10000 Zagreb</item>
      <item>OPĆINSKI SUD U ZLATARU, OIB 26566866925, Trg Sobode 14/a, 49250 Zlatar</item>
      <item>ZAGREBAČKA BANKA DIONIČKO DRUŠTVO, OIB 92963223473, Trg bana Josipa Jelačića 10, 10000 Zagreb</item>
      <item>Agencija za osiguranje radničkih potraživanja u slučaju stečaja poslodavca, OIB 04323472109, Frankopanska 11, 10000 Zagreb</item>
      <item>Snježana-marija Ruk, OIB 17358234548, Matenci 155, 49240 Matenci</item>
      <item>Krešimir Lučić, OIB 27838302344, Južna Obala Ix. 16, 10000 Zagreb</item>
    </izvorni_sadrzaj>
    <derivirana_varijabla naziv="DomainObject.Predmet.OstaliListFormatedWithAdressOIB_1">
      <item>Mirjana Mučnjak, OIB 22928980648, Hruševec 17, 49240 Hruševec</item>
      <item>Žarko Šibenik, OIB 50086844873, Kustošijanska 38, 10000 Zagreb</item>
      <item>REPUBLIKA HRVATSKA MINISTARSTVO FINANCIJA, OIB 18683136487, Av. Dubrovnik 32, 10000 Zagreb</item>
      <item>ŽUPANIJSKO DRŽAVNO ODVJETNIŠTVO U ZAGREBU, OIB 16488001145, Trg bana J. Jelačića 10, 10000 Zagreb</item>
      <item>MINISTARSTVO PRAVOSUĐA, OIB 26635293339, Ulica grada Vukovara 49, 10000 Zagreb</item>
      <item>OPĆINSKI SUD U ZLATARU, OIB 26566866925, Trg Sobode 14/a, 49250 Zlatar</item>
      <item>ZAGREBAČKA BANKA DIONIČKO DRUŠTVO, OIB 92963223473, Trg bana Josipa Jelačića 10, 10000 Zagreb</item>
      <item>Agencija za osiguranje radničkih potraživanja u slučaju stečaja poslodavca, OIB 04323472109, Frankopanska 11, 10000 Zagreb</item>
      <item>Snježana-marija Ruk, OIB 17358234548, Matenci 155, 49240 Matenci</item>
      <item>Krešimir Lučić, OIB 27838302344, Južna Obala Ix. 16, 10000 Zagreb</item>
    </derivirana_varijabla>
  </DomainObject.Predmet.OstaliListFormatedWithAdressOIB>
  <DomainObject.Predmet.OstaliListNazivFormated>
    <izvorni_sadrzaj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  <item>Agencija za osiguranje radničkih potraživanja u slučaju stečaja poslodavca</item>
      <item>Snježana-marija Ruk</item>
      <item>Krešimir Lučić</item>
    </izvorni_sadrzaj>
    <derivirana_varijabla naziv="DomainObject.Predmet.OstaliListNazivFormated_1"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  <item>Agencija za osiguranje radničkih potraživanja u slučaju stečaja poslodavca</item>
      <item>Snježana-marija Ruk</item>
      <item>Krešimir Lučić</item>
    </derivirana_varijabla>
  </DomainObject.Predmet.OstaliListNazivFormated>
  <DomainObject.Predmet.OstaliListNazivFormatedOIB>
    <izvorni_sadrzaj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  <item>Agencija za osiguranje radničkih potraživanja u slučaju stečaja poslodavca, OIB 04323472109</item>
      <item>Snježana-marija Ruk, OIB 17358234548</item>
      <item>Krešimir Lučić, OIB 27838302344</item>
    </izvorni_sadrzaj>
    <derivirana_varijabla naziv="DomainObject.Predmet.OstaliListNazivFormatedOIB_1"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  <item>Agencija za osiguranje radničkih potraživanja u slučaju stečaja poslodavca, OIB 04323472109</item>
      <item>Snježana-marija Ruk, OIB 17358234548</item>
      <item>Krešimir Lučić, OIB 27838302344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VETERINARSKA STANICA DONJA STUBICA d.o.o.</izvorni_sadrzaj>
    <derivirana_varijabla naziv="DomainObject.Predmet.ProtustrankaIDrugi_1">VETERINARSKA STANICA DONJA STUBICA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VETERINARSKA STANICA DONJA STUBICA d.o.o., OIB 28327315755, Kolodvorska 20, 49240 Donja Stubica</izvorni_sadrzaj>
    <derivirana_varijabla naziv="DomainObject.Predmet.ProtustrankaIDrugiAdressOIB_1">VETERINARSKA STANICA DONJA STUBICA d.o.o., OIB 28327315755, Kolodvorska 20,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STANICA DONJA STUBICA d.o.o.</item>
      <item>FINA Regionalni centar Zagreb</item>
      <item>Mirjana Mučnjak</item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  <item>Agencija za osiguranje radničkih potraživanja u slučaju stečaja poslodavca</item>
      <item>Snježana-marija Ruk</item>
      <item>Krešimir Lučić</item>
    </izvorni_sadrzaj>
    <derivirana_varijabla naziv="DomainObject.Predmet.SudioniciListNaziv_1">
      <item>VETERINARSKA STANICA DONJA STUBICA d.o.o.</item>
      <item>FINA Regionalni centar Zagreb</item>
      <item>Mirjana Mučnjak</item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  <item>Agencija za osiguranje radničkih potraživanja u slučaju stečaja poslodavca</item>
      <item>Snježana-marija Ruk</item>
      <item>Krešimir Lučić</item>
    </derivirana_varijabla>
  </DomainObject.Predmet.SudioniciListNaziv>
  <DomainObject.Predmet.SudioniciListAdressOIB>
    <izvorni_sadrzaj>
      <item>VETERINARSKA STANICA DONJA STUBICA d.o.o., OIB 28327315755, Kolodvorska 20,49240 Donja Stubica</item>
      <item>FINA Regionalni centar Zagreb, OIB 85821130368, Trg svibanjskih žrtava 1995. br.1,10000 Zagreb</item>
      <item>Mirjana Mučnjak, OIB 22928980648, Hruševec 17,49240 Hruševec</item>
      <item>Mirjana Mučnjak, OIB 22928980648, Hruševec 17,49240 Hruševec</item>
      <item>Žarko Šibenik, OIB 50086844873, Kustošijanska 38,10000 Zagreb</item>
      <item>REPUBLIKA HRVATSKA MINISTARSTVO FINANCIJA, OIB 18683136487, Av. Dubrovnik 32,10000 Zagreb</item>
      <item>ŽUPANIJSKO DRŽAVNO ODVJETNIŠTVO U ZAGREBU, OIB 16488001145, Trg bana J. Jelačića 10,10000 Zagreb</item>
      <item>MINISTARSTVO PRAVOSUĐA, OIB 26635293339, Ulica grada Vukovara 49,10000 Zagreb</item>
      <item>OPĆINSKI SUD U ZLATARU, OIB 26566866925, Trg Sobode 14/a,49250 Zlatar</item>
      <item>ZAGREBAČKA BANKA DIONIČKO DRUŠTVO, OIB 92963223473, Trg bana Josipa Jelačića 10,10000 Zagreb</item>
      <item>Agencija za osiguranje radničkih potraživanja u slučaju stečaja poslodavca, OIB 04323472109, Frankopanska 11,10000 Zagreb</item>
      <item>Snježana-marija Ruk, OIB 17358234548, Matenci 155,49240 Matenci</item>
      <item>Krešimir Lučić, OIB 27838302344, Južna Obala Ix. 16,10000 Zagreb</item>
    </izvorni_sadrzaj>
    <derivirana_varijabla naziv="DomainObject.Predmet.SudioniciListAdressOIB_1">
      <item>VETERINARSKA STANICA DONJA STUBICA d.o.o., OIB 28327315755, Kolodvorska 20,49240 Donja Stubica</item>
      <item>FINA Regionalni centar Zagreb, OIB 85821130368, Trg svibanjskih žrtava 1995. br.1,10000 Zagreb</item>
      <item>Mirjana Mučnjak, OIB 22928980648, Hruševec 17,49240 Hruševec</item>
      <item>Mirjana Mučnjak, OIB 22928980648, Hruševec 17,49240 Hruševec</item>
      <item>Žarko Šibenik, OIB 50086844873, Kustošijanska 38,10000 Zagreb</item>
      <item>REPUBLIKA HRVATSKA MINISTARSTVO FINANCIJA, OIB 18683136487, Av. Dubrovnik 32,10000 Zagreb</item>
      <item>ŽUPANIJSKO DRŽAVNO ODVJETNIŠTVO U ZAGREBU, OIB 16488001145, Trg bana J. Jelačića 10,10000 Zagreb</item>
      <item>MINISTARSTVO PRAVOSUĐA, OIB 26635293339, Ulica grada Vukovara 49,10000 Zagreb</item>
      <item>OPĆINSKI SUD U ZLATARU, OIB 26566866925, Trg Sobode 14/a,49250 Zlatar</item>
      <item>ZAGREBAČKA BANKA DIONIČKO DRUŠTVO, OIB 92963223473, Trg bana Josipa Jelačića 10,10000 Zagreb</item>
      <item>Agencija za osiguranje radničkih potraživanja u slučaju stečaja poslodavca, OIB 04323472109, Frankopanska 11,10000 Zagreb</item>
      <item>Snježana-marija Ruk, OIB 17358234548, Matenci 155,49240 Matenci</item>
      <item>Krešimir Lučić, OIB 27838302344, Južna Obala Ix.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28327315755</item>
      <item>, OIB 85821130368</item>
      <item>, OIB 22928980648</item>
      <item>, OIB 22928980648</item>
      <item>, OIB 50086844873</item>
      <item>, OIB 18683136487</item>
      <item>, OIB 16488001145</item>
      <item>, OIB 26635293339</item>
      <item>, OIB 26566866925</item>
      <item>, OIB 92963223473</item>
      <item>, OIB 04323472109</item>
      <item>, OIB 17358234548</item>
      <item>, OIB 27838302344</item>
    </izvorni_sadrzaj>
    <derivirana_varijabla naziv="DomainObject.Predmet.SudioniciListNazivOIB_1">
      <item>, OIB 28327315755</item>
      <item>, OIB 85821130368</item>
      <item>, OIB 22928980648</item>
      <item>, OIB 22928980648</item>
      <item>, OIB 50086844873</item>
      <item>, OIB 18683136487</item>
      <item>, OIB 16488001145</item>
      <item>, OIB 26635293339</item>
      <item>, OIB 26566866925</item>
      <item>, OIB 92963223473</item>
      <item>, OIB 04323472109</item>
      <item>, OIB 17358234548</item>
      <item>, OIB 27838302344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466</properties:Words>
  <properties:Characters>2355</properties:Characters>
  <properties:Lines>75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2018-04-05T09:28:00Z</dcterms:created>
  <dc:creator>RH-TDU</dc:creator>
  <cp:lastModifiedBy>Maja Hajtek</cp:lastModifiedBy>
  <cp:lastPrinted>2018-04-05T09:28:00Z</cp:lastPrinted>
  <dcterms:modified xmlns:xsi="http://www.w3.org/2001/XMLSchema-instance" xsi:type="dcterms:W3CDTF">2018-04-05T11:30:00Z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završna dioba - završno ročište - Novo- veterinarska stanica Donja Stubica 5.4.2018..docx)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