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8aaf" w14:paraId="9a68aaf" w:rsidRDefault="00F6328A" w:rsidP="006D773C" w:rsidR="00F6328A" w:rsidRPr="000A7ACD">
      <w:pPr>
        <w:jc w:val="right"/>
        <w15:collapsed w:val="false"/>
        <w:rPr>
          <w:bCs/>
        </w:rPr>
      </w:pPr>
      <w:bookmarkStart w:name="_GoBack" w:id="0"/>
      <w:bookmarkEnd w:id="0"/>
      <w:r w:rsidRPr="000A7ACD">
        <w:tab/>
      </w:r>
      <w:r w:rsidRPr="000A7ACD">
        <w:tab/>
      </w:r>
      <w:r w:rsidRPr="000A7ACD">
        <w:tab/>
      </w:r>
      <w:r w:rsidRPr="000A7ACD">
        <w:tab/>
      </w:r>
      <w:r w:rsidRPr="000A7ACD">
        <w:tab/>
      </w:r>
      <w:r w:rsidR="006D2418" w:rsidRPr="000A7ACD">
        <w:t xml:space="preserve">         </w:t>
      </w:r>
      <w:r w:rsidRPr="000A7ACD">
        <w:t>Posl.br.</w:t>
      </w:r>
      <w:r w:rsidRPr="000A7ACD">
        <w:rPr>
          <w:bCs/>
        </w:rPr>
        <w:t xml:space="preserve"> </w:t>
      </w:r>
      <w:r w:rsidR="001F3A44" w:rsidRPr="000A7ACD">
        <w:rPr>
          <w:bCs/>
        </w:rPr>
        <w:t>1 St-</w:t>
      </w:r>
      <w:r w:rsidR="000A7ACD" w:rsidRPr="000A7ACD">
        <w:rPr>
          <w:bCs/>
        </w:rPr>
        <w:t>748</w:t>
      </w:r>
      <w:r w:rsidR="002568D6" w:rsidRPr="000A7ACD">
        <w:rPr>
          <w:bCs/>
        </w:rPr>
        <w:t>/16</w:t>
      </w:r>
      <w:r w:rsidR="00847492" w:rsidRPr="000A7ACD">
        <w:rPr>
          <w:bCs/>
        </w:rPr>
        <w:t>-</w:t>
      </w:r>
      <w:r w:rsidR="00426EBC">
        <w:rPr>
          <w:bCs/>
        </w:rPr>
        <w:t>42</w:t>
      </w:r>
    </w:p>
    <w:p w:rsidRDefault="00666C9D" w:rsidP="00F6328A" w:rsidR="00666C9D" w:rsidRPr="000A7ACD">
      <w:pPr>
        <w:jc w:val="center"/>
        <w:rPr>
          <w:bCs/>
        </w:rPr>
      </w:pPr>
    </w:p>
    <w:p w:rsidRDefault="00F6328A" w:rsidP="00F6328A" w:rsidR="00F6328A" w:rsidRPr="000A7ACD">
      <w:pPr>
        <w:jc w:val="center"/>
        <w:rPr>
          <w:bCs/>
        </w:rPr>
      </w:pPr>
      <w:r w:rsidRPr="000A7ACD">
        <w:rPr>
          <w:bCs/>
        </w:rPr>
        <w:t>Z A P I S N I K</w:t>
      </w:r>
    </w:p>
    <w:p w:rsidRDefault="000A7ACD" w:rsidP="00F6328A" w:rsidR="00484CF5" w:rsidRPr="000A7ACD">
      <w:pPr>
        <w:jc w:val="center"/>
        <w:rPr>
          <w:bCs/>
        </w:rPr>
      </w:pPr>
      <w:r w:rsidRPr="000A7ACD">
        <w:rPr>
          <w:bCs/>
        </w:rPr>
        <w:t>9. ožujka</w:t>
      </w:r>
      <w:r w:rsidR="00C531ED" w:rsidRPr="000A7ACD">
        <w:rPr>
          <w:bCs/>
        </w:rPr>
        <w:t xml:space="preserve"> 2017</w:t>
      </w:r>
      <w:r w:rsidR="00484CF5" w:rsidRPr="000A7ACD">
        <w:rPr>
          <w:bCs/>
        </w:rPr>
        <w:t xml:space="preserve">. </w:t>
      </w:r>
    </w:p>
    <w:p w:rsidRDefault="00484CF5" w:rsidP="00F6328A" w:rsidR="00484CF5" w:rsidRPr="000A7ACD">
      <w:pPr>
        <w:jc w:val="center"/>
        <w:rPr>
          <w:bCs/>
        </w:rPr>
      </w:pPr>
    </w:p>
    <w:p w:rsidRDefault="00484CF5" w:rsidP="00484CF5" w:rsidR="00F6328A" w:rsidRPr="000A7ACD">
      <w:pPr>
        <w:jc w:val="both"/>
      </w:pPr>
      <w:r w:rsidRPr="000A7ACD">
        <w:t>sastavljen kod Trgovačkog suda u Zadru,</w:t>
      </w:r>
      <w:r w:rsidR="00694B3A">
        <w:t xml:space="preserve"> Stalna Služba u Šibeniku,</w:t>
      </w:r>
      <w:r w:rsidRPr="000A7ACD">
        <w:t xml:space="preserve"> sa </w:t>
      </w:r>
      <w:r w:rsidRPr="000A7ACD">
        <w:rPr>
          <w:bCs/>
        </w:rPr>
        <w:t>ISPITNOG ROČIŠTA</w:t>
      </w:r>
      <w:r w:rsidRPr="000A7ACD">
        <w:t xml:space="preserve"> u predmetu provođenja stečajnog postupka nad </w:t>
      </w:r>
      <w:r w:rsidR="00D26D61" w:rsidRPr="000A7ACD">
        <w:t xml:space="preserve">stečajnim dužnikom </w:t>
      </w:r>
      <w:r w:rsidR="000A7ACD" w:rsidRPr="000A7ACD">
        <w:t>AUTO CENTAR ALEKSIĆ d.o.o., Šibenik, Zapadna Magistrala 1G, OIB: 39122863426</w:t>
      </w:r>
    </w:p>
    <w:p w:rsidRDefault="00582EDB" w:rsidP="00F6328A" w:rsidR="00582EDB" w:rsidRPr="000A7ACD">
      <w:pPr>
        <w:jc w:val="both"/>
      </w:pPr>
    </w:p>
    <w:p w:rsidRDefault="00F6328A" w:rsidP="00F6328A" w:rsidR="00F6328A" w:rsidRPr="000A7ACD">
      <w:pPr>
        <w:jc w:val="both"/>
      </w:pPr>
      <w:r w:rsidRPr="000A7ACD">
        <w:t>OD SUDA NAZOČNI:</w:t>
      </w:r>
    </w:p>
    <w:p w:rsidRDefault="00F6328A" w:rsidP="00F6328A" w:rsidR="00F6328A" w:rsidRPr="000A7ACD">
      <w:pPr>
        <w:jc w:val="both"/>
      </w:pPr>
      <w:r w:rsidRPr="000A7ACD">
        <w:t xml:space="preserve">Ardena Bajlo, </w:t>
      </w:r>
      <w:r w:rsidR="00BF5184" w:rsidRPr="000A7ACD">
        <w:t>sutkinja</w:t>
      </w:r>
      <w:r w:rsidRPr="000A7ACD">
        <w:t xml:space="preserve"> </w:t>
      </w:r>
    </w:p>
    <w:p w:rsidRDefault="008F2BD6" w:rsidP="00F6328A" w:rsidR="00F6328A" w:rsidRPr="000A7ACD">
      <w:pPr>
        <w:jc w:val="both"/>
      </w:pPr>
      <w:r w:rsidRPr="000A7ACD">
        <w:t>Martina Kalmeta</w:t>
      </w:r>
      <w:r w:rsidR="00F6328A" w:rsidRPr="000A7ACD">
        <w:t>, zapisničar</w:t>
      </w:r>
    </w:p>
    <w:p w:rsidRDefault="00F6328A" w:rsidP="00F6328A" w:rsidR="00F6328A" w:rsidRPr="000A7ACD">
      <w:pPr>
        <w:jc w:val="both"/>
      </w:pPr>
    </w:p>
    <w:p w:rsidRDefault="00F6328A" w:rsidP="00D154FA" w:rsidR="00F6328A" w:rsidRPr="000A7ACD">
      <w:pPr>
        <w:jc w:val="center"/>
      </w:pPr>
      <w:r w:rsidRPr="000A7ACD">
        <w:t xml:space="preserve">Početak u </w:t>
      </w:r>
      <w:r w:rsidR="00694B3A">
        <w:t>09</w:t>
      </w:r>
      <w:r w:rsidR="001424BE" w:rsidRPr="000A7ACD">
        <w:t>,30</w:t>
      </w:r>
      <w:r w:rsidRPr="000A7ACD">
        <w:t xml:space="preserve"> sati.</w:t>
      </w:r>
    </w:p>
    <w:p w:rsidRDefault="00F6328A" w:rsidP="00F6328A" w:rsidR="00F6328A">
      <w:pPr>
        <w:jc w:val="both"/>
      </w:pPr>
    </w:p>
    <w:p w:rsidRDefault="00C42A5B" w:rsidP="00C42A5B" w:rsidR="00C42A5B" w:rsidRPr="006D773C">
      <w:pPr>
        <w:jc w:val="both"/>
      </w:pPr>
      <w:r w:rsidRPr="006D773C">
        <w:t>Utvrđuje se da su na današnje ročište pristupili za vjerovnike:</w:t>
      </w:r>
    </w:p>
    <w:p w:rsidRDefault="00C42A5B" w:rsidP="00C42A5B" w:rsidR="00C42A5B" w:rsidRPr="006D773C">
      <w:pPr>
        <w:jc w:val="both"/>
      </w:pP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NLB INTERFINANZ AG – punomoćnik Ivan Oršolić, odvjetnik u OD Ilić, Orehovec i partneri u Zagrebu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CROATIA OSIGURANJE d.d. Zagreb – Dragan Erceg, zaposlenik po punomoći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MATE ALEKSIĆ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TLM ALLUMINIUM d.d. u stečaju Šibenik po stečajnom upravitelju Branku Moriću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RH – Igranka Šumera, zamjenica ŽDO Šibenik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VODOVOD I ODVODNJA d.o.o. Šibenik – Ante Paić, po punomoći, zaposlenik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RAIFFEISEN BANKA – Marijana Marin Lazinica, po punomoći zaposlenica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JADRANSKA BANKA d.d. Šibenik – Mia Lugović, po punomoći, zaposlenica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 xml:space="preserve">GRADSKA ČISTOĆA d.o.o. Šibenik – Marijana Kosor Lucić, po punomoći, zaposlenica </w:t>
      </w:r>
    </w:p>
    <w:p w:rsidRDefault="00C42A5B" w:rsidP="00C42A5B" w:rsidR="00C42A5B">
      <w:pPr>
        <w:pStyle w:val="Odlomakpopisa"/>
        <w:numPr>
          <w:ilvl w:val="0"/>
          <w:numId w:val="43"/>
        </w:numPr>
        <w:contextualSpacing/>
        <w:jc w:val="both"/>
      </w:pPr>
      <w:r>
        <w:t>HRVATSKE ŠUME - Darija Silov, odvjetnica</w:t>
      </w:r>
    </w:p>
    <w:p w:rsidRDefault="00C42A5B" w:rsidP="00F6328A" w:rsidR="00C42A5B" w:rsidRPr="000A7ACD">
      <w:pPr>
        <w:jc w:val="both"/>
      </w:pPr>
    </w:p>
    <w:p w:rsidRDefault="00C42A5B" w:rsidP="00C42A5B" w:rsidR="00C42A5B">
      <w:pPr>
        <w:jc w:val="both"/>
      </w:pPr>
      <w:r>
        <w:t xml:space="preserve">Utvrđuje se da stečajna upraviteljica nije pristigla na ročište pa je telefonskim putem utvrđeno da je umjesto u Šibenik došla u Zadar. </w:t>
      </w:r>
    </w:p>
    <w:p w:rsidRDefault="00C42A5B" w:rsidP="00C42A5B" w:rsidR="00C42A5B">
      <w:pPr>
        <w:jc w:val="both"/>
      </w:pPr>
    </w:p>
    <w:p w:rsidRDefault="00C42A5B" w:rsidP="00C42A5B" w:rsidR="00C42A5B">
      <w:pPr>
        <w:jc w:val="both"/>
      </w:pPr>
      <w:r>
        <w:t>Sudac utvrđuje da nema uvjeta za održavanje današnjeg ročišta.</w:t>
      </w:r>
    </w:p>
    <w:p w:rsidRDefault="00C42A5B" w:rsidP="00C42A5B" w:rsidR="00C42A5B">
      <w:pPr>
        <w:jc w:val="both"/>
      </w:pPr>
    </w:p>
    <w:p w:rsidRDefault="00C42A5B" w:rsidP="00C42A5B" w:rsidR="00C42A5B">
      <w:pPr>
        <w:jc w:val="both"/>
      </w:pPr>
      <w:r>
        <w:t xml:space="preserve">i donosi </w:t>
      </w:r>
    </w:p>
    <w:p w:rsidRDefault="00C42A5B" w:rsidP="00C42A5B" w:rsidR="00C42A5B">
      <w:pPr>
        <w:jc w:val="both"/>
      </w:pPr>
    </w:p>
    <w:p w:rsidRDefault="00C42A5B" w:rsidP="00C42A5B" w:rsidR="00C42A5B">
      <w:pPr>
        <w:jc w:val="center"/>
      </w:pPr>
      <w:r>
        <w:t>rješenje</w:t>
      </w:r>
    </w:p>
    <w:p w:rsidRDefault="00C42A5B" w:rsidP="00C42A5B" w:rsidR="00C42A5B">
      <w:pPr>
        <w:jc w:val="both"/>
      </w:pPr>
    </w:p>
    <w:p w:rsidRDefault="00C42A5B" w:rsidP="00C42A5B" w:rsidR="00C42A5B" w:rsidRPr="00FD1DC8">
      <w:pPr>
        <w:jc w:val="both"/>
      </w:pPr>
      <w:r>
        <w:t xml:space="preserve">Odgađa se današnje ročište i sljedeće </w:t>
      </w:r>
      <w:r w:rsidR="00D60428">
        <w:t xml:space="preserve">se zakazuje za </w:t>
      </w:r>
      <w:r w:rsidR="00D60428" w:rsidRPr="00D60428">
        <w:rPr>
          <w:b/>
        </w:rPr>
        <w:t>13. ožujka 2017. u 09,30 sati</w:t>
      </w:r>
      <w:r w:rsidR="00D60428">
        <w:t>, Stalna služba u Šibeniku, Stjepana Radića 81.</w:t>
      </w:r>
    </w:p>
    <w:p w:rsidRDefault="00C42A5B" w:rsidP="00C42A5B" w:rsidR="00C42A5B" w:rsidRPr="00FD1DC8">
      <w:pPr>
        <w:jc w:val="both"/>
      </w:pPr>
    </w:p>
    <w:p w:rsidRDefault="00C42A5B" w:rsidP="00C42A5B" w:rsidR="00C42A5B" w:rsidRPr="00FD1DC8">
      <w:pPr>
        <w:jc w:val="both"/>
      </w:pPr>
      <w:r>
        <w:t xml:space="preserve">Dovršeno u </w:t>
      </w:r>
      <w:r w:rsidR="00D60428">
        <w:t>09,4</w:t>
      </w:r>
      <w:r>
        <w:t xml:space="preserve">5 </w:t>
      </w:r>
      <w:r w:rsidRPr="00FD1DC8">
        <w:t>sati.</w:t>
      </w:r>
    </w:p>
    <w:p w:rsidRDefault="00C42A5B" w:rsidP="00C42A5B" w:rsidR="00C42A5B" w:rsidRPr="00FD1DC8">
      <w:pPr>
        <w:jc w:val="both"/>
      </w:pPr>
    </w:p>
    <w:p w:rsidRDefault="00C42A5B" w:rsidP="00C42A5B" w:rsidR="00C42A5B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>SUTKINJA</w:t>
      </w:r>
      <w:r w:rsidRPr="00FD1DC8">
        <w:tab/>
      </w:r>
      <w:r w:rsidRPr="00FD1DC8">
        <w:tab/>
        <w:t>STEČAJNI UPRAVITELJ</w:t>
      </w:r>
    </w:p>
    <w:p w:rsidRDefault="00C42A5B" w:rsidP="00C42A5B" w:rsidR="00C42A5B" w:rsidRPr="00FD1DC8">
      <w:pPr>
        <w:jc w:val="both"/>
      </w:pPr>
    </w:p>
    <w:p w:rsidRDefault="00C42A5B" w:rsidP="00C42A5B" w:rsidR="00C42A5B" w:rsidRPr="00FD1DC8">
      <w:pPr>
        <w:jc w:val="both"/>
      </w:pPr>
    </w:p>
    <w:p w:rsidRDefault="00C42A5B" w:rsidP="00C42A5B" w:rsidR="00C42A5B" w:rsidRPr="00FD1DC8">
      <w:pPr>
        <w:jc w:val="both"/>
      </w:pPr>
    </w:p>
    <w:p w:rsidRDefault="00C42A5B" w:rsidP="00C42A5B" w:rsidR="00C42A5B" w:rsidRPr="00FD1DC8">
      <w:pPr>
        <w:jc w:val="both"/>
      </w:pPr>
      <w:r w:rsidRPr="00FD1DC8">
        <w:t>VJEROVNICI</w:t>
      </w:r>
    </w:p>
    <w:p w:rsidRDefault="00C42A5B" w:rsidP="00C42A5B" w:rsidR="00C42A5B" w:rsidRPr="00FD1DC8">
      <w:pPr>
        <w:jc w:val="both"/>
      </w:pPr>
    </w:p>
    <w:p w:rsidRDefault="00C42A5B" w:rsidP="00C42A5B" w:rsidR="00C42A5B">
      <w:pPr>
        <w:jc w:val="both"/>
      </w:pPr>
    </w:p>
    <w:p w:rsidRDefault="00113467" w:rsidP="00C42A5B" w:rsidR="00113467" w:rsidRPr="000A7ACD">
      <w:pPr>
        <w:jc w:val="both"/>
      </w:pPr>
    </w:p>
    <w:sectPr w:rsidSect="00882B0B" w:rsidR="00113467" w:rsidRPr="000A7ACD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783" w:rsidR="001B6783">
      <w:r>
        <w:separator/>
      </w:r>
    </w:p>
  </w:endnote>
  <w:endnote w:id="0" w:type="continuationSeparator">
    <w:p w:rsidRDefault="001B6783" w:rsidR="001B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783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6783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783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1B6783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783" w:rsidR="001B6783">
      <w:r>
        <w:separator/>
      </w:r>
    </w:p>
  </w:footnote>
  <w:footnote w:id="0" w:type="continuationSeparator">
    <w:p w:rsidRDefault="001B6783" w:rsidR="001B67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783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6783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783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A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6783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0A7ACD">
      <w:rPr>
        <w:bCs/>
      </w:rPr>
      <w:t>748</w:t>
    </w:r>
    <w:r w:rsidR="002568D6">
      <w:rPr>
        <w:bCs/>
      </w:rPr>
      <w:t>/16-</w:t>
    </w:r>
    <w:r w:rsidR="00426EBC">
      <w:rPr>
        <w:bCs/>
      </w:rPr>
      <w:t>42</w:t>
    </w:r>
  </w:p>
  <w:p w:rsidRDefault="001B6783" w:rsidP="00D154FA" w:rsidR="001B678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C02E1"/>
    <w:multiLevelType w:val="hybridMultilevel"/>
    <w:tmpl w:val="7428AABA"/>
    <w:lvl w:tplc="72CA1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895A8A"/>
    <w:multiLevelType w:val="hybridMultilevel"/>
    <w:tmpl w:val="0F44FA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5">
    <w:nsid w:val="127F5648"/>
    <w:multiLevelType w:val="hybridMultilevel"/>
    <w:tmpl w:val="96C450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FA4DAE"/>
    <w:multiLevelType w:val="hybridMultilevel"/>
    <w:tmpl w:val="3762F238"/>
    <w:lvl w:tplc="BB2CFB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6C10C46"/>
    <w:multiLevelType w:val="hybridMultilevel"/>
    <w:tmpl w:val="956257BC"/>
    <w:lvl w:tplc="2A9268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96D16DE"/>
    <w:multiLevelType w:val="hybridMultilevel"/>
    <w:tmpl w:val="321A8BD8"/>
    <w:lvl w:tplc="85347F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B5738B"/>
    <w:multiLevelType w:val="hybridMultilevel"/>
    <w:tmpl w:val="8390A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102B6F"/>
    <w:multiLevelType w:val="hybridMultilevel"/>
    <w:tmpl w:val="5D724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127955"/>
    <w:multiLevelType w:val="hybridMultilevel"/>
    <w:tmpl w:val="08F28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52B3D"/>
    <w:multiLevelType w:val="hybridMultilevel"/>
    <w:tmpl w:val="35C29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7">
    <w:nsid w:val="304A5289"/>
    <w:multiLevelType w:val="hybridMultilevel"/>
    <w:tmpl w:val="A358F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9FA7718"/>
    <w:multiLevelType w:val="hybridMultilevel"/>
    <w:tmpl w:val="957E74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73A51CF"/>
    <w:multiLevelType w:val="hybridMultilevel"/>
    <w:tmpl w:val="8E28370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B803B72"/>
    <w:multiLevelType w:val="hybridMultilevel"/>
    <w:tmpl w:val="D414A2D6"/>
    <w:lvl w:tplc="A118A202" w:ilvl="0">
      <w:start w:val="1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7842E72"/>
    <w:multiLevelType w:val="hybridMultilevel"/>
    <w:tmpl w:val="50B81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B8715AD"/>
    <w:multiLevelType w:val="hybridMultilevel"/>
    <w:tmpl w:val="8A72CE48"/>
    <w:lvl w:tplc="5600AA80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F7E3ED0"/>
    <w:multiLevelType w:val="hybridMultilevel"/>
    <w:tmpl w:val="427AB3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2FC1EAC"/>
    <w:multiLevelType w:val="hybridMultilevel"/>
    <w:tmpl w:val="BA4A5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3EF0827"/>
    <w:multiLevelType w:val="hybridMultilevel"/>
    <w:tmpl w:val="DF9E6E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AE803F9"/>
    <w:multiLevelType w:val="hybridMultilevel"/>
    <w:tmpl w:val="87EE29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5120046"/>
    <w:multiLevelType w:val="hybridMultilevel"/>
    <w:tmpl w:val="C1346388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30E294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CC322F4"/>
    <w:multiLevelType w:val="hybridMultilevel"/>
    <w:tmpl w:val="69A45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EED2704"/>
    <w:multiLevelType w:val="hybridMultilevel"/>
    <w:tmpl w:val="7794D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8"/>
  </w:num>
  <w:num w:numId="3">
    <w:abstractNumId w:val="37"/>
  </w:num>
  <w:num w:numId="4">
    <w:abstractNumId w:val="38"/>
  </w:num>
  <w:num w:numId="5">
    <w:abstractNumId w:val="12"/>
  </w:num>
  <w:num w:numId="6">
    <w:abstractNumId w:val="2"/>
  </w:num>
  <w:num w:numId="7">
    <w:abstractNumId w:val="41"/>
  </w:num>
  <w:num w:numId="8">
    <w:abstractNumId w:val="15"/>
  </w:num>
  <w:num w:numId="9">
    <w:abstractNumId w:val="21"/>
  </w:num>
  <w:num w:numId="10">
    <w:abstractNumId w:val="0"/>
  </w:num>
  <w:num w:numId="11">
    <w:abstractNumId w:val="14"/>
  </w:num>
  <w:num w:numId="12">
    <w:abstractNumId w:val="16"/>
  </w:num>
  <w:num w:numId="13">
    <w:abstractNumId w:val="26"/>
  </w:num>
  <w:num w:numId="14">
    <w:abstractNumId w:val="33"/>
  </w:num>
  <w:num w:numId="15">
    <w:abstractNumId w:val="39"/>
  </w:num>
  <w:num w:numId="16">
    <w:abstractNumId w:val="8"/>
  </w:num>
  <w:num w:numId="17">
    <w:abstractNumId w:val="35"/>
  </w:num>
  <w:num w:numId="18">
    <w:abstractNumId w:val="5"/>
  </w:num>
  <w:num w:numId="19">
    <w:abstractNumId w:val="6"/>
  </w:num>
  <w:num w:numId="20">
    <w:abstractNumId w:val="13"/>
  </w:num>
  <w:num w:numId="21">
    <w:abstractNumId w:val="11"/>
  </w:num>
  <w:num w:numId="22">
    <w:abstractNumId w:val="23"/>
  </w:num>
  <w:num w:numId="23">
    <w:abstractNumId w:val="9"/>
  </w:num>
  <w:num w:numId="24">
    <w:abstractNumId w:val="40"/>
  </w:num>
  <w:num w:numId="25">
    <w:abstractNumId w:val="30"/>
  </w:num>
  <w:num w:numId="26">
    <w:abstractNumId w:val="32"/>
  </w:num>
  <w:num w:numId="27">
    <w:abstractNumId w:val="31"/>
  </w:num>
  <w:num w:numId="28">
    <w:abstractNumId w:val="1"/>
  </w:num>
  <w:num w:numId="29">
    <w:abstractNumId w:val="10"/>
  </w:num>
  <w:num w:numId="30">
    <w:abstractNumId w:val="3"/>
  </w:num>
  <w:num w:numId="31">
    <w:abstractNumId w:val="17"/>
  </w:num>
  <w:num w:numId="32">
    <w:abstractNumId w:val="7"/>
  </w:num>
  <w:num w:numId="33">
    <w:abstractNumId w:val="27"/>
  </w:num>
  <w:num w:numId="34">
    <w:abstractNumId w:val="18"/>
  </w:num>
  <w:num w:numId="35">
    <w:abstractNumId w:val="34"/>
  </w:num>
  <w:num w:numId="36">
    <w:abstractNumId w:val="36"/>
  </w:num>
  <w:num w:numId="37">
    <w:abstractNumId w:val="24"/>
  </w:num>
  <w:num w:numId="38">
    <w:abstractNumId w:val="20"/>
  </w:num>
  <w:num w:numId="39">
    <w:abstractNumId w:val="42"/>
  </w:num>
  <w:num w:numId="40">
    <w:abstractNumId w:val="25"/>
  </w:num>
  <w:num w:numId="41">
    <w:abstractNumId w:val="29"/>
  </w:num>
  <w:num w:numId="42">
    <w:abstractNumId w:val="22"/>
  </w:num>
  <w:num w:numId="4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28A"/>
    <w:rsid w:val="00007F6C"/>
    <w:rsid w:val="00020773"/>
    <w:rsid w:val="00020988"/>
    <w:rsid w:val="00020FF9"/>
    <w:rsid w:val="00021117"/>
    <w:rsid w:val="000218D4"/>
    <w:rsid w:val="00021EC1"/>
    <w:rsid w:val="0002543A"/>
    <w:rsid w:val="00026F5D"/>
    <w:rsid w:val="00033D76"/>
    <w:rsid w:val="000354AD"/>
    <w:rsid w:val="00036365"/>
    <w:rsid w:val="000411FC"/>
    <w:rsid w:val="00042BB4"/>
    <w:rsid w:val="00052819"/>
    <w:rsid w:val="00052C7C"/>
    <w:rsid w:val="00053C72"/>
    <w:rsid w:val="00053DB1"/>
    <w:rsid w:val="00055ECA"/>
    <w:rsid w:val="00055F9B"/>
    <w:rsid w:val="00057153"/>
    <w:rsid w:val="000635BC"/>
    <w:rsid w:val="00063EC2"/>
    <w:rsid w:val="000745D8"/>
    <w:rsid w:val="00075F54"/>
    <w:rsid w:val="00083699"/>
    <w:rsid w:val="000861B5"/>
    <w:rsid w:val="00094A6B"/>
    <w:rsid w:val="000A089E"/>
    <w:rsid w:val="000A2E35"/>
    <w:rsid w:val="000A44C5"/>
    <w:rsid w:val="000A45E6"/>
    <w:rsid w:val="000A5BE2"/>
    <w:rsid w:val="000A7ACD"/>
    <w:rsid w:val="000B5009"/>
    <w:rsid w:val="000B695B"/>
    <w:rsid w:val="000B7EBA"/>
    <w:rsid w:val="000C0597"/>
    <w:rsid w:val="000D0305"/>
    <w:rsid w:val="000D2BBE"/>
    <w:rsid w:val="000D4CD5"/>
    <w:rsid w:val="000E0CA6"/>
    <w:rsid w:val="000E6BEA"/>
    <w:rsid w:val="000E77C6"/>
    <w:rsid w:val="000F29D4"/>
    <w:rsid w:val="000F4AE4"/>
    <w:rsid w:val="00104D9A"/>
    <w:rsid w:val="001070EA"/>
    <w:rsid w:val="00111F14"/>
    <w:rsid w:val="00112177"/>
    <w:rsid w:val="00113467"/>
    <w:rsid w:val="00114B97"/>
    <w:rsid w:val="001171F7"/>
    <w:rsid w:val="00124589"/>
    <w:rsid w:val="00125016"/>
    <w:rsid w:val="00125428"/>
    <w:rsid w:val="00126262"/>
    <w:rsid w:val="0013006B"/>
    <w:rsid w:val="00130263"/>
    <w:rsid w:val="00131890"/>
    <w:rsid w:val="0013350C"/>
    <w:rsid w:val="00135D10"/>
    <w:rsid w:val="00136059"/>
    <w:rsid w:val="00140320"/>
    <w:rsid w:val="001424BE"/>
    <w:rsid w:val="00143F80"/>
    <w:rsid w:val="001447DD"/>
    <w:rsid w:val="0014621C"/>
    <w:rsid w:val="001505CA"/>
    <w:rsid w:val="00150B52"/>
    <w:rsid w:val="00151361"/>
    <w:rsid w:val="00156468"/>
    <w:rsid w:val="00161E6E"/>
    <w:rsid w:val="00173CCC"/>
    <w:rsid w:val="001745F3"/>
    <w:rsid w:val="0017576C"/>
    <w:rsid w:val="001772B4"/>
    <w:rsid w:val="00181233"/>
    <w:rsid w:val="00182382"/>
    <w:rsid w:val="001910EF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B6783"/>
    <w:rsid w:val="001D2C10"/>
    <w:rsid w:val="001D602F"/>
    <w:rsid w:val="001D7E89"/>
    <w:rsid w:val="001F1768"/>
    <w:rsid w:val="001F340E"/>
    <w:rsid w:val="001F3A44"/>
    <w:rsid w:val="001F488C"/>
    <w:rsid w:val="001F74CC"/>
    <w:rsid w:val="00220FDC"/>
    <w:rsid w:val="002232DF"/>
    <w:rsid w:val="002254BB"/>
    <w:rsid w:val="00226407"/>
    <w:rsid w:val="00227503"/>
    <w:rsid w:val="00227B3F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389"/>
    <w:rsid w:val="00254D34"/>
    <w:rsid w:val="00255229"/>
    <w:rsid w:val="00256631"/>
    <w:rsid w:val="002568D6"/>
    <w:rsid w:val="00257E93"/>
    <w:rsid w:val="002615D5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1F54"/>
    <w:rsid w:val="002A589B"/>
    <w:rsid w:val="002B2AB3"/>
    <w:rsid w:val="002B4F38"/>
    <w:rsid w:val="002B69E8"/>
    <w:rsid w:val="002C193F"/>
    <w:rsid w:val="002C6155"/>
    <w:rsid w:val="002E07F7"/>
    <w:rsid w:val="002E408D"/>
    <w:rsid w:val="002E4344"/>
    <w:rsid w:val="002E6990"/>
    <w:rsid w:val="002F144A"/>
    <w:rsid w:val="002F32A5"/>
    <w:rsid w:val="00304EC4"/>
    <w:rsid w:val="003052C5"/>
    <w:rsid w:val="003053AA"/>
    <w:rsid w:val="003060B0"/>
    <w:rsid w:val="003144E3"/>
    <w:rsid w:val="003204E7"/>
    <w:rsid w:val="00321E51"/>
    <w:rsid w:val="003258CB"/>
    <w:rsid w:val="00344642"/>
    <w:rsid w:val="0035114F"/>
    <w:rsid w:val="00352849"/>
    <w:rsid w:val="00353D6B"/>
    <w:rsid w:val="003618AB"/>
    <w:rsid w:val="003636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DA8"/>
    <w:rsid w:val="003D4AB4"/>
    <w:rsid w:val="003D4F71"/>
    <w:rsid w:val="003D7506"/>
    <w:rsid w:val="003E040E"/>
    <w:rsid w:val="003E77E4"/>
    <w:rsid w:val="003F3E7C"/>
    <w:rsid w:val="003F43B1"/>
    <w:rsid w:val="0040191A"/>
    <w:rsid w:val="004059A7"/>
    <w:rsid w:val="00406F02"/>
    <w:rsid w:val="004111F5"/>
    <w:rsid w:val="00413264"/>
    <w:rsid w:val="0041393C"/>
    <w:rsid w:val="0042453E"/>
    <w:rsid w:val="004248D6"/>
    <w:rsid w:val="00426EBC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52567"/>
    <w:rsid w:val="00461C7B"/>
    <w:rsid w:val="00463175"/>
    <w:rsid w:val="004669DC"/>
    <w:rsid w:val="004676B3"/>
    <w:rsid w:val="00470FC3"/>
    <w:rsid w:val="004718D6"/>
    <w:rsid w:val="004768A9"/>
    <w:rsid w:val="0047772A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A729F"/>
    <w:rsid w:val="004C17E4"/>
    <w:rsid w:val="004C79A1"/>
    <w:rsid w:val="004D56E1"/>
    <w:rsid w:val="004D7E9C"/>
    <w:rsid w:val="004E0681"/>
    <w:rsid w:val="004E4487"/>
    <w:rsid w:val="004F2642"/>
    <w:rsid w:val="004F514D"/>
    <w:rsid w:val="004F7CC5"/>
    <w:rsid w:val="00505953"/>
    <w:rsid w:val="005070AC"/>
    <w:rsid w:val="00513737"/>
    <w:rsid w:val="00520AC6"/>
    <w:rsid w:val="00535C4F"/>
    <w:rsid w:val="00544253"/>
    <w:rsid w:val="00547AF5"/>
    <w:rsid w:val="00551196"/>
    <w:rsid w:val="005564CE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D046C"/>
    <w:rsid w:val="005D274B"/>
    <w:rsid w:val="005E0FAF"/>
    <w:rsid w:val="005E31A2"/>
    <w:rsid w:val="005E3879"/>
    <w:rsid w:val="005F4324"/>
    <w:rsid w:val="005F618F"/>
    <w:rsid w:val="00602A82"/>
    <w:rsid w:val="006038DA"/>
    <w:rsid w:val="00606075"/>
    <w:rsid w:val="00606765"/>
    <w:rsid w:val="00610F28"/>
    <w:rsid w:val="00612BA9"/>
    <w:rsid w:val="00615378"/>
    <w:rsid w:val="0062111E"/>
    <w:rsid w:val="00621452"/>
    <w:rsid w:val="006241B9"/>
    <w:rsid w:val="00625BFD"/>
    <w:rsid w:val="00631702"/>
    <w:rsid w:val="0064044B"/>
    <w:rsid w:val="00642AFB"/>
    <w:rsid w:val="00645487"/>
    <w:rsid w:val="00647EAC"/>
    <w:rsid w:val="00650DDC"/>
    <w:rsid w:val="006559B1"/>
    <w:rsid w:val="00662ECB"/>
    <w:rsid w:val="00666C9D"/>
    <w:rsid w:val="006723F2"/>
    <w:rsid w:val="0067396C"/>
    <w:rsid w:val="006744BA"/>
    <w:rsid w:val="00674715"/>
    <w:rsid w:val="006777D6"/>
    <w:rsid w:val="0068201B"/>
    <w:rsid w:val="006844BF"/>
    <w:rsid w:val="00686314"/>
    <w:rsid w:val="006868EE"/>
    <w:rsid w:val="00694B3A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C63"/>
    <w:rsid w:val="006E4E2E"/>
    <w:rsid w:val="006F016D"/>
    <w:rsid w:val="006F7386"/>
    <w:rsid w:val="00700C36"/>
    <w:rsid w:val="00710FE4"/>
    <w:rsid w:val="00711320"/>
    <w:rsid w:val="00715E27"/>
    <w:rsid w:val="00716FAC"/>
    <w:rsid w:val="00722866"/>
    <w:rsid w:val="007239BD"/>
    <w:rsid w:val="0072482E"/>
    <w:rsid w:val="00725C8B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6560"/>
    <w:rsid w:val="0074710D"/>
    <w:rsid w:val="00747D36"/>
    <w:rsid w:val="00752478"/>
    <w:rsid w:val="007553CE"/>
    <w:rsid w:val="00766B7A"/>
    <w:rsid w:val="00771D25"/>
    <w:rsid w:val="00771DA1"/>
    <w:rsid w:val="0077413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C023A"/>
    <w:rsid w:val="007D0A76"/>
    <w:rsid w:val="007D6724"/>
    <w:rsid w:val="007E03BC"/>
    <w:rsid w:val="007E1067"/>
    <w:rsid w:val="007E33AF"/>
    <w:rsid w:val="007E5003"/>
    <w:rsid w:val="007E66E3"/>
    <w:rsid w:val="007E6E5B"/>
    <w:rsid w:val="00803772"/>
    <w:rsid w:val="00813BA8"/>
    <w:rsid w:val="0081480F"/>
    <w:rsid w:val="008212C8"/>
    <w:rsid w:val="00826431"/>
    <w:rsid w:val="008278C0"/>
    <w:rsid w:val="00834395"/>
    <w:rsid w:val="0083691C"/>
    <w:rsid w:val="00840793"/>
    <w:rsid w:val="00845508"/>
    <w:rsid w:val="00847492"/>
    <w:rsid w:val="00853AF4"/>
    <w:rsid w:val="00857300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0F3B"/>
    <w:rsid w:val="008A5BB7"/>
    <w:rsid w:val="008B353C"/>
    <w:rsid w:val="008B7CD1"/>
    <w:rsid w:val="008C0574"/>
    <w:rsid w:val="008C20B5"/>
    <w:rsid w:val="008C40C3"/>
    <w:rsid w:val="008C49D1"/>
    <w:rsid w:val="008D0F73"/>
    <w:rsid w:val="008D28C0"/>
    <w:rsid w:val="008D795F"/>
    <w:rsid w:val="008D7A10"/>
    <w:rsid w:val="008F2BD6"/>
    <w:rsid w:val="008F2C4F"/>
    <w:rsid w:val="008F509F"/>
    <w:rsid w:val="008F65C5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1689"/>
    <w:rsid w:val="00973306"/>
    <w:rsid w:val="0098035D"/>
    <w:rsid w:val="009811E1"/>
    <w:rsid w:val="009825F9"/>
    <w:rsid w:val="00983B02"/>
    <w:rsid w:val="00986742"/>
    <w:rsid w:val="00996D68"/>
    <w:rsid w:val="00996E8C"/>
    <w:rsid w:val="00997D6F"/>
    <w:rsid w:val="009A243F"/>
    <w:rsid w:val="009A3F9E"/>
    <w:rsid w:val="009A6CE7"/>
    <w:rsid w:val="009B3769"/>
    <w:rsid w:val="009B69FC"/>
    <w:rsid w:val="009C364F"/>
    <w:rsid w:val="009C42BB"/>
    <w:rsid w:val="009C5D10"/>
    <w:rsid w:val="009C76E8"/>
    <w:rsid w:val="009C7BC8"/>
    <w:rsid w:val="009D0F51"/>
    <w:rsid w:val="009D2352"/>
    <w:rsid w:val="009D52FC"/>
    <w:rsid w:val="009E0351"/>
    <w:rsid w:val="009E7AF7"/>
    <w:rsid w:val="009E7BC1"/>
    <w:rsid w:val="009F04D8"/>
    <w:rsid w:val="009F10BF"/>
    <w:rsid w:val="009F1212"/>
    <w:rsid w:val="009F1F5D"/>
    <w:rsid w:val="009F5B39"/>
    <w:rsid w:val="009F64B2"/>
    <w:rsid w:val="009F746D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40221"/>
    <w:rsid w:val="00A404B3"/>
    <w:rsid w:val="00A44164"/>
    <w:rsid w:val="00A44908"/>
    <w:rsid w:val="00A44DB6"/>
    <w:rsid w:val="00A50BF4"/>
    <w:rsid w:val="00A529D0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38CA"/>
    <w:rsid w:val="00A84B5B"/>
    <w:rsid w:val="00A854A0"/>
    <w:rsid w:val="00A85AAA"/>
    <w:rsid w:val="00A9513A"/>
    <w:rsid w:val="00A95FF8"/>
    <w:rsid w:val="00A96EA1"/>
    <w:rsid w:val="00AA0CBA"/>
    <w:rsid w:val="00AA1E83"/>
    <w:rsid w:val="00AB2F43"/>
    <w:rsid w:val="00AB3CA8"/>
    <w:rsid w:val="00AB41C2"/>
    <w:rsid w:val="00AB7E47"/>
    <w:rsid w:val="00AC23F3"/>
    <w:rsid w:val="00AC40C8"/>
    <w:rsid w:val="00AC462A"/>
    <w:rsid w:val="00AC61DA"/>
    <w:rsid w:val="00AC68F3"/>
    <w:rsid w:val="00AD2291"/>
    <w:rsid w:val="00AD243C"/>
    <w:rsid w:val="00AD3EC9"/>
    <w:rsid w:val="00AD484B"/>
    <w:rsid w:val="00AD50EE"/>
    <w:rsid w:val="00AD60E5"/>
    <w:rsid w:val="00AD6A28"/>
    <w:rsid w:val="00AE196D"/>
    <w:rsid w:val="00AE1EA6"/>
    <w:rsid w:val="00AF1C12"/>
    <w:rsid w:val="00AF2610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C33"/>
    <w:rsid w:val="00B5605D"/>
    <w:rsid w:val="00B62124"/>
    <w:rsid w:val="00B64D20"/>
    <w:rsid w:val="00B6560A"/>
    <w:rsid w:val="00B70ED6"/>
    <w:rsid w:val="00B725E9"/>
    <w:rsid w:val="00B75660"/>
    <w:rsid w:val="00B80C4A"/>
    <w:rsid w:val="00B8264B"/>
    <w:rsid w:val="00B8391D"/>
    <w:rsid w:val="00B84AAF"/>
    <w:rsid w:val="00B90C51"/>
    <w:rsid w:val="00B90D1C"/>
    <w:rsid w:val="00B920E7"/>
    <w:rsid w:val="00B923F2"/>
    <w:rsid w:val="00BA3662"/>
    <w:rsid w:val="00BA50FA"/>
    <w:rsid w:val="00BA5B55"/>
    <w:rsid w:val="00BB4AB8"/>
    <w:rsid w:val="00BB61EB"/>
    <w:rsid w:val="00BC37A9"/>
    <w:rsid w:val="00BC3F26"/>
    <w:rsid w:val="00BC6A4E"/>
    <w:rsid w:val="00BD2010"/>
    <w:rsid w:val="00BD3142"/>
    <w:rsid w:val="00BD4831"/>
    <w:rsid w:val="00BE1409"/>
    <w:rsid w:val="00BF5184"/>
    <w:rsid w:val="00BF5C18"/>
    <w:rsid w:val="00BF73B2"/>
    <w:rsid w:val="00C03BF9"/>
    <w:rsid w:val="00C045DD"/>
    <w:rsid w:val="00C10A53"/>
    <w:rsid w:val="00C15765"/>
    <w:rsid w:val="00C24A51"/>
    <w:rsid w:val="00C25728"/>
    <w:rsid w:val="00C27EF5"/>
    <w:rsid w:val="00C326E5"/>
    <w:rsid w:val="00C32A3F"/>
    <w:rsid w:val="00C3352F"/>
    <w:rsid w:val="00C3793F"/>
    <w:rsid w:val="00C42A5B"/>
    <w:rsid w:val="00C45BEE"/>
    <w:rsid w:val="00C478A6"/>
    <w:rsid w:val="00C47E71"/>
    <w:rsid w:val="00C51A4B"/>
    <w:rsid w:val="00C531ED"/>
    <w:rsid w:val="00C551A9"/>
    <w:rsid w:val="00C61131"/>
    <w:rsid w:val="00C61A45"/>
    <w:rsid w:val="00C62F30"/>
    <w:rsid w:val="00C6768B"/>
    <w:rsid w:val="00C72B58"/>
    <w:rsid w:val="00C72F5A"/>
    <w:rsid w:val="00C81241"/>
    <w:rsid w:val="00C81D50"/>
    <w:rsid w:val="00C8684B"/>
    <w:rsid w:val="00C87EE5"/>
    <w:rsid w:val="00C9077B"/>
    <w:rsid w:val="00C941A2"/>
    <w:rsid w:val="00CA55D8"/>
    <w:rsid w:val="00CA6DC5"/>
    <w:rsid w:val="00CA7AB7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4CCB"/>
    <w:rsid w:val="00CE7CE5"/>
    <w:rsid w:val="00D005A4"/>
    <w:rsid w:val="00D03790"/>
    <w:rsid w:val="00D04A78"/>
    <w:rsid w:val="00D07467"/>
    <w:rsid w:val="00D154FA"/>
    <w:rsid w:val="00D15E54"/>
    <w:rsid w:val="00D26D61"/>
    <w:rsid w:val="00D3093E"/>
    <w:rsid w:val="00D32296"/>
    <w:rsid w:val="00D41098"/>
    <w:rsid w:val="00D4168B"/>
    <w:rsid w:val="00D45D25"/>
    <w:rsid w:val="00D55592"/>
    <w:rsid w:val="00D57A3B"/>
    <w:rsid w:val="00D60428"/>
    <w:rsid w:val="00D6470E"/>
    <w:rsid w:val="00D765FC"/>
    <w:rsid w:val="00D83A63"/>
    <w:rsid w:val="00D85646"/>
    <w:rsid w:val="00D86144"/>
    <w:rsid w:val="00D92227"/>
    <w:rsid w:val="00D93E72"/>
    <w:rsid w:val="00DA716F"/>
    <w:rsid w:val="00DA7D90"/>
    <w:rsid w:val="00DA7E79"/>
    <w:rsid w:val="00DB21D1"/>
    <w:rsid w:val="00DB6D26"/>
    <w:rsid w:val="00DB6E9C"/>
    <w:rsid w:val="00DC4EF3"/>
    <w:rsid w:val="00DC5E59"/>
    <w:rsid w:val="00DC74B1"/>
    <w:rsid w:val="00DD0DFF"/>
    <w:rsid w:val="00DD70D8"/>
    <w:rsid w:val="00DD7EE1"/>
    <w:rsid w:val="00DE40DC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0C28"/>
    <w:rsid w:val="00E33D16"/>
    <w:rsid w:val="00E369E6"/>
    <w:rsid w:val="00E40627"/>
    <w:rsid w:val="00E47BDB"/>
    <w:rsid w:val="00E47C30"/>
    <w:rsid w:val="00E51E33"/>
    <w:rsid w:val="00E64ED2"/>
    <w:rsid w:val="00E70A07"/>
    <w:rsid w:val="00E72C8B"/>
    <w:rsid w:val="00E75081"/>
    <w:rsid w:val="00E774F2"/>
    <w:rsid w:val="00E80238"/>
    <w:rsid w:val="00E80E56"/>
    <w:rsid w:val="00E81520"/>
    <w:rsid w:val="00E86B94"/>
    <w:rsid w:val="00E911C4"/>
    <w:rsid w:val="00E95E99"/>
    <w:rsid w:val="00EA0773"/>
    <w:rsid w:val="00EB268D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4CB7"/>
    <w:rsid w:val="00EF576C"/>
    <w:rsid w:val="00F00045"/>
    <w:rsid w:val="00F02EAC"/>
    <w:rsid w:val="00F04266"/>
    <w:rsid w:val="00F10EF8"/>
    <w:rsid w:val="00F14D00"/>
    <w:rsid w:val="00F159C5"/>
    <w:rsid w:val="00F17BD9"/>
    <w:rsid w:val="00F207C7"/>
    <w:rsid w:val="00F25089"/>
    <w:rsid w:val="00F265DA"/>
    <w:rsid w:val="00F30FD7"/>
    <w:rsid w:val="00F3106D"/>
    <w:rsid w:val="00F34C39"/>
    <w:rsid w:val="00F36CB2"/>
    <w:rsid w:val="00F41D67"/>
    <w:rsid w:val="00F463E1"/>
    <w:rsid w:val="00F55FDC"/>
    <w:rsid w:val="00F56439"/>
    <w:rsid w:val="00F57F96"/>
    <w:rsid w:val="00F6328A"/>
    <w:rsid w:val="00F67C42"/>
    <w:rsid w:val="00F7702D"/>
    <w:rsid w:val="00F7742F"/>
    <w:rsid w:val="00F80803"/>
    <w:rsid w:val="00FA4E22"/>
    <w:rsid w:val="00FB030E"/>
    <w:rsid w:val="00FB22F7"/>
    <w:rsid w:val="00FC2AF3"/>
    <w:rsid w:val="00FC3D53"/>
    <w:rsid w:val="00FD0567"/>
    <w:rsid w:val="00FD570E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2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cs="Arial" w:hAnsi="Arial" w:asci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customStyle="true" w:styleId="Bezproreda1" w:type="paragraph">
    <w:name w:val="Bez proreda1"/>
    <w:rsid w:val="00226407"/>
    <w:pPr>
      <w:suppressAutoHyphens/>
      <w:spacing w:after="80"/>
    </w:pPr>
    <w:rPr>
      <w:rFonts w:hAnsi="Calibri" w:ascii="Calibri"/>
      <w:kern w:val="1"/>
      <w:sz w:val="22"/>
      <w:szCs w:val="22"/>
      <w:lang w:eastAsia="en-US"/>
    </w:rPr>
  </w:style>
  <w:style w:customStyle="true" w:styleId="Bezproreda2" w:type="paragraph">
    <w:name w:val="Bez proreda2"/>
    <w:rsid w:val="00C3793F"/>
    <w:pPr>
      <w:suppressAutoHyphens/>
      <w:spacing w:after="80"/>
    </w:pPr>
    <w:rPr>
      <w:rFonts w:hAnsi="Calibri" w:ascii="Calibri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customStyle="1" w:styleId="Bezproreda1" w:type="paragraph">
    <w:name w:val="Bez proreda1"/>
    <w:rsid w:val="00226407"/>
    <w:pPr>
      <w:suppressAutoHyphens/>
      <w:spacing w:after="80"/>
    </w:pPr>
    <w:rPr>
      <w:rFonts w:ascii="Calibri" w:hAnsi="Calibri"/>
      <w:kern w:val="1"/>
      <w:sz w:val="22"/>
      <w:szCs w:val="22"/>
      <w:lang w:eastAsia="en-US"/>
    </w:rPr>
  </w:style>
  <w:style w:customStyle="1" w:styleId="Bezproreda2" w:type="paragraph">
    <w:name w:val="Bez proreda2"/>
    <w:rsid w:val="00C3793F"/>
    <w:pPr>
      <w:suppressAutoHyphens/>
      <w:spacing w:after="80"/>
    </w:pPr>
    <w:rPr>
      <w:rFonts w:ascii="Calibri" w:hAnsi="Calibri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7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63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5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60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76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4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8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44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283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8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57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56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62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14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16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5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69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76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96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55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9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75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1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4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1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93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7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2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06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8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5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3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55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48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443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60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705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46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ožujka 2017.</izvorni_sadrzaj>
    <derivirana_varijabla naziv="DomainObject.PlaniraniZavrsetakDatum_1">9. ožujka 2017.</derivirana_varijabla>
  </DomainObject.PlaniraniZavrsetakDatum>
  <DomainObject.PlaniraniPocetakDatum>
    <izvorni_sadrzaj>9. ožujka 2017.</izvorni_sadrzaj>
    <derivirana_varijabla naziv="DomainObject.PlaniraniPocetakDatum_1">9.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2017.</izvorni_sadrzaj>
    <derivirana_varijabla naziv="DomainObject.Zapisnik.DatumKreiranja_1">9.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St-748/2016-57</izvorni_sadrzaj>
    <derivirana_varijabla naziv="DomainObject.Zapisnik.Oznaka_1">St-748/2016-57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16.01.17. Vraćeno 10.02.17.</izvorni_sadrzaj>
    <derivirana_varijabla naziv="DomainObject.Predmet.PrimjedbaSuca_1">Kopija spisa na VTS 16.01.17. Vraćeno 10.02.17.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St-748/2016-57</izvorni_sadrzaj>
    <derivirana_varijabla naziv="DomainObject.PoslovniBrojDokumenta_1">St-748/2016-57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B26F7-0609-4EBE-B26C-2ABD1F7A6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1271</properties:Characters>
  <properties:Lines>50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 HRVATSKA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2017-03-09T08:47:00Z</dcterms:created>
  <dc:creator>Ardena Bajlo</dc:creator>
  <cp:lastModifiedBy>Marina Gulin</cp:lastModifiedBy>
  <cp:lastPrinted>2017-03-09T08:43:00Z</cp:lastPrinted>
  <dcterms:modified xmlns:xsi="http://www.w3.org/2001/XMLSchema-instance" xsi:type="dcterms:W3CDTF">2017-03-09T08:47:00Z</dcterms:modified>
  <cp:revision>3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St-748/2016-57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