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9f92" w14:paraId="66e9f9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76D50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St-7881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76D50">
        <w:rPr>
          <w:rFonts w:hAnsi="Times New Roman" w:ascii="Times New Roman"/>
        </w:rPr>
        <w:t>Nai-Kai j.d.o.o. za usluge, OIB:54046657446, Gospodska 13,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76D50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76D50">
        <w:rPr>
          <w:rFonts w:hAnsi="Times New Roman" w:ascii="Times New Roman"/>
        </w:rPr>
        <w:t>Nai-Kai j.d.o.o. za usluge, OIB:54046657446, Gospodska 13,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76D50">
        <w:rPr>
          <w:rFonts w:hAnsi="Times New Roman" w:ascii="Times New Roman"/>
          <w:szCs w:val="24"/>
        </w:rPr>
        <w:t>04.04.2016.g.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576D50">
        <w:rPr>
          <w:rFonts w:hAnsi="Times New Roman" w:ascii="Times New Roman"/>
          <w:szCs w:val="24"/>
        </w:rPr>
        <w:t>11 sati i 02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576D5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76D50">
        <w:rPr>
          <w:rFonts w:hAnsi="Times New Roman" w:ascii="Times New Roman"/>
          <w:szCs w:val="24"/>
        </w:rPr>
        <w:t>Milan Bariša Obradović, OIB:45619494339, Srebrnjak 20 B, Sv.Nedjelja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76D50">
        <w:rPr>
          <w:rFonts w:hAnsi="Times New Roman" w:ascii="Times New Roman"/>
        </w:rPr>
        <w:t>Nai-Kai j.d.o.o. za usluge, OIB:54046657446, Gospodska 13,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>, 08.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576D50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76D50" w:rsidP="00576D50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576D50" w:rsidP="00576D50" w:rsidR="00576D5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576D50" w:rsidP="00B6390A" w:rsidR="00576D5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6D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76D50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6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D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6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D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7881</izvorni_sadrzaj>
    <derivirana_varijabla naziv="DomainObject.Predmet.Broj_1">7881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St-7881/2015</izvorni_sadrzaj>
    <derivirana_varijabla naziv="DomainObject.Predmet.OznakaBroj_1">St-7881/2015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Nai-Kai j.d.o.o. za usluge zastupanog po punomoćniku Janko Hanžić</izvorni_sadrzaj>
    <derivirana_varijabla naziv="DomainObject.Predmet.ProtustrankaFormated_1">  Nai-Kai j.d.o.o. za usluge zastupanog po punomoćniku Janko Hanžić</derivirana_varijabla>
  </DomainObject.Predmet.ProtustrankaFormated>
  <DomainObject.Predmet.ProtustrankaFormatedOIB>
    <izvorni_sadrzaj>  Nai-Kai j.d.o.o. za usluge, OIB 54046657446 zastupanog po punomoćniku Janko Hanžić</izvorni_sadrzaj>
    <derivirana_varijabla naziv="DomainObject.Predmet.ProtustrankaFormatedOIB_1">  Nai-Kai j.d.o.o. za usluge, OIB 54046657446 zastupanog po punomoćniku Janko Hanžić</derivirana_varijabla>
  </DomainObject.Predmet.ProtustrankaFormatedOIB>
  <DomainObject.Predmet.ProtustrankaFormatedWithAdress>
    <izvorni_sadrzaj> Nai-Kai j.d.o.o. za usluge, Gospodska 13, 10000 Zagreb zastupanog po punomoćniku Janko Hanžić</izvorni_sadrzaj>
    <derivirana_varijabla naziv="DomainObject.Predmet.ProtustrankaFormatedWithAdress_1"> Nai-Kai j.d.o.o. za usluge, Gospodska 13, 10000 Zagreb zastupanog po punomoćniku Janko Hanžić</derivirana_varijabla>
  </DomainObject.Predmet.ProtustrankaFormatedWithAdress>
  <DomainObject.Predmet.ProtustrankaFormatedWithAdressOIB>
    <izvorni_sadrzaj> Nai-Kai j.d.o.o. za usluge, OIB 54046657446, Gospodska 13, 10000 Zagreb zastupanog po punomoćniku Janko Hanžić</izvorni_sadrzaj>
    <derivirana_varijabla naziv="DomainObject.Predmet.ProtustrankaFormatedWithAdressOIB_1"> Nai-Kai j.d.o.o. za usluge, OIB 54046657446, Gospodska 13, 10000 Zagreb zastupanog po punomoćniku Janko Hanžić</derivirana_varijabla>
  </DomainObject.Predmet.ProtustrankaFormatedWithAdressOIB>
  <DomainObject.Predmet.ProtustrankaWithAdress>
    <izvorni_sadrzaj>Nai-Kai j.d.o.o. za usluge Gospodska 13, 10000 Zagreb</izvorni_sadrzaj>
    <derivirana_varijabla naziv="DomainObject.Predmet.ProtustrankaWithAdress_1">Nai-Kai j.d.o.o. za usluge Gospodska 13, 10000 Zagreb</derivirana_varijabla>
  </DomainObject.Predmet.ProtustrankaWithAdress>
  <DomainObject.Predmet.ProtustrankaWithAdressOIB>
    <izvorni_sadrzaj>Nai-Kai j.d.o.o. za usluge, OIB 54046657446, Gospodska 13, 10000 Zagreb</izvorni_sadrzaj>
    <derivirana_varijabla naziv="DomainObject.Predmet.ProtustrankaWithAdressOIB_1">Nai-Kai j.d.o.o. za usluge, OIB 54046657446, Gospodska 13, 10000 Zagreb</derivirana_varijabla>
  </DomainObject.Predmet.ProtustrankaWithAdressOIB>
  <DomainObject.Predmet.ProtustrankaNazivFormated>
    <izvorni_sadrzaj>Nai-Kai j.d.o.o. za usluge</izvorni_sadrzaj>
    <derivirana_varijabla naziv="DomainObject.Predmet.ProtustrankaNazivFormated_1">Nai-Kai j.d.o.o. za usluge</derivirana_varijabla>
  </DomainObject.Predmet.ProtustrankaNazivFormated>
  <DomainObject.Predmet.ProtustrankaNazivFormatedOIB>
    <izvorni_sadrzaj>Nai-Kai j.d.o.o. za usluge, OIB 54046657446</izvorni_sadrzaj>
    <derivirana_varijabla naziv="DomainObject.Predmet.ProtustrankaNazivFormatedOIB_1">Nai-Kai j.d.o.o. za usluge, OIB 54046657446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Nai-Kai j.d.o.o. za usluge zastupanog po punomoćniku Janko Hanžić</item>
    </izvorni_sadrzaj>
    <derivirana_varijabla naziv="DomainObject.Predmet.ProtuStrankaListFormated_1">
      <item>Nai-Kai j.d.o.o. za usluge zastupanog po punomoćniku Janko Hanžić</item>
    </derivirana_varijabla>
  </DomainObject.Predmet.ProtuStrankaListFormated>
  <DomainObject.Predmet.ProtuStrankaListFormatedOIB>
    <izvorni_sadrzaj>
      <item>Nai-Kai j.d.o.o. za usluge, OIB 54046657446 zastupanog po punomoćniku Janko Hanžić</item>
    </izvorni_sadrzaj>
    <derivirana_varijabla naziv="DomainObject.Predmet.ProtuStrankaListFormatedOIB_1">
      <item>Nai-Kai j.d.o.o. za usluge, OIB 54046657446 zastupanog po punomoćniku Janko Hanžić</item>
    </derivirana_varijabla>
  </DomainObject.Predmet.ProtuStrankaListFormatedOIB>
  <DomainObject.Predmet.ProtuStrankaListFormatedWithAdress>
    <izvorni_sadrzaj>
      <item>Nai-Kai j.d.o.o. za usluge, Gospodska 13, 10000 Zagreb zastupanog po punomoćniku Janko Hanžić</item>
    </izvorni_sadrzaj>
    <derivirana_varijabla naziv="DomainObject.Predmet.ProtuStrankaListFormatedWithAdress_1">
      <item>Nai-Kai j.d.o.o. za usluge, Gospodska 13, 10000 Zagreb zastupanog po punomoćniku Janko Hanžić</item>
    </derivirana_varijabla>
  </DomainObject.Predmet.ProtuStrankaListFormatedWithAdress>
  <DomainObject.Predmet.ProtuStrankaListFormatedWithAdressOIB>
    <izvorni_sadrzaj>
      <item>Nai-Kai j.d.o.o. za usluge, OIB 54046657446, Gospodska 13, 10000 Zagreb zastupanog po punomoćniku Janko Hanžić</item>
    </izvorni_sadrzaj>
    <derivirana_varijabla naziv="DomainObject.Predmet.ProtuStrankaListFormatedWithAdressOIB_1">
      <item>Nai-Kai j.d.o.o. za usluge, OIB 54046657446, Gospodska 13, 10000 Zagreb zastupanog po punomoćniku Janko Hanžić</item>
    </derivirana_varijabla>
  </DomainObject.Predmet.ProtuStrankaListFormatedWithAdressOIB>
  <DomainObject.Predmet.ProtuStrankaListNazivFormated>
    <izvorni_sadrzaj>
      <item>Nai-Kai j.d.o.o. za usluge</item>
    </izvorni_sadrzaj>
    <derivirana_varijabla naziv="DomainObject.Predmet.ProtuStrankaListNazivFormated_1">
      <item>Nai-Kai j.d.o.o. za usluge</item>
    </derivirana_varijabla>
  </DomainObject.Predmet.ProtuStrankaListNazivFormated>
  <DomainObject.Predmet.ProtuStrankaListNazivFormatedOIB>
    <izvorni_sadrzaj>
      <item>Nai-Kai j.d.o.o. za usluge, OIB 54046657446</item>
    </izvorni_sadrzaj>
    <derivirana_varijabla naziv="DomainObject.Predmet.ProtuStrankaListNazivFormatedOIB_1">
      <item>Nai-Kai j.d.o.o. za usluge, OIB 54046657446</item>
    </derivirana_varijabla>
  </DomainObject.Predmet.ProtuStrankaListNazivFormatedOIB>
  <DomainObject.Predmet.OstaliListFormated>
    <izvorni_sadrzaj>
      <item>Janko Hanžić punomoćnik sudionika u postupku Nai-Kai j.d.o.o. za usluge</item>
    </izvorni_sadrzaj>
    <derivirana_varijabla naziv="DomainObject.Predmet.OstaliListFormated_1">
      <item>Janko Hanžić punomoćnik sudionika u postupku Nai-Kai j.d.o.o. za usluge</item>
    </derivirana_varijabla>
  </DomainObject.Predmet.OstaliListFormated>
  <DomainObject.Predmet.OstaliListFormatedOIB>
    <izvorni_sadrzaj>
      <item>Janko Hanžić, OIB 44983627768 punomoćnik sudionika u postupku Nai-Kai j.d.o.o. za usluge</item>
    </izvorni_sadrzaj>
    <derivirana_varijabla naziv="DomainObject.Predmet.OstaliListFormatedOIB_1">
      <item>Janko Hanžić, OIB 44983627768 punomoćnik sudionika u postupku Nai-Kai j.d.o.o. za usluge</item>
    </derivirana_varijabla>
  </DomainObject.Predmet.OstaliListFormatedOIB>
  <DomainObject.Predmet.OstaliListFormatedWithAdress>
    <izvorni_sadrzaj>
      <item>Janko Hanžić, Jakuševec Zabočki 14, 49210 Jakuševec Zabočki punomoćnik sudionika u postupku Nai-Kai j.d.o.o. za usluge</item>
    </izvorni_sadrzaj>
    <derivirana_varijabla naziv="DomainObject.Predmet.OstaliListFormatedWithAdress_1">
      <item>Janko Hanžić, Jakuševec Zabočki 14, 49210 Jakuševec Zabočki punomoćnik sudionika u postupku Nai-Kai j.d.o.o. za usluge</item>
    </derivirana_varijabla>
  </DomainObject.Predmet.OstaliListFormatedWithAdress>
  <DomainObject.Predmet.OstaliListFormatedWithAdressOIB>
    <izvorni_sadrzaj>
      <item>Janko Hanžić, OIB 44983627768, Jakuševec Zabočki 14, 49210 Jakuševec Zabočki punomoćnik sudionika u postupku Nai-Kai j.d.o.o. za usluge</item>
    </izvorni_sadrzaj>
    <derivirana_varijabla naziv="DomainObject.Predmet.OstaliListFormatedWithAdressOIB_1">
      <item>Janko Hanžić, OIB 44983627768, Jakuševec Zabočki 14, 49210 Jakuševec Zabočki punomoćnik sudionika u postupku Nai-Kai j.d.o.o. za usluge</item>
    </derivirana_varijabla>
  </DomainObject.Predmet.OstaliListFormatedWithAdressOIB>
  <DomainObject.Predmet.OstaliListNazivFormated>
    <izvorni_sadrzaj>
      <item>Janko Hanžić</item>
    </izvorni_sadrzaj>
    <derivirana_varijabla naziv="DomainObject.Predmet.OstaliListNazivFormated_1">
      <item>Janko Hanžić</item>
    </derivirana_varijabla>
  </DomainObject.Predmet.OstaliListNazivFormated>
  <DomainObject.Predmet.OstaliListNazivFormatedOIB>
    <izvorni_sadrzaj>
      <item>Janko Hanžić, OIB 44983627768</item>
    </izvorni_sadrzaj>
    <derivirana_varijabla naziv="DomainObject.Predmet.OstaliListNazivFormatedOIB_1">
      <item>Janko Hanžić, OIB 44983627768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Nai-Kai j.d.o.o. za usluge</izvorni_sadrzaj>
    <derivirana_varijabla naziv="DomainObject.Predmet.ProtustrankaIDrugi_1">Nai-Kai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Nai-Kai j.d.o.o. za usluge, OIB 54046657446, Gospodska 13, 10000 Zagreb</izvorni_sadrzaj>
    <derivirana_varijabla naziv="DomainObject.Predmet.ProtustrankaIDrugiAdressOIB_1">Nai-Kai j.d.o.o. za usluge, OIB 54046657446, Gospodska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Nai-Kai j.d.o.o. za usluge</item>
      <item>Janko Hanžić</item>
    </izvorni_sadrzaj>
    <derivirana_varijabla naziv="DomainObject.Predmet.SudioniciListNaziv_1">
      <item>FINA Regionalni centar Zagreb</item>
      <item>Nai-Kai j.d.o.o. za usluge</item>
      <item>Janko Hanžić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Nai-Kai j.d.o.o. za usluge, OIB 54046657446, Gospodska 13,10000 Zagreb</item>
      <item>Janko Hanžić, OIB 44983627768, Jakuševec Zabočki 14,49210 Jakuševec Zabočki</item>
    </izvorni_sadrzaj>
    <derivirana_varijabla naziv="DomainObject.Predmet.SudioniciListAdressOIB_1">
      <item>FINA Regionalni centar Zagreb, OIB 85821130368, Trg svibanjskih žrtava 1995. 1,10000 Zagreb</item>
      <item>Nai-Kai j.d.o.o. za usluge, OIB 54046657446, Gospodska 13,10000 Zagreb</item>
      <item>Janko Hanžić, OIB 44983627768, Jakuševec Zabočki 14,49210 Jakuševec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54046657446</item>
      <item>, OIB 44983627768</item>
    </izvorni_sadrzaj>
    <derivirana_varijabla naziv="DomainObject.Predmet.SudioniciListNazivOIB_1">
      <item>, OIB 85821130368</item>
      <item>, OIB 54046657446</item>
      <item>, OIB 44983627768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2082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2016-04-04T09:02:00Z</cp:lastPrinted>
  <dcterms:modified xmlns:xsi="http://www.w3.org/2001/XMLSchema-instance" xsi:type="dcterms:W3CDTF">2016-04-04T09:02:00Z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