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ab0" w14:paraId="99abab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B1D8A" w:rsidRPr="00CB1D8A">
        <w:t>OGLAS STUDIO d.o.o., OIB: 97426404049</w:t>
      </w:r>
      <w:r w:rsidR="00CB1D8A">
        <w:t>, Split, Obala Ante Trumbića 16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B1D8A" w:rsidRPr="00CB1D8A">
        <w:t>OGLAS STUDIO d.o.o., OIB: 97426404049</w:t>
      </w:r>
      <w:r w:rsidR="00CB1D8A">
        <w:t>, Split, Obala Ante Trumbića 16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CB1D8A">
        <w:t>1293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B1D8A">
        <w:t>164.109,22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532BA2">
      <w:t>17</w:t>
    </w:r>
    <w:r w:rsidR="00CB1D8A">
      <w:t>8</w:t>
    </w:r>
    <w:r w:rsidR="00532BA2">
      <w:t>9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186A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St-1789/2015</izvorni_sadrzaj>
    <derivirana_varijabla naziv="DomainObject.Predmet.OznakaBroj_1">St-1789/2015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OGLAS STUDIO d.o.o. za marketing</izvorni_sadrzaj>
    <derivirana_varijabla naziv="DomainObject.Predmet.ProtustrankaFormated_1">  OGLAS STUDIO d.o.o. za marketing</derivirana_varijabla>
  </DomainObject.Predmet.ProtustrankaFormated>
  <DomainObject.Predmet.ProtustrankaFormatedOIB>
    <izvorni_sadrzaj>  OGLAS STUDIO d.o.o. za marketing, OIB 97426404049</izvorni_sadrzaj>
    <derivirana_varijabla naziv="DomainObject.Predmet.ProtustrankaFormatedOIB_1">  OGLAS STUDIO d.o.o. za marketing, OIB 97426404049</derivirana_varijabla>
  </DomainObject.Predmet.ProtustrankaFormatedOIB>
  <DomainObject.Predmet.ProtustrankaFormatedWithAdress>
    <izvorni_sadrzaj> OGLAS STUDIO d.o.o. za marketing, Obala Ante Trumbića 16, 21000 Split</izvorni_sadrzaj>
    <derivirana_varijabla naziv="DomainObject.Predmet.ProtustrankaFormatedWithAdress_1"> OGLAS STUDIO d.o.o. za marketing, Obala Ante Trumbića 16, 21000 Split</derivirana_varijabla>
  </DomainObject.Predmet.ProtustrankaFormatedWithAdress>
  <DomainObject.Predmet.ProtustrankaFormatedWithAdressOIB>
    <izvorni_sadrzaj> OGLAS STUDIO d.o.o. za marketing, OIB 97426404049, Obala Ante Trumbića 16, 21000 Split</izvorni_sadrzaj>
    <derivirana_varijabla naziv="DomainObject.Predmet.ProtustrankaFormatedWithAdressOIB_1"> OGLAS STUDIO d.o.o. za marketing, OIB 97426404049, Obala Ante Trumbića 16, 21000 Split</derivirana_varijabla>
  </DomainObject.Predmet.ProtustrankaFormatedWithAdressOIB>
  <DomainObject.Predmet.ProtustrankaWithAdress>
    <izvorni_sadrzaj>OGLAS STUDIO d.o.o. za marketing Obala Ante Trumbića 16, 21000 Split</izvorni_sadrzaj>
    <derivirana_varijabla naziv="DomainObject.Predmet.ProtustrankaWithAdress_1">OGLAS STUDIO d.o.o. za marketing Obala Ante Trumbića 16, 21000 Split</derivirana_varijabla>
  </DomainObject.Predmet.ProtustrankaWithAdress>
  <DomainObject.Predmet.ProtustrankaWithAdressOIB>
    <izvorni_sadrzaj>OGLAS STUDIO d.o.o. za marketing, OIB 97426404049, Obala Ante Trumbića 16, 21000 Split</izvorni_sadrzaj>
    <derivirana_varijabla naziv="DomainObject.Predmet.ProtustrankaWithAdressOIB_1">OGLAS STUDIO d.o.o. za marketing, OIB 97426404049, Obala Ante Trumbića 16, 21000 Split</derivirana_varijabla>
  </DomainObject.Predmet.ProtustrankaWithAdressOIB>
  <DomainObject.Predmet.ProtustrankaNazivFormated>
    <izvorni_sadrzaj>OGLAS STUDIO d.o.o. za marketing</izvorni_sadrzaj>
    <derivirana_varijabla naziv="DomainObject.Predmet.ProtustrankaNazivFormated_1">OGLAS STUDIO d.o.o. za marketing</derivirana_varijabla>
  </DomainObject.Predmet.ProtustrankaNazivFormated>
  <DomainObject.Predmet.ProtustrankaNazivFormatedOIB>
    <izvorni_sadrzaj>OGLAS STUDIO d.o.o. za marketing, OIB 97426404049</izvorni_sadrzaj>
    <derivirana_varijabla naziv="DomainObject.Predmet.ProtustrankaNazivFormatedOIB_1">OGLAS STUDIO d.o.o. za marketing, OIB 97426404049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164109.22</izvorni_sadrzaj>
    <derivirana_varijabla naziv="DomainObject.Predmet.TrenutnaVrijednost_1">164109.22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OGLAS STUDIO d.o.o. za marketing</item>
    </izvorni_sadrzaj>
    <derivirana_varijabla naziv="DomainObject.Predmet.ProtuStrankaListFormated_1">
      <item>OGLAS STUDIO d.o.o. za marketing</item>
    </derivirana_varijabla>
  </DomainObject.Predmet.ProtuStrankaListFormated>
  <DomainObject.Predmet.ProtuStrankaListFormatedOIB>
    <izvorni_sadrzaj>
      <item>OGLAS STUDIO d.o.o. za marketing, OIB 97426404049</item>
    </izvorni_sadrzaj>
    <derivirana_varijabla naziv="DomainObject.Predmet.ProtuStrankaListFormatedOIB_1">
      <item>OGLAS STUDIO d.o.o. za marketing, OIB 97426404049</item>
    </derivirana_varijabla>
  </DomainObject.Predmet.ProtuStrankaListFormatedOIB>
  <DomainObject.Predmet.ProtuStrankaListFormatedWithAdress>
    <izvorni_sadrzaj>
      <item>OGLAS STUDIO d.o.o. za marketing, Obala Ante Trumbića 16, 21000 Split</item>
    </izvorni_sadrzaj>
    <derivirana_varijabla naziv="DomainObject.Predmet.ProtuStrankaListFormatedWithAdress_1">
      <item>OGLAS STUDIO d.o.o. za marketing, Obala Ante Trumbića 16, 21000 Split</item>
    </derivirana_varijabla>
  </DomainObject.Predmet.ProtuStrankaListFormatedWithAdress>
  <DomainObject.Predmet.ProtuStrankaListFormatedWithAdressOIB>
    <izvorni_sadrzaj>
      <item>OGLAS STUDIO d.o.o. za marketing, OIB 97426404049, Obala Ante Trumbića 16, 21000 Split</item>
    </izvorni_sadrzaj>
    <derivirana_varijabla naziv="DomainObject.Predmet.ProtuStrankaListFormatedWithAdressOIB_1">
      <item>OGLAS STUDIO d.o.o. za marketing, OIB 97426404049, Obala Ante Trumbića 16, 21000 Split</item>
    </derivirana_varijabla>
  </DomainObject.Predmet.ProtuStrankaListFormatedWithAdressOIB>
  <DomainObject.Predmet.ProtuStrankaListNazivFormated>
    <izvorni_sadrzaj>
      <item>OGLAS STUDIO d.o.o. za marketing</item>
    </izvorni_sadrzaj>
    <derivirana_varijabla naziv="DomainObject.Predmet.ProtuStrankaListNazivFormated_1">
      <item>OGLAS STUDIO d.o.o. za marketing</item>
    </derivirana_varijabla>
  </DomainObject.Predmet.ProtuStrankaListNazivFormated>
  <DomainObject.Predmet.ProtuStrankaListNazivFormatedOIB>
    <izvorni_sadrzaj>
      <item>OGLAS STUDIO d.o.o. za marketing, OIB 97426404049</item>
    </izvorni_sadrzaj>
    <derivirana_varijabla naziv="DomainObject.Predmet.ProtuStrankaListNazivFormatedOIB_1">
      <item>OGLAS STUDIO d.o.o. za marketing, OIB 97426404049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OGLAS STUDIO d.o.o. za marketing</izvorni_sadrzaj>
    <derivirana_varijabla naziv="DomainObject.Predmet.ProtustrankaIDrugi_1">OGLAS STUDIO d.o.o. za marketing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OGLAS STUDIO d.o.o. za marketing, OIB 97426404049, Obala Ante Trumbića 16, 21000 Split</izvorni_sadrzaj>
    <derivirana_varijabla naziv="DomainObject.Predmet.ProtustrankaIDrugiAdressOIB_1">OGLAS STUDIO d.o.o. za marketing, OIB 97426404049, Obala Ante Trumbića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 STUDIO d.o.o. za marketing</item>
      <item>FINANCIJSKA AGENCIJA RC SPLIT</item>
    </izvorni_sadrzaj>
    <derivirana_varijabla naziv="DomainObject.Predmet.SudioniciListNaziv_1">
      <item>OGLAS STUDIO d.o.o. za marketing</item>
      <item>FINANCIJSKA AGENCIJA RC SPLIT</item>
    </derivirana_varijabla>
  </DomainObject.Predmet.SudioniciListNaziv>
  <DomainObject.Predmet.SudioniciListAdressOIB>
    <izvorni_sadrzaj>
      <item>OGLAS STUDIO d.o.o. za marketing, OIB 97426404049, Obala Ante Trumbića 16,21000 Split</item>
      <item>FINANCIJSKA AGENCIJA RC SPLIT, OIB 85821130368, Mažuranićevo šetalište 24b,21000 Split</item>
    </izvorni_sadrzaj>
    <derivirana_varijabla naziv="DomainObject.Predmet.SudioniciListAdressOIB_1">
      <item>OGLAS STUDIO d.o.o. za marketing, OIB 97426404049, Obala Ante Trumbića 16,21000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97426404049</item>
      <item>, OIB 85821130368</item>
    </izvorni_sadrzaj>
    <derivirana_varijabla naziv="DomainObject.Predmet.SudioniciListNazivOIB_1">
      <item>, OIB 97426404049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ABBD8-B198-4B6B-8316-38D5BC677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1820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2017-03-08T07:10:00Z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