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8479" w14:paraId="8458479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E36F3B">
        <w:rPr>
          <w:rFonts w:cs="Times New Roman" w:eastAsia="Times New Roman"/>
          <w:szCs w:val="24"/>
          <w:lang w:eastAsia="hr-HR"/>
        </w:rPr>
        <w:t>Sportska ulaganja 1961 d.o.o. Pula, Mate Balote 11</w:t>
      </w:r>
      <w:r>
        <w:rPr>
          <w:szCs w:val="24"/>
        </w:rPr>
        <w:t xml:space="preserve">, OIB </w:t>
      </w:r>
      <w:r w:rsidR="00E36F3B">
        <w:rPr>
          <w:szCs w:val="24"/>
        </w:rPr>
        <w:t>30036483818</w:t>
      </w:r>
      <w:r>
        <w:rPr>
          <w:szCs w:val="24"/>
        </w:rPr>
        <w:t xml:space="preserve">, MBS </w:t>
      </w:r>
      <w:r w:rsidR="00E36F3B">
        <w:rPr>
          <w:szCs w:val="24"/>
        </w:rPr>
        <w:t>080974341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36F3B">
        <w:rPr>
          <w:rFonts w:cs="Times New Roman" w:eastAsia="Times New Roman"/>
          <w:szCs w:val="24"/>
          <w:lang w:eastAsia="hr-HR"/>
        </w:rPr>
        <w:t>Sportska ulaganja 1961 d.o.o. Pula, Mate Balote 11</w:t>
      </w:r>
      <w:r w:rsidR="00E36F3B">
        <w:rPr>
          <w:szCs w:val="24"/>
        </w:rPr>
        <w:t>, OIB 30036483818, MBS 080974341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E36F3B">
        <w:rPr>
          <w:rFonts w:cs="Times New Roman" w:eastAsia="Times New Roman"/>
          <w:szCs w:val="24"/>
          <w:lang w:eastAsia="hr-HR"/>
        </w:rPr>
        <w:t>23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EA1E99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E36F3B">
        <w:rPr>
          <w:rFonts w:cs="Times New Roman" w:eastAsia="Times New Roman"/>
          <w:szCs w:val="24"/>
          <w:lang w:eastAsia="hr-HR"/>
        </w:rPr>
        <w:t>122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36F3B">
        <w:rPr>
          <w:szCs w:val="24"/>
        </w:rPr>
        <w:t>23</w:t>
      </w:r>
      <w:r w:rsidR="00AD27E3">
        <w:rPr>
          <w:szCs w:val="24"/>
        </w:rPr>
        <w:t xml:space="preserve">. </w:t>
      </w:r>
      <w:r w:rsidR="00EA1E99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36F3B">
        <w:rPr>
          <w:szCs w:val="24"/>
        </w:rPr>
        <w:t>162</w:t>
      </w:r>
      <w:r w:rsidR="00106F51">
        <w:rPr>
          <w:szCs w:val="24"/>
        </w:rPr>
        <w:t>.</w:t>
      </w:r>
      <w:r w:rsidR="00E36F3B">
        <w:rPr>
          <w:szCs w:val="24"/>
        </w:rPr>
        <w:t>792</w:t>
      </w:r>
      <w:r w:rsidR="00106F51">
        <w:rPr>
          <w:szCs w:val="24"/>
        </w:rPr>
        <w:t>,</w:t>
      </w:r>
      <w:r w:rsidR="00E36F3B">
        <w:rPr>
          <w:szCs w:val="24"/>
        </w:rPr>
        <w:t>15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0E17DE">
        <w:rPr>
          <w:rFonts w:cs="Times New Roman" w:eastAsia="Times New Roman"/>
          <w:szCs w:val="24"/>
          <w:lang w:eastAsia="hr-HR"/>
        </w:rPr>
        <w:t>99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0E17DE">
        <w:rPr>
          <w:rFonts w:cs="Times New Roman" w:eastAsia="Times New Roman"/>
          <w:szCs w:val="24"/>
          <w:lang w:eastAsia="hr-HR"/>
        </w:rPr>
        <w:t>99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3751E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768CC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3EE" w:rsidP="00F7534F" w:rsidR="00D823EE">
      <w:r>
        <w:separator/>
      </w:r>
    </w:p>
  </w:endnote>
  <w:endnote w:id="0" w:type="continuationSeparator">
    <w:p w:rsidRDefault="00D823EE" w:rsidP="00F7534F" w:rsidR="00D8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3EE" w:rsidP="00F7534F" w:rsidR="00D823EE">
      <w:r>
        <w:separator/>
      </w:r>
    </w:p>
  </w:footnote>
  <w:footnote w:id="0" w:type="continuationSeparator">
    <w:p w:rsidRDefault="00D823EE" w:rsidP="00F7534F" w:rsidR="00D82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E36F3B">
      <w:t>99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62346"/>
    <w:rsid w:val="000D2A0C"/>
    <w:rsid w:val="000E17DE"/>
    <w:rsid w:val="00106F51"/>
    <w:rsid w:val="00150DE9"/>
    <w:rsid w:val="002042EA"/>
    <w:rsid w:val="0023751E"/>
    <w:rsid w:val="00291DAC"/>
    <w:rsid w:val="002B314D"/>
    <w:rsid w:val="00323A2F"/>
    <w:rsid w:val="00367EB9"/>
    <w:rsid w:val="003C6DCE"/>
    <w:rsid w:val="004A5FA0"/>
    <w:rsid w:val="004D3499"/>
    <w:rsid w:val="00554834"/>
    <w:rsid w:val="005768CC"/>
    <w:rsid w:val="005B0D83"/>
    <w:rsid w:val="005C4AEC"/>
    <w:rsid w:val="005E7B36"/>
    <w:rsid w:val="005F0725"/>
    <w:rsid w:val="00691A34"/>
    <w:rsid w:val="006E7CDE"/>
    <w:rsid w:val="007019BB"/>
    <w:rsid w:val="0073670E"/>
    <w:rsid w:val="007D4202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138C8"/>
    <w:rsid w:val="00B80E50"/>
    <w:rsid w:val="00BA2EBB"/>
    <w:rsid w:val="00BE0A01"/>
    <w:rsid w:val="00C21F2F"/>
    <w:rsid w:val="00C56EB7"/>
    <w:rsid w:val="00D35762"/>
    <w:rsid w:val="00D823EE"/>
    <w:rsid w:val="00DB5A3B"/>
    <w:rsid w:val="00E0329B"/>
    <w:rsid w:val="00E36F3B"/>
    <w:rsid w:val="00E47590"/>
    <w:rsid w:val="00EA1E99"/>
    <w:rsid w:val="00F51E16"/>
    <w:rsid w:val="00F7534F"/>
    <w:rsid w:val="00F809D1"/>
    <w:rsid w:val="00FB709F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8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8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</izvorni_sadrzaj>
    <derivirana_varijabla naziv="DomainObject.Predmet.ProtustrankaFormated_1">  Sportska ulaganja 1961 d.o.o. Pula</derivirana_varijabla>
  </DomainObject.Predmet.ProtustrankaFormated>
  <DomainObject.Predmet.ProtustrankaFormatedOIB>
    <izvorni_sadrzaj>  Sportska ulaganja 1961 d.o.o. Pula, OIB 30036483818</izvorni_sadrzaj>
    <derivirana_varijabla naziv="DomainObject.Predmet.ProtustrankaFormatedOIB_1">  Sportska ulaganja 1961 d.o.o. Pula, OIB 30036483818</derivirana_varijabla>
  </DomainObject.Predmet.ProtustrankaFormatedOIB>
  <DomainObject.Predmet.ProtustrankaFormatedWithAdress>
    <izvorni_sadrzaj> Sportska ulaganja 1961 d.o.o. Pula, Mate Balote 11, 52100 Pula</izvorni_sadrzaj>
    <derivirana_varijabla naziv="DomainObject.Predmet.ProtustrankaFormatedWithAdress_1"> Sportska ulaganja 1961 d.o.o. Pula, Mate Balote 11, 52100 Pula</derivirana_varijabla>
  </DomainObject.Predmet.ProtustrankaFormatedWithAdress>
  <DomainObject.Predmet.ProtustrankaFormatedWithAdressOIB>
    <izvorni_sadrzaj> Sportska ulaganja 1961 d.o.o. Pula, OIB 30036483818, Mate Balote 11, 52100 Pula</izvorni_sadrzaj>
    <derivirana_varijabla naziv="DomainObject.Predmet.ProtustrankaFormatedWithAdressOIB_1"> Sportska ulaganja 1961 d.o.o. Pula, OIB 30036483818, Mate Balote 11, 52100 Pula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Sportska ulaganja 1961 d.o.o. Pula</item>
    </izvorni_sadrzaj>
    <derivirana_varijabla naziv="DomainObject.Predmet.ProtuStrankaListFormated_1">
      <item>Sportska ulaganja 1961 d.o.o. Pula</item>
    </derivirana_varijabla>
  </DomainObject.Predmet.ProtuStrankaListFormated>
  <DomainObject.Predmet.ProtuStrankaListFormatedOIB>
    <izvorni_sadrzaj>
      <item>Sportska ulaganja 1961 d.o.o. Pula, OIB 30036483818</item>
    </izvorni_sadrzaj>
    <derivirana_varijabla naziv="DomainObject.Predmet.ProtuStrankaListFormatedOIB_1">
      <item>Sportska ulaganja 1961 d.o.o. Pula, OIB 30036483818</item>
    </derivirana_varijabla>
  </DomainObject.Predmet.ProtuStrankaListFormatedOIB>
  <DomainObject.Predmet.ProtuStrankaListFormatedWithAdress>
    <izvorni_sadrzaj>
      <item>Sportska ulaganja 1961 d.o.o. Pula, Mate Balote 11, 52100 Pula</item>
    </izvorni_sadrzaj>
    <derivirana_varijabla naziv="DomainObject.Predmet.ProtuStrankaListFormatedWithAdress_1">
      <item>Sportska ulaganja 1961 d.o.o. Pula, Mate Balote 11, 52100 Pula</item>
    </derivirana_varijabla>
  </DomainObject.Predmet.ProtuStrankaListFormatedWithAdress>
  <DomainObject.Predmet.ProtuStrankaListFormatedWithAdressOIB>
    <izvorni_sadrzaj>
      <item>Sportska ulaganja 1961 d.o.o. Pula, OIB 30036483818, Mate Balote 11, 52100 Pula</item>
    </izvorni_sadrzaj>
    <derivirana_varijabla naziv="DomainObject.Predmet.ProtuStrankaListFormatedWithAdressOIB_1">
      <item>Sportska ulaganja 1961 d.o.o. Pula, OIB 30036483818, Mate Balote 11, 52100 Pula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Sportska ulaganja 1961 d.o.o. Pula</item>
    </izvorni_sadrzaj>
    <derivirana_varijabla naziv="DomainObject.Predmet.SudioniciListNaziv_1">
      <item>FINANCIJSKA AGENCIJA, RC RIJEKA, PODRUŽNICA PULA, PULA</item>
      <item>Sportska ulaganja 1961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Sportska ulaganja 1961 d.o.o. Pula, OIB 30036483818, Mate Balote 11,52100 Pula</item>
    </izvorni_sadrzaj>
    <derivirana_varijabla naziv="DomainObject.Predmet.SudioniciListAdressOIB_1">
      <item>FINANCIJSKA AGENCIJA, RC RIJEKA, PODRUŽNICA PULA, PULA, OIB 85821130368, F. Kurelca 8,51000 Rijeka</item>
      <item>Sportska ulaganja 1961 d.o.o. Pula, OIB 30036483818, Mate Balote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30036483818</item>
    </izvorni_sadrzaj>
    <derivirana_varijabla naziv="DomainObject.Predmet.SudioniciListNazivOIB_1">
      <item>, OIB 85821130368</item>
      <item>, OIB 30036483818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2686</properties:Characters>
  <properties:Lines>50</properties:Lines>
  <properties:Paragraphs>12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2018-04-19T05:56:00Z</cp:lastPrinted>
  <dcterms:modified xmlns:xsi="http://www.w3.org/2001/XMLSchema-instance" xsi:type="dcterms:W3CDTF">2018-04-19T12:24:00Z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(St-99-18 Sportska ulaganja 1961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