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66f4f" w14:paraId="c966f4f" w:rsidRDefault="00392731" w:rsidP="00392731" w:rsidR="005675EE" w:rsidRPr="0078081B">
      <w:pPr>
        <w15:collapsed w:val="false"/>
      </w:pPr>
      <w:bookmarkStart w:name="_GoBack" w:id="0"/>
      <w:bookmarkEnd w:id="0"/>
      <w:r w:rsidRPr="0078081B">
        <w:tab/>
      </w:r>
      <w:r w:rsidRPr="0078081B">
        <w:tab/>
      </w:r>
      <w:r w:rsidRPr="0078081B">
        <w:tab/>
      </w:r>
      <w:r w:rsidRPr="0078081B">
        <w:tab/>
      </w:r>
      <w:r w:rsidRPr="0078081B">
        <w:tab/>
      </w:r>
      <w:r w:rsidRPr="0078081B">
        <w:tab/>
      </w:r>
      <w:r w:rsidRPr="0078081B">
        <w:tab/>
      </w:r>
      <w:r w:rsidRPr="0078081B">
        <w:tab/>
      </w:r>
    </w:p>
    <w:p w:rsidRDefault="008B7045" w:rsidP="0078081B" w:rsidR="00392731" w:rsidRPr="0078081B">
      <w:pPr>
        <w:ind w:left="5664"/>
      </w:pPr>
      <w:r w:rsidRPr="0078081B">
        <w:t>Poslovni broj: 1</w:t>
      </w:r>
      <w:r w:rsidR="005675EE" w:rsidRPr="0078081B">
        <w:t xml:space="preserve"> St-</w:t>
      </w:r>
      <w:r w:rsidR="001B3656">
        <w:t>464</w:t>
      </w:r>
      <w:r w:rsidR="005675EE" w:rsidRPr="0078081B">
        <w:t>/17-</w:t>
      </w:r>
      <w:r w:rsidR="0022460F">
        <w:t>187</w:t>
      </w:r>
    </w:p>
    <w:p w:rsidRDefault="005675EE" w:rsidP="00392731" w:rsidR="005675EE" w:rsidRPr="0078081B">
      <w:pPr>
        <w:jc w:val="center"/>
      </w:pPr>
    </w:p>
    <w:p w:rsidRDefault="005675EE" w:rsidP="00392731" w:rsidR="005675EE" w:rsidRPr="0078081B">
      <w:pPr>
        <w:jc w:val="center"/>
      </w:pPr>
    </w:p>
    <w:p w:rsidRDefault="00392731" w:rsidP="00E45F72" w:rsidR="00392731" w:rsidRPr="0078081B">
      <w:pPr>
        <w:jc w:val="center"/>
      </w:pPr>
      <w:r w:rsidRPr="0078081B">
        <w:t>Z A P I S N I K</w:t>
      </w:r>
    </w:p>
    <w:p w:rsidRDefault="001B3656" w:rsidP="0078081B" w:rsidR="00E45F72" w:rsidRPr="0078081B">
      <w:pPr>
        <w:jc w:val="both"/>
        <w:rPr>
          <w:rFonts w:eastAsia="Calibri"/>
        </w:rPr>
      </w:pPr>
      <w:r>
        <w:rPr>
          <w:rFonts w:eastAsia="Calibri"/>
        </w:rPr>
        <w:t>od 4</w:t>
      </w:r>
      <w:r w:rsidR="00E45F72" w:rsidRPr="0078081B">
        <w:rPr>
          <w:rFonts w:eastAsia="Calibri"/>
        </w:rPr>
        <w:t xml:space="preserve">. </w:t>
      </w:r>
      <w:r>
        <w:rPr>
          <w:rFonts w:eastAsia="Calibri"/>
        </w:rPr>
        <w:t>prosinca</w:t>
      </w:r>
      <w:r w:rsidR="008B7045" w:rsidRPr="0078081B">
        <w:rPr>
          <w:rFonts w:eastAsia="Calibri"/>
        </w:rPr>
        <w:t xml:space="preserve"> 2018</w:t>
      </w:r>
      <w:r w:rsidR="00E45F72" w:rsidRPr="0078081B">
        <w:rPr>
          <w:rFonts w:eastAsia="Calibri"/>
        </w:rPr>
        <w:t xml:space="preserve">. </w:t>
      </w:r>
      <w:r w:rsidR="005675EE" w:rsidRPr="0078081B">
        <w:rPr>
          <w:rFonts w:eastAsia="Calibri"/>
        </w:rPr>
        <w:t>sastavlje</w:t>
      </w:r>
      <w:r w:rsidR="00E45F72" w:rsidRPr="0078081B">
        <w:rPr>
          <w:rFonts w:eastAsia="Calibri"/>
        </w:rPr>
        <w:t>n kod Trgovačkog suda u Zadru s ročišta</w:t>
      </w:r>
      <w:r w:rsidR="005675EE" w:rsidRPr="0078081B">
        <w:rPr>
          <w:rFonts w:eastAsia="Calibri"/>
        </w:rPr>
        <w:t xml:space="preserve"> </w:t>
      </w:r>
      <w:r w:rsidR="00E45F72" w:rsidRPr="0078081B">
        <w:rPr>
          <w:rFonts w:eastAsia="Calibri"/>
        </w:rPr>
        <w:t xml:space="preserve"> </w:t>
      </w:r>
      <w:r w:rsidR="005675EE" w:rsidRPr="0078081B">
        <w:rPr>
          <w:rFonts w:eastAsia="Calibri"/>
        </w:rPr>
        <w:t xml:space="preserve">radi </w:t>
      </w:r>
      <w:r w:rsidR="00E45F72" w:rsidRPr="0078081B">
        <w:rPr>
          <w:rFonts w:eastAsia="Calibri"/>
        </w:rPr>
        <w:t xml:space="preserve">raspravljanja i   </w:t>
      </w:r>
    </w:p>
    <w:p w:rsidRDefault="00E45F72" w:rsidP="0078081B" w:rsidR="00392731" w:rsidRPr="0078081B">
      <w:pPr>
        <w:jc w:val="both"/>
        <w:rPr>
          <w:rFonts w:eastAsia="Calibri"/>
        </w:rPr>
      </w:pPr>
      <w:r w:rsidRPr="0078081B">
        <w:rPr>
          <w:rFonts w:eastAsia="Calibri"/>
        </w:rPr>
        <w:t xml:space="preserve">glasovanja o izmijenjenom planu restrukturiranja dužnika </w:t>
      </w:r>
      <w:r w:rsidR="001B3656">
        <w:t>DIM-MES d.o.o. sa sjedištem u Drnišu, Poljana 7, OIB: 71968165400</w:t>
      </w:r>
    </w:p>
    <w:p w:rsidRDefault="00CD51A4" w:rsidP="00392731" w:rsidR="00CD51A4" w:rsidRPr="0065572F">
      <w:pPr>
        <w:pStyle w:val="Bezproreda"/>
        <w:rPr>
          <w:rFonts w:hAnsi="Arial Black" w:ascii="Arial Black"/>
          <w:szCs w:val="22"/>
        </w:rPr>
      </w:pPr>
    </w:p>
    <w:p w:rsidRDefault="00CD51A4" w:rsidP="00392731" w:rsidR="00CD51A4" w:rsidRPr="0065572F">
      <w:pPr>
        <w:pStyle w:val="Bezproreda"/>
        <w:rPr>
          <w:rFonts w:hAnsi="Arial Black" w:ascii="Arial Black"/>
          <w:szCs w:val="22"/>
        </w:rPr>
      </w:pPr>
    </w:p>
    <w:p w:rsidRDefault="00392731" w:rsidP="00392731" w:rsidR="00392731" w:rsidRPr="0078081B">
      <w:pPr>
        <w:pStyle w:val="Bezproreda"/>
        <w:rPr>
          <w:rFonts w:hAnsi="Times New Roman" w:ascii="Times New Roman"/>
          <w:sz w:val="24"/>
        </w:rPr>
      </w:pPr>
      <w:r w:rsidRPr="0078081B">
        <w:rPr>
          <w:rFonts w:hAnsi="Times New Roman" w:ascii="Times New Roman"/>
          <w:sz w:val="24"/>
        </w:rPr>
        <w:t>Nazočni od suda:</w:t>
      </w:r>
    </w:p>
    <w:p w:rsidRDefault="008B7045" w:rsidP="00392731" w:rsidR="00514FDA" w:rsidRPr="0078081B">
      <w:pPr>
        <w:pStyle w:val="Bezproreda"/>
        <w:rPr>
          <w:rFonts w:hAnsi="Times New Roman" w:ascii="Times New Roman"/>
          <w:sz w:val="24"/>
        </w:rPr>
      </w:pPr>
      <w:r w:rsidRPr="0078081B">
        <w:rPr>
          <w:rFonts w:hAnsi="Times New Roman" w:ascii="Times New Roman"/>
          <w:sz w:val="24"/>
        </w:rPr>
        <w:t>Ardena Bajlo</w:t>
      </w:r>
      <w:r w:rsidR="00392731" w:rsidRPr="0078081B">
        <w:rPr>
          <w:rFonts w:hAnsi="Times New Roman" w:ascii="Times New Roman"/>
          <w:sz w:val="24"/>
        </w:rPr>
        <w:t>, su</w:t>
      </w:r>
      <w:r w:rsidR="00514FDA" w:rsidRPr="0078081B">
        <w:rPr>
          <w:rFonts w:hAnsi="Times New Roman" w:ascii="Times New Roman"/>
          <w:sz w:val="24"/>
        </w:rPr>
        <w:t>tkinja</w:t>
      </w:r>
    </w:p>
    <w:p w:rsidRDefault="008B7045" w:rsidP="00392731" w:rsidR="00392731" w:rsidRPr="0078081B">
      <w:pPr>
        <w:pStyle w:val="Bezproreda"/>
        <w:rPr>
          <w:rFonts w:hAnsi="Times New Roman" w:ascii="Times New Roman"/>
          <w:sz w:val="24"/>
        </w:rPr>
      </w:pPr>
      <w:r w:rsidRPr="0078081B">
        <w:rPr>
          <w:rFonts w:hAnsi="Times New Roman" w:ascii="Times New Roman"/>
          <w:sz w:val="24"/>
        </w:rPr>
        <w:t>Ante Rubelj</w:t>
      </w:r>
      <w:r w:rsidR="00392731" w:rsidRPr="0078081B">
        <w:rPr>
          <w:rFonts w:hAnsi="Times New Roman" w:ascii="Times New Roman"/>
          <w:sz w:val="24"/>
        </w:rPr>
        <w:t>, zapisničar</w:t>
      </w:r>
    </w:p>
    <w:p w:rsidRDefault="00392731" w:rsidP="00392731" w:rsidR="00392731" w:rsidRPr="0065572F">
      <w:pPr>
        <w:pStyle w:val="Bezproreda"/>
        <w:rPr>
          <w:rFonts w:hAnsi="Arial Black" w:ascii="Arial Black"/>
          <w:szCs w:val="22"/>
        </w:rPr>
      </w:pPr>
    </w:p>
    <w:p w:rsidRDefault="00514FDA" w:rsidP="00514FDA" w:rsidR="00514FDA" w:rsidRPr="0078081B">
      <w:pPr>
        <w:pStyle w:val="Bezproreda"/>
        <w:rPr>
          <w:rFonts w:hAnsi="Times New Roman" w:ascii="Times New Roman"/>
          <w:sz w:val="24"/>
        </w:rPr>
      </w:pPr>
      <w:r w:rsidRPr="0078081B">
        <w:rPr>
          <w:rFonts w:hAnsi="Times New Roman" w:ascii="Times New Roman"/>
          <w:sz w:val="24"/>
        </w:rPr>
        <w:t xml:space="preserve">Započeto u </w:t>
      </w:r>
      <w:r w:rsidR="001B3656">
        <w:rPr>
          <w:rFonts w:hAnsi="Times New Roman" w:ascii="Times New Roman"/>
          <w:sz w:val="24"/>
        </w:rPr>
        <w:t>9</w:t>
      </w:r>
      <w:r w:rsidR="002F4BBE" w:rsidRPr="0078081B">
        <w:rPr>
          <w:rFonts w:hAnsi="Times New Roman" w:ascii="Times New Roman"/>
          <w:sz w:val="24"/>
        </w:rPr>
        <w:t>,</w:t>
      </w:r>
      <w:r w:rsidR="00E74A06">
        <w:rPr>
          <w:rFonts w:hAnsi="Times New Roman" w:ascii="Times New Roman"/>
          <w:sz w:val="24"/>
        </w:rPr>
        <w:t>15</w:t>
      </w:r>
      <w:r w:rsidR="00392731" w:rsidRPr="0078081B">
        <w:rPr>
          <w:rFonts w:hAnsi="Times New Roman" w:ascii="Times New Roman"/>
          <w:sz w:val="24"/>
        </w:rPr>
        <w:t xml:space="preserve"> sati.</w:t>
      </w:r>
      <w:r w:rsidRPr="0078081B">
        <w:rPr>
          <w:rFonts w:hAnsi="Times New Roman" w:ascii="Times New Roman"/>
          <w:sz w:val="24"/>
        </w:rPr>
        <w:t xml:space="preserve"> Ročište je javno.</w:t>
      </w:r>
    </w:p>
    <w:p w:rsidRDefault="00514FDA" w:rsidP="00514FDA" w:rsidR="00514FDA" w:rsidRPr="0078081B"/>
    <w:p w:rsidRDefault="00D11369" w:rsidP="00D11369" w:rsidR="005675EE" w:rsidRPr="0078081B">
      <w:r w:rsidRPr="0078081B">
        <w:t>Utvrđuje se da su pristupili:</w:t>
      </w:r>
    </w:p>
    <w:p w:rsidRDefault="00D11369" w:rsidP="00EE4C08" w:rsidR="00D11369" w:rsidRPr="0078081B">
      <w:pPr>
        <w:tabs>
          <w:tab w:pos="7200" w:val="left"/>
        </w:tabs>
      </w:pPr>
      <w:r w:rsidRPr="0078081B">
        <w:t xml:space="preserve"> </w:t>
      </w:r>
      <w:r w:rsidR="00EE4C08" w:rsidRPr="0078081B">
        <w:tab/>
      </w:r>
    </w:p>
    <w:p w:rsidRDefault="005675EE" w:rsidP="005675EE" w:rsidR="00CD51A4" w:rsidRPr="0078081B">
      <w:pPr>
        <w:rPr>
          <w:rFonts w:eastAsia="Calibri"/>
        </w:rPr>
      </w:pPr>
      <w:r w:rsidRPr="0078081B">
        <w:t>Z</w:t>
      </w:r>
      <w:r w:rsidR="00D11369" w:rsidRPr="0078081B">
        <w:t xml:space="preserve">a </w:t>
      </w:r>
      <w:r w:rsidR="00E45F72" w:rsidRPr="0078081B">
        <w:t xml:space="preserve">predstečajnog </w:t>
      </w:r>
      <w:r w:rsidR="00D11369" w:rsidRPr="0078081B">
        <w:t>dužnika</w:t>
      </w:r>
      <w:r w:rsidR="00645799">
        <w:t xml:space="preserve">: Ante Blažević, zaposlenik - po punomoči </w:t>
      </w:r>
    </w:p>
    <w:p w:rsidRDefault="00E45F72" w:rsidP="005675EE" w:rsidR="005675EE" w:rsidRPr="0078081B">
      <w:r w:rsidRPr="0078081B">
        <w:t xml:space="preserve">Za predstečajnog povjerenika: </w:t>
      </w:r>
      <w:r w:rsidR="001B3656">
        <w:t>Željko Vrkić iz Zadra</w:t>
      </w:r>
    </w:p>
    <w:p w:rsidRDefault="00645799" w:rsidP="001B3656" w:rsidR="00645799">
      <w:pPr>
        <w:rPr>
          <w:rFonts w:eastAsia="Calibri"/>
        </w:rPr>
      </w:pPr>
      <w:r>
        <w:rPr>
          <w:rFonts w:eastAsia="Calibri"/>
        </w:rPr>
        <w:t xml:space="preserve">Za vjerovnike: </w:t>
      </w:r>
    </w:p>
    <w:p w:rsidRDefault="00645799" w:rsidP="001B3656" w:rsidR="00E74A06">
      <w:pPr>
        <w:rPr>
          <w:rFonts w:eastAsia="Calibri"/>
        </w:rPr>
      </w:pPr>
      <w:r>
        <w:rPr>
          <w:rFonts w:eastAsia="Calibri"/>
        </w:rPr>
        <w:t>- OD Golubić i partneri i za Geomapa d.o.o. Neven Grdinić, odvjetnik u OD Golubić i partneri</w:t>
      </w:r>
    </w:p>
    <w:p w:rsidRDefault="00645799" w:rsidP="001B3656" w:rsidR="00645799">
      <w:pPr>
        <w:rPr>
          <w:rFonts w:eastAsia="Calibri"/>
        </w:rPr>
      </w:pPr>
      <w:r>
        <w:rPr>
          <w:rFonts w:eastAsia="Calibri"/>
        </w:rPr>
        <w:t>- Igranka ŠUmera za RH, Zmajenica u ŽDO-u Šibenik</w:t>
      </w:r>
    </w:p>
    <w:p w:rsidRDefault="00645799" w:rsidP="001B3656" w:rsidR="00645799">
      <w:r>
        <w:t>- za Obrt zaštita Branko Peran</w:t>
      </w:r>
    </w:p>
    <w:p w:rsidRDefault="00645799" w:rsidP="001B3656" w:rsidR="00645799">
      <w:r>
        <w:t>- Zaštita inspekt Marko Peran,</w:t>
      </w:r>
    </w:p>
    <w:p w:rsidRDefault="00645799" w:rsidP="001B3656" w:rsidR="00645799">
      <w:r>
        <w:t>- za FINESA CREDOS I FINESA CONFIDUS Baričević Andrea, po punomoći zaposlenica</w:t>
      </w:r>
    </w:p>
    <w:p w:rsidRDefault="00645799" w:rsidP="001B3656" w:rsidR="00645799">
      <w:r>
        <w:t>- Hrvatske šume, po zamjeničkoj punomoći Katarina Kranjević Zanki, odvjetnička vježbenica u OD Klaudije Šopić</w:t>
      </w:r>
    </w:p>
    <w:p w:rsidRDefault="00645799" w:rsidP="001B3656" w:rsidR="00645799">
      <w:r>
        <w:t>- za Erste Factoring odvjetnica Dora Papić, po zamujeničkoj punomoći</w:t>
      </w:r>
    </w:p>
    <w:p w:rsidRDefault="00645799" w:rsidP="001B3656" w:rsidR="00645799">
      <w:r>
        <w:t>- za R+V ALLGEMEINER VERSICHERUNG AG Frane Luštica, po zamjeničkoj punomoći,</w:t>
      </w:r>
    </w:p>
    <w:p w:rsidRDefault="00645799" w:rsidP="001B3656" w:rsidR="00645799">
      <w:r>
        <w:t>- INA d.d. po zamjeničkoj punomoći odvjetnik Amel Kapić</w:t>
      </w:r>
    </w:p>
    <w:p w:rsidRDefault="00645799" w:rsidP="001B3656" w:rsidR="00645799" w:rsidRPr="0078081B">
      <w:r>
        <w:t>- za ADRIA IMPEKS, Andrea Čelic, zastupica po zakonu</w:t>
      </w:r>
    </w:p>
    <w:p w:rsidRDefault="007B6591" w:rsidP="007B6591" w:rsidR="007B6591" w:rsidRPr="0065572F">
      <w:pPr>
        <w:rPr>
          <w:rFonts w:hAnsi="Arial Black" w:ascii="Arial Black"/>
        </w:rPr>
      </w:pPr>
    </w:p>
    <w:p w:rsidRDefault="00A97DB8" w:rsidP="00392731" w:rsidR="00A97DB8" w:rsidRPr="0065572F">
      <w:pPr>
        <w:rPr>
          <w:rFonts w:hAnsi="Arial Black" w:ascii="Arial Black"/>
        </w:rPr>
      </w:pPr>
    </w:p>
    <w:p w:rsidRDefault="00392731" w:rsidP="00137A3F" w:rsidR="00392731" w:rsidRPr="0078081B">
      <w:pPr>
        <w:jc w:val="both"/>
      </w:pPr>
      <w:r w:rsidRPr="0078081B">
        <w:t xml:space="preserve">Utvrđuje se da je </w:t>
      </w:r>
      <w:r w:rsidR="00AD1E2F">
        <w:t>25</w:t>
      </w:r>
      <w:r w:rsidR="00137A3F" w:rsidRPr="0078081B">
        <w:t xml:space="preserve">. </w:t>
      </w:r>
      <w:r w:rsidR="00AD1E2F">
        <w:t>srpnja</w:t>
      </w:r>
      <w:r w:rsidR="00BD1E32" w:rsidRPr="0078081B">
        <w:t xml:space="preserve"> </w:t>
      </w:r>
      <w:r w:rsidR="008B7045" w:rsidRPr="0078081B">
        <w:t>2018</w:t>
      </w:r>
      <w:r w:rsidR="00514FDA" w:rsidRPr="0078081B">
        <w:t xml:space="preserve">. </w:t>
      </w:r>
      <w:r w:rsidRPr="0078081B">
        <w:t xml:space="preserve">u spis </w:t>
      </w:r>
      <w:r w:rsidR="00137A3F" w:rsidRPr="0078081B">
        <w:t>predmeta posl. br. gornji zaprimljen pravovremeno podnesen</w:t>
      </w:r>
      <w:r w:rsidRPr="0078081B">
        <w:t xml:space="preserve"> </w:t>
      </w:r>
      <w:r w:rsidR="00137A3F" w:rsidRPr="0078081B">
        <w:t>i</w:t>
      </w:r>
      <w:r w:rsidR="005B50D2" w:rsidRPr="0078081B">
        <w:t xml:space="preserve">zmijenjeni </w:t>
      </w:r>
      <w:r w:rsidRPr="0078081B">
        <w:t>plan restrukturiranja</w:t>
      </w:r>
      <w:r w:rsidR="00137A3F" w:rsidRPr="0078081B">
        <w:t xml:space="preserve"> predstečajnog dužnika </w:t>
      </w:r>
      <w:r w:rsidRPr="0078081B">
        <w:t xml:space="preserve">koji su </w:t>
      </w:r>
      <w:r w:rsidR="00137A3F" w:rsidRPr="0078081B">
        <w:t xml:space="preserve">uredno </w:t>
      </w:r>
      <w:r w:rsidRPr="0078081B">
        <w:t xml:space="preserve">objavljeni na </w:t>
      </w:r>
      <w:r w:rsidR="00514FDA" w:rsidRPr="0078081B">
        <w:t>mrežnoj stran</w:t>
      </w:r>
      <w:r w:rsidR="00BD1E32" w:rsidRPr="0078081B">
        <w:t>ici e-Oglasna ploč</w:t>
      </w:r>
      <w:r w:rsidR="005675EE" w:rsidRPr="0078081B">
        <w:t>a sudova 2</w:t>
      </w:r>
      <w:r w:rsidR="00AD1E2F">
        <w:t>4</w:t>
      </w:r>
      <w:r w:rsidR="00BD1E32" w:rsidRPr="0078081B">
        <w:t xml:space="preserve">. </w:t>
      </w:r>
      <w:r w:rsidR="00AD1E2F">
        <w:t>rujna</w:t>
      </w:r>
      <w:r w:rsidR="008B7045" w:rsidRPr="0078081B">
        <w:t xml:space="preserve"> 2018</w:t>
      </w:r>
      <w:r w:rsidR="00137A3F" w:rsidRPr="0078081B">
        <w:t xml:space="preserve">., a povodom čega je </w:t>
      </w:r>
      <w:r w:rsidRPr="0078081B">
        <w:t xml:space="preserve"> </w:t>
      </w:r>
      <w:r w:rsidR="00137A3F" w:rsidRPr="0078081B">
        <w:t>z</w:t>
      </w:r>
      <w:r w:rsidR="00C57B93" w:rsidRPr="0078081B">
        <w:t>aključkom</w:t>
      </w:r>
      <w:r w:rsidR="00514FDA" w:rsidRPr="0078081B">
        <w:t xml:space="preserve"> </w:t>
      </w:r>
      <w:r w:rsidR="00137A3F" w:rsidRPr="0078081B">
        <w:t xml:space="preserve">ovoga </w:t>
      </w:r>
      <w:r w:rsidR="005675EE" w:rsidRPr="0078081B">
        <w:t>s</w:t>
      </w:r>
      <w:r w:rsidR="00514FDA" w:rsidRPr="0078081B">
        <w:t xml:space="preserve">uda od </w:t>
      </w:r>
      <w:r w:rsidR="001B3656">
        <w:t>27</w:t>
      </w:r>
      <w:r w:rsidR="008B7045" w:rsidRPr="0078081B">
        <w:t xml:space="preserve">. </w:t>
      </w:r>
      <w:r w:rsidR="001B3656">
        <w:t>studenog</w:t>
      </w:r>
      <w:r w:rsidR="008B7045" w:rsidRPr="0078081B">
        <w:t xml:space="preserve"> 2018.</w:t>
      </w:r>
      <w:r w:rsidR="00137A3F" w:rsidRPr="0078081B">
        <w:t xml:space="preserve"> određeno današnje </w:t>
      </w:r>
      <w:r w:rsidRPr="0078081B">
        <w:t>ročište za glasovanje o</w:t>
      </w:r>
      <w:r w:rsidR="00137A3F" w:rsidRPr="0078081B">
        <w:t xml:space="preserve"> i</w:t>
      </w:r>
      <w:r w:rsidR="005B50D2" w:rsidRPr="0078081B">
        <w:t>zmijenjenom</w:t>
      </w:r>
      <w:r w:rsidRPr="0078081B">
        <w:t xml:space="preserve"> planu restrukturiranja </w:t>
      </w:r>
      <w:r w:rsidR="00137A3F" w:rsidRPr="0078081B">
        <w:t xml:space="preserve">dužnika na koje su pozvani </w:t>
      </w:r>
      <w:r w:rsidR="004D5ECB" w:rsidRPr="0078081B">
        <w:t>svi vjerovnici s pravom glasa, predstečajni dužnik i povjerenik dužnika</w:t>
      </w:r>
      <w:r w:rsidR="00137A3F" w:rsidRPr="0078081B">
        <w:t xml:space="preserve">. </w:t>
      </w:r>
    </w:p>
    <w:p w:rsidRDefault="005675EE" w:rsidP="00392731" w:rsidR="005675EE">
      <w:pPr>
        <w:rPr>
          <w:rFonts w:hAnsi="Arial Black" w:ascii="Arial Black"/>
        </w:rPr>
      </w:pPr>
    </w:p>
    <w:p w:rsidRDefault="00D033CB" w:rsidP="00D033CB" w:rsidR="00D033CB">
      <w:r>
        <w:t>Sutkinja temeljem odredbe 57. Stečajnog zakona sastavlja popis vjerovnika s pripadajućim pravom glasa</w:t>
      </w:r>
    </w:p>
    <w:p w:rsidRDefault="00D033CB" w:rsidP="00D033CB" w:rsidR="00D033CB"/>
    <w:p w:rsidRDefault="00FE2480" w:rsidP="00FE2480" w:rsidR="00FE2480">
      <w:pPr>
        <w:pStyle w:val="Odlomakpopisa"/>
        <w:numPr>
          <w:ilvl w:val="0"/>
          <w:numId w:val="9"/>
        </w:numPr>
      </w:pPr>
      <w:r>
        <w:t xml:space="preserve">TABLICA – PRVA SKUPINA </w:t>
      </w:r>
      <w:r w:rsidR="00FD7DBE">
        <w:t>BANKE</w:t>
      </w:r>
      <w:r>
        <w:t xml:space="preserve"> S PRAVOM GLASA</w:t>
      </w:r>
    </w:p>
    <w:p w:rsidRDefault="00FE2480" w:rsidP="00FE2480" w:rsidR="00FE2480"/>
    <w:p w:rsidRDefault="00FE2480" w:rsidP="00FE2480" w:rsidR="00FE2480"/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064"/>
        <w:gridCol w:w="1830"/>
        <w:gridCol w:w="1830"/>
        <w:gridCol w:w="1536"/>
        <w:gridCol w:w="1596"/>
        <w:gridCol w:w="1356"/>
      </w:tblGrid>
      <w:tr w:rsidTr="00FE2480" w:rsidR="00FE2480" w:rsidRPr="00FE2480">
        <w:trPr>
          <w:trHeight w:val="435"/>
        </w:trPr>
        <w:tc>
          <w:tcPr>
            <w:tcW w:type="dxa" w:w="1064"/>
            <w:hideMark/>
          </w:tcPr>
          <w:p w:rsidRDefault="00FE2480" w:rsidP="00FE2480" w:rsidR="00FE2480" w:rsidRPr="00FE2480">
            <w:pPr>
              <w:rPr>
                <w:b/>
                <w:bCs/>
              </w:rPr>
            </w:pPr>
            <w:r w:rsidRPr="00FE2480">
              <w:rPr>
                <w:b/>
                <w:bCs/>
              </w:rPr>
              <w:t>RBR</w:t>
            </w:r>
          </w:p>
        </w:tc>
        <w:tc>
          <w:tcPr>
            <w:tcW w:type="dxa" w:w="1163"/>
            <w:hideMark/>
          </w:tcPr>
          <w:p w:rsidRDefault="00FE2480" w:rsidP="00FE2480" w:rsidR="00FE2480" w:rsidRPr="00FE2480">
            <w:pPr>
              <w:rPr>
                <w:b/>
                <w:bCs/>
              </w:rPr>
            </w:pPr>
            <w:r w:rsidRPr="00FE2480">
              <w:rPr>
                <w:b/>
                <w:bCs/>
              </w:rPr>
              <w:t>NAZIV VJEROVNIKA</w:t>
            </w:r>
          </w:p>
        </w:tc>
        <w:tc>
          <w:tcPr>
            <w:tcW w:type="dxa" w:w="1163"/>
            <w:hideMark/>
          </w:tcPr>
          <w:p w:rsidRDefault="00FE2480" w:rsidP="00FE2480" w:rsidR="00FE2480" w:rsidRPr="00FE2480">
            <w:pPr>
              <w:rPr>
                <w:b/>
                <w:bCs/>
              </w:rPr>
            </w:pPr>
            <w:r w:rsidRPr="00FE2480">
              <w:rPr>
                <w:b/>
                <w:bCs/>
              </w:rPr>
              <w:t>OIB VJEROVNIKA</w:t>
            </w:r>
          </w:p>
        </w:tc>
        <w:tc>
          <w:tcPr>
            <w:tcW w:type="dxa" w:w="991"/>
            <w:hideMark/>
          </w:tcPr>
          <w:p w:rsidRDefault="00FE2480" w:rsidP="00FE2480" w:rsidR="00FE2480" w:rsidRPr="00FE2480">
            <w:pPr>
              <w:rPr>
                <w:b/>
                <w:bCs/>
              </w:rPr>
            </w:pPr>
            <w:r w:rsidRPr="00FE2480">
              <w:rPr>
                <w:b/>
                <w:bCs/>
              </w:rPr>
              <w:t>Adresa</w:t>
            </w:r>
          </w:p>
        </w:tc>
        <w:tc>
          <w:tcPr>
            <w:tcW w:type="dxa" w:w="1064"/>
            <w:hideMark/>
          </w:tcPr>
          <w:p w:rsidRDefault="00FE2480" w:rsidP="00FE2480" w:rsidR="00FE2480" w:rsidRPr="00FE2480">
            <w:pPr>
              <w:rPr>
                <w:b/>
                <w:bCs/>
              </w:rPr>
            </w:pPr>
            <w:r w:rsidRPr="00FE2480">
              <w:rPr>
                <w:b/>
                <w:bCs/>
              </w:rPr>
              <w:t>UTVRĐENI IZNOS TRAŽBINE</w:t>
            </w:r>
          </w:p>
        </w:tc>
        <w:tc>
          <w:tcPr>
            <w:tcW w:type="dxa" w:w="885"/>
            <w:hideMark/>
          </w:tcPr>
          <w:p w:rsidRDefault="00FE2480" w:rsidP="00FE2480" w:rsidR="00FE2480" w:rsidRPr="00FE2480">
            <w:pPr>
              <w:rPr>
                <w:b/>
                <w:bCs/>
              </w:rPr>
            </w:pPr>
            <w:r w:rsidRPr="00FE2480">
              <w:rPr>
                <w:b/>
                <w:bCs/>
              </w:rPr>
              <w:t>POSTO PRAVA GLASA</w:t>
            </w:r>
          </w:p>
        </w:tc>
      </w:tr>
      <w:tr w:rsidTr="00FE2480" w:rsidR="00FE2480" w:rsidRPr="00FD7DBE">
        <w:trPr>
          <w:trHeight w:val="1602"/>
        </w:trPr>
        <w:tc>
          <w:tcPr>
            <w:tcW w:type="dxa" w:w="1064"/>
            <w:noWrap/>
            <w:hideMark/>
          </w:tcPr>
          <w:p w:rsidRDefault="00FE2480" w:rsidP="00FE2480" w:rsidR="00FE2480" w:rsidRPr="00FD7DBE">
            <w:r w:rsidRPr="00FD7DBE">
              <w:lastRenderedPageBreak/>
              <w:t>1</w:t>
            </w:r>
          </w:p>
        </w:tc>
        <w:tc>
          <w:tcPr>
            <w:tcW w:type="dxa" w:w="1163"/>
            <w:hideMark/>
          </w:tcPr>
          <w:p w:rsidRDefault="00FE2480" w:rsidR="00FE2480" w:rsidRPr="00FD7DBE">
            <w:r w:rsidRPr="00FD7DBE">
              <w:t>Addiko Bank dioničko društvo</w:t>
            </w:r>
          </w:p>
        </w:tc>
        <w:tc>
          <w:tcPr>
            <w:tcW w:type="dxa" w:w="1163"/>
            <w:hideMark/>
          </w:tcPr>
          <w:p w:rsidRDefault="00FE2480" w:rsidP="00FE2480" w:rsidR="00FE2480" w:rsidRPr="00FD7DBE">
            <w:r w:rsidRPr="00FD7DBE">
              <w:t>14036333877</w:t>
            </w:r>
          </w:p>
        </w:tc>
        <w:tc>
          <w:tcPr>
            <w:tcW w:type="dxa" w:w="991"/>
            <w:hideMark/>
          </w:tcPr>
          <w:p w:rsidRDefault="00FE2480" w:rsidR="00FE2480" w:rsidRPr="00FD7DBE">
            <w:r w:rsidRPr="00FD7DBE">
              <w:t>Slavonska avenija 6, 10000 Zagreb</w:t>
            </w:r>
          </w:p>
        </w:tc>
        <w:tc>
          <w:tcPr>
            <w:tcW w:type="dxa" w:w="1064"/>
            <w:hideMark/>
          </w:tcPr>
          <w:p w:rsidRDefault="00FE2480" w:rsidP="00FE2480" w:rsidR="00FE2480" w:rsidRPr="00FD7DBE">
            <w:r w:rsidRPr="00FD7DBE">
              <w:t>6.795.876,47</w:t>
            </w:r>
          </w:p>
        </w:tc>
        <w:tc>
          <w:tcPr>
            <w:tcW w:type="dxa" w:w="885"/>
            <w:hideMark/>
          </w:tcPr>
          <w:p w:rsidRDefault="00FE2480" w:rsidP="00FE2480" w:rsidR="00FE2480" w:rsidRPr="00FD7DBE">
            <w:r w:rsidRPr="00FD7DBE">
              <w:t>25,3732%</w:t>
            </w:r>
          </w:p>
        </w:tc>
      </w:tr>
      <w:tr w:rsidTr="00FE2480" w:rsidR="00FE2480" w:rsidRPr="00FD7DBE">
        <w:trPr>
          <w:trHeight w:val="1602"/>
        </w:trPr>
        <w:tc>
          <w:tcPr>
            <w:tcW w:type="dxa" w:w="1064"/>
            <w:noWrap/>
            <w:hideMark/>
          </w:tcPr>
          <w:p w:rsidRDefault="00FE2480" w:rsidP="00FE2480" w:rsidR="00FE2480" w:rsidRPr="00FD7DBE">
            <w:r w:rsidRPr="00FD7DBE">
              <w:t>2</w:t>
            </w:r>
          </w:p>
        </w:tc>
        <w:tc>
          <w:tcPr>
            <w:tcW w:type="dxa" w:w="1163"/>
            <w:hideMark/>
          </w:tcPr>
          <w:p w:rsidRDefault="00FE2480" w:rsidR="00FE2480" w:rsidRPr="00FD7DBE">
            <w:r w:rsidRPr="00FD7DBE">
              <w:t>BKS BANK AG</w:t>
            </w:r>
          </w:p>
        </w:tc>
        <w:tc>
          <w:tcPr>
            <w:tcW w:type="dxa" w:w="1163"/>
            <w:hideMark/>
          </w:tcPr>
          <w:p w:rsidRDefault="00FE2480" w:rsidP="00FE2480" w:rsidR="00FE2480" w:rsidRPr="00FD7DBE">
            <w:r w:rsidRPr="00FD7DBE">
              <w:t>2138784111</w:t>
            </w:r>
          </w:p>
        </w:tc>
        <w:tc>
          <w:tcPr>
            <w:tcW w:type="dxa" w:w="991"/>
            <w:hideMark/>
          </w:tcPr>
          <w:p w:rsidRDefault="00FE2480" w:rsidR="00FE2480" w:rsidRPr="00FD7DBE">
            <w:r w:rsidRPr="00FD7DBE">
              <w:t>Rijeka, Mljekarski trg 3</w:t>
            </w:r>
          </w:p>
        </w:tc>
        <w:tc>
          <w:tcPr>
            <w:tcW w:type="dxa" w:w="1064"/>
            <w:hideMark/>
          </w:tcPr>
          <w:p w:rsidRDefault="00FE2480" w:rsidP="00FE2480" w:rsidR="00FE2480" w:rsidRPr="00FD7DBE">
            <w:r w:rsidRPr="00FD7DBE">
              <w:t>3.066.624,56</w:t>
            </w:r>
          </w:p>
        </w:tc>
        <w:tc>
          <w:tcPr>
            <w:tcW w:type="dxa" w:w="885"/>
            <w:hideMark/>
          </w:tcPr>
          <w:p w:rsidRDefault="00FE2480" w:rsidP="00FE2480" w:rsidR="00FE2480" w:rsidRPr="00FD7DBE">
            <w:r w:rsidRPr="00FD7DBE">
              <w:t>11,4496%</w:t>
            </w:r>
          </w:p>
        </w:tc>
      </w:tr>
      <w:tr w:rsidTr="00FE2480" w:rsidR="00FE2480" w:rsidRPr="00FD7DBE">
        <w:trPr>
          <w:trHeight w:val="1602"/>
        </w:trPr>
        <w:tc>
          <w:tcPr>
            <w:tcW w:type="dxa" w:w="1064"/>
            <w:noWrap/>
            <w:hideMark/>
          </w:tcPr>
          <w:p w:rsidRDefault="00FE2480" w:rsidP="00FE2480" w:rsidR="00FE2480" w:rsidRPr="00FD7DBE">
            <w:r w:rsidRPr="00FD7DBE">
              <w:t>3</w:t>
            </w:r>
          </w:p>
        </w:tc>
        <w:tc>
          <w:tcPr>
            <w:tcW w:type="dxa" w:w="1163"/>
            <w:hideMark/>
          </w:tcPr>
          <w:p w:rsidRDefault="00FE2480" w:rsidR="00FE2480" w:rsidRPr="00FD7DBE">
            <w:r w:rsidRPr="00FD7DBE">
              <w:t>J&amp;T banka d.d.</w:t>
            </w:r>
          </w:p>
        </w:tc>
        <w:tc>
          <w:tcPr>
            <w:tcW w:type="dxa" w:w="1163"/>
            <w:hideMark/>
          </w:tcPr>
          <w:p w:rsidRDefault="00FE2480" w:rsidP="00FE2480" w:rsidR="00FE2480" w:rsidRPr="00FD7DBE">
            <w:r w:rsidRPr="00FD7DBE">
              <w:t>38182927268</w:t>
            </w:r>
          </w:p>
        </w:tc>
        <w:tc>
          <w:tcPr>
            <w:tcW w:type="dxa" w:w="991"/>
            <w:hideMark/>
          </w:tcPr>
          <w:p w:rsidRDefault="00FE2480" w:rsidR="00FE2480" w:rsidRPr="00FD7DBE">
            <w:r w:rsidRPr="00FD7DBE">
              <w:t>Aleja Kralja Zvonimira 1, 42000 Varaždin</w:t>
            </w:r>
          </w:p>
        </w:tc>
        <w:tc>
          <w:tcPr>
            <w:tcW w:type="dxa" w:w="1064"/>
            <w:hideMark/>
          </w:tcPr>
          <w:p w:rsidRDefault="00FE2480" w:rsidP="00FE2480" w:rsidR="00FE2480" w:rsidRPr="00FD7DBE">
            <w:r w:rsidRPr="00FD7DBE">
              <w:t>13.070.431,69</w:t>
            </w:r>
          </w:p>
        </w:tc>
        <w:tc>
          <w:tcPr>
            <w:tcW w:type="dxa" w:w="885"/>
            <w:hideMark/>
          </w:tcPr>
          <w:p w:rsidRDefault="00FE2480" w:rsidP="00FE2480" w:rsidR="00FE2480" w:rsidRPr="00FD7DBE">
            <w:r w:rsidRPr="00FD7DBE">
              <w:t>48,8000%</w:t>
            </w:r>
          </w:p>
        </w:tc>
      </w:tr>
      <w:tr w:rsidTr="00FE2480" w:rsidR="00FE2480" w:rsidRPr="00FD7DBE">
        <w:trPr>
          <w:trHeight w:val="1602"/>
        </w:trPr>
        <w:tc>
          <w:tcPr>
            <w:tcW w:type="dxa" w:w="1064"/>
            <w:noWrap/>
            <w:hideMark/>
          </w:tcPr>
          <w:p w:rsidRDefault="00FE2480" w:rsidP="00FE2480" w:rsidR="00FE2480" w:rsidRPr="00FD7DBE">
            <w:r w:rsidRPr="00FD7DBE">
              <w:t>4</w:t>
            </w:r>
          </w:p>
        </w:tc>
        <w:tc>
          <w:tcPr>
            <w:tcW w:type="dxa" w:w="1163"/>
            <w:hideMark/>
          </w:tcPr>
          <w:p w:rsidRDefault="00FE2480" w:rsidR="00FE2480" w:rsidRPr="00FD7DBE">
            <w:r w:rsidRPr="00FD7DBE">
              <w:t>SLATINSKA BANKA d.d.</w:t>
            </w:r>
          </w:p>
        </w:tc>
        <w:tc>
          <w:tcPr>
            <w:tcW w:type="dxa" w:w="1163"/>
            <w:hideMark/>
          </w:tcPr>
          <w:p w:rsidRDefault="00FE2480" w:rsidP="00FE2480" w:rsidR="00FE2480" w:rsidRPr="00FD7DBE">
            <w:r w:rsidRPr="00FD7DBE">
              <w:t>42252496579</w:t>
            </w:r>
          </w:p>
        </w:tc>
        <w:tc>
          <w:tcPr>
            <w:tcW w:type="dxa" w:w="991"/>
            <w:hideMark/>
          </w:tcPr>
          <w:p w:rsidRDefault="00FE2480" w:rsidR="00FE2480" w:rsidRPr="00FD7DBE">
            <w:r w:rsidRPr="00FD7DBE">
              <w:t>Vladimira Nazora 2, 33520 Slatina</w:t>
            </w:r>
          </w:p>
        </w:tc>
        <w:tc>
          <w:tcPr>
            <w:tcW w:type="dxa" w:w="1064"/>
            <w:noWrap/>
            <w:hideMark/>
          </w:tcPr>
          <w:p w:rsidRDefault="00FE2480" w:rsidP="00FE2480" w:rsidR="00FE2480" w:rsidRPr="00FD7DBE">
            <w:r w:rsidRPr="00FD7DBE">
              <w:t>3.623.677,28</w:t>
            </w:r>
          </w:p>
        </w:tc>
        <w:tc>
          <w:tcPr>
            <w:tcW w:type="dxa" w:w="885"/>
            <w:hideMark/>
          </w:tcPr>
          <w:p w:rsidRDefault="00FE2480" w:rsidP="00FE2480" w:rsidR="00FE2480" w:rsidRPr="00FD7DBE">
            <w:r w:rsidRPr="00FD7DBE">
              <w:t>13,5294%</w:t>
            </w:r>
          </w:p>
        </w:tc>
      </w:tr>
      <w:tr w:rsidTr="00FE2480" w:rsidR="00FE2480" w:rsidRPr="00FE2480">
        <w:trPr>
          <w:trHeight w:val="1602"/>
        </w:trPr>
        <w:tc>
          <w:tcPr>
            <w:tcW w:type="dxa" w:w="1064"/>
            <w:noWrap/>
            <w:hideMark/>
          </w:tcPr>
          <w:p w:rsidRDefault="00FE2480" w:rsidP="00FE2480" w:rsidR="00FE2480" w:rsidRPr="00FD7DBE">
            <w:r w:rsidRPr="00FD7DBE">
              <w:t>5</w:t>
            </w:r>
          </w:p>
        </w:tc>
        <w:tc>
          <w:tcPr>
            <w:tcW w:type="dxa" w:w="1163"/>
            <w:hideMark/>
          </w:tcPr>
          <w:p w:rsidRDefault="00FE2480" w:rsidR="00FE2480" w:rsidRPr="00FD7DBE">
            <w:r w:rsidRPr="00FD7DBE">
              <w:t>VENETO BANKA dioničko društvo</w:t>
            </w:r>
          </w:p>
        </w:tc>
        <w:tc>
          <w:tcPr>
            <w:tcW w:type="dxa" w:w="1163"/>
            <w:hideMark/>
          </w:tcPr>
          <w:p w:rsidRDefault="00FE2480" w:rsidP="00FE2480" w:rsidR="00FE2480" w:rsidRPr="00FD7DBE">
            <w:r w:rsidRPr="00FD7DBE">
              <w:t>81712716992</w:t>
            </w:r>
          </w:p>
        </w:tc>
        <w:tc>
          <w:tcPr>
            <w:tcW w:type="dxa" w:w="991"/>
            <w:hideMark/>
          </w:tcPr>
          <w:p w:rsidRDefault="00FE2480" w:rsidR="00FE2480" w:rsidRPr="00FD7DBE">
            <w:r w:rsidRPr="00FD7DBE">
              <w:t>Draškovićeva 58, 10000 Zagreb</w:t>
            </w:r>
          </w:p>
        </w:tc>
        <w:tc>
          <w:tcPr>
            <w:tcW w:type="dxa" w:w="1064"/>
            <w:hideMark/>
          </w:tcPr>
          <w:p w:rsidRDefault="00FE2480" w:rsidP="00FE2480" w:rsidR="00FE2480" w:rsidRPr="00FD7DBE">
            <w:r w:rsidRPr="00FD7DBE">
              <w:t>227.049,72</w:t>
            </w:r>
          </w:p>
        </w:tc>
        <w:tc>
          <w:tcPr>
            <w:tcW w:type="dxa" w:w="885"/>
            <w:hideMark/>
          </w:tcPr>
          <w:p w:rsidRDefault="00FE2480" w:rsidP="00FE2480" w:rsidR="00FE2480" w:rsidRPr="00FE2480">
            <w:r w:rsidRPr="00FD7DBE">
              <w:t>0,8477%</w:t>
            </w:r>
          </w:p>
        </w:tc>
      </w:tr>
      <w:tr w:rsidTr="00FE2480" w:rsidR="00FE2480" w:rsidRPr="00FE2480">
        <w:trPr>
          <w:trHeight w:val="1602"/>
        </w:trPr>
        <w:tc>
          <w:tcPr>
            <w:tcW w:type="dxa" w:w="1064"/>
            <w:hideMark/>
          </w:tcPr>
          <w:p w:rsidRDefault="00FE2480" w:rsidP="00FE2480" w:rsidR="00FE2480" w:rsidRPr="00FE2480">
            <w:pPr>
              <w:rPr>
                <w:b/>
                <w:bCs/>
              </w:rPr>
            </w:pPr>
            <w:r w:rsidRPr="00FE2480">
              <w:rPr>
                <w:b/>
                <w:bCs/>
              </w:rPr>
              <w:t> </w:t>
            </w:r>
          </w:p>
        </w:tc>
        <w:tc>
          <w:tcPr>
            <w:tcW w:type="dxa" w:w="1163"/>
            <w:hideMark/>
          </w:tcPr>
          <w:p w:rsidRDefault="00FE2480" w:rsidP="00FE2480" w:rsidR="00FE2480" w:rsidRPr="00FE2480">
            <w:pPr>
              <w:rPr>
                <w:b/>
                <w:bCs/>
              </w:rPr>
            </w:pPr>
            <w:r w:rsidRPr="00FE2480">
              <w:rPr>
                <w:b/>
                <w:bCs/>
              </w:rPr>
              <w:t> </w:t>
            </w:r>
          </w:p>
        </w:tc>
        <w:tc>
          <w:tcPr>
            <w:tcW w:type="dxa" w:w="1163"/>
            <w:hideMark/>
          </w:tcPr>
          <w:p w:rsidRDefault="00FE2480" w:rsidP="00FE2480" w:rsidR="00FE2480" w:rsidRPr="00FE2480">
            <w:pPr>
              <w:rPr>
                <w:b/>
                <w:bCs/>
              </w:rPr>
            </w:pPr>
            <w:r w:rsidRPr="00FE2480">
              <w:rPr>
                <w:b/>
                <w:bCs/>
              </w:rPr>
              <w:t> </w:t>
            </w:r>
          </w:p>
        </w:tc>
        <w:tc>
          <w:tcPr>
            <w:tcW w:type="dxa" w:w="991"/>
            <w:hideMark/>
          </w:tcPr>
          <w:p w:rsidRDefault="00FE2480" w:rsidP="00FE2480" w:rsidR="00FE2480" w:rsidRPr="00FE2480">
            <w:pPr>
              <w:rPr>
                <w:b/>
                <w:bCs/>
              </w:rPr>
            </w:pPr>
            <w:r w:rsidRPr="00FE2480">
              <w:rPr>
                <w:b/>
                <w:bCs/>
              </w:rPr>
              <w:t> </w:t>
            </w:r>
          </w:p>
        </w:tc>
        <w:tc>
          <w:tcPr>
            <w:tcW w:type="dxa" w:w="1064"/>
            <w:hideMark/>
          </w:tcPr>
          <w:p w:rsidRDefault="00FE2480" w:rsidP="00FE2480" w:rsidR="00FE2480" w:rsidRPr="00FE2480">
            <w:pPr>
              <w:rPr>
                <w:b/>
                <w:bCs/>
              </w:rPr>
            </w:pPr>
            <w:r w:rsidRPr="00FE2480">
              <w:rPr>
                <w:b/>
                <w:bCs/>
              </w:rPr>
              <w:t xml:space="preserve">26.783.659,72   </w:t>
            </w:r>
          </w:p>
        </w:tc>
        <w:tc>
          <w:tcPr>
            <w:tcW w:type="dxa" w:w="885"/>
            <w:hideMark/>
          </w:tcPr>
          <w:p w:rsidRDefault="00FE2480" w:rsidP="00FE2480" w:rsidR="00FE2480" w:rsidRPr="00FE2480">
            <w:pPr>
              <w:rPr>
                <w:b/>
                <w:bCs/>
              </w:rPr>
            </w:pPr>
            <w:r w:rsidRPr="00FE2480">
              <w:rPr>
                <w:b/>
                <w:bCs/>
              </w:rPr>
              <w:t>100,0000%</w:t>
            </w:r>
          </w:p>
        </w:tc>
      </w:tr>
    </w:tbl>
    <w:p w:rsidRDefault="00FE2480" w:rsidP="00FE2480" w:rsidR="00FE2480"/>
    <w:p w:rsidRDefault="00824325" w:rsidP="00FE2480" w:rsidR="00824325"/>
    <w:p w:rsidRDefault="00824325" w:rsidP="00FE2480" w:rsidR="00824325"/>
    <w:p w:rsidRDefault="00824325" w:rsidP="00FE2480" w:rsidR="00824325"/>
    <w:p w:rsidRDefault="00824325" w:rsidP="00FD7DBE" w:rsidR="00824325">
      <w:pPr>
        <w:pStyle w:val="Odlomakpopisa"/>
        <w:numPr>
          <w:ilvl w:val="0"/>
          <w:numId w:val="9"/>
        </w:numPr>
      </w:pPr>
      <w:r>
        <w:t>TABLICA JAVNE USTANOVE GRUPA</w:t>
      </w:r>
    </w:p>
    <w:p w:rsidRDefault="00824325" w:rsidP="00FE2480" w:rsidR="00824325"/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035"/>
        <w:gridCol w:w="2174"/>
        <w:gridCol w:w="1812"/>
        <w:gridCol w:w="1442"/>
        <w:gridCol w:w="1482"/>
        <w:gridCol w:w="1343"/>
      </w:tblGrid>
      <w:tr w:rsidTr="00824325" w:rsidR="00824325" w:rsidRPr="00824325">
        <w:trPr>
          <w:trHeight w:val="435"/>
        </w:trPr>
        <w:tc>
          <w:tcPr>
            <w:tcW w:type="dxa" w:w="1044"/>
            <w:hideMark/>
          </w:tcPr>
          <w:p w:rsidRDefault="00824325" w:rsidP="00824325" w:rsidR="00824325" w:rsidRPr="00824325">
            <w:pPr>
              <w:rPr>
                <w:b/>
                <w:bCs/>
              </w:rPr>
            </w:pPr>
            <w:r w:rsidRPr="00824325">
              <w:rPr>
                <w:b/>
                <w:bCs/>
              </w:rPr>
              <w:t>RBR</w:t>
            </w:r>
          </w:p>
        </w:tc>
        <w:tc>
          <w:tcPr>
            <w:tcW w:type="dxa" w:w="1352"/>
            <w:hideMark/>
          </w:tcPr>
          <w:p w:rsidRDefault="00824325" w:rsidP="00824325" w:rsidR="00824325" w:rsidRPr="00824325">
            <w:pPr>
              <w:rPr>
                <w:b/>
                <w:bCs/>
              </w:rPr>
            </w:pPr>
            <w:r w:rsidRPr="00824325">
              <w:rPr>
                <w:b/>
                <w:bCs/>
              </w:rPr>
              <w:t>NAZIV VJEROVNIKA</w:t>
            </w:r>
          </w:p>
        </w:tc>
        <w:tc>
          <w:tcPr>
            <w:tcW w:type="dxa" w:w="1142"/>
            <w:hideMark/>
          </w:tcPr>
          <w:p w:rsidRDefault="00824325" w:rsidP="00824325" w:rsidR="00824325" w:rsidRPr="00824325">
            <w:pPr>
              <w:rPr>
                <w:b/>
                <w:bCs/>
              </w:rPr>
            </w:pPr>
            <w:r w:rsidRPr="00824325">
              <w:rPr>
                <w:b/>
                <w:bCs/>
              </w:rPr>
              <w:t>OIB VJEROVNIKA</w:t>
            </w:r>
          </w:p>
        </w:tc>
        <w:tc>
          <w:tcPr>
            <w:tcW w:type="dxa" w:w="928"/>
            <w:hideMark/>
          </w:tcPr>
          <w:p w:rsidRDefault="00824325" w:rsidP="00824325" w:rsidR="00824325" w:rsidRPr="00824325">
            <w:pPr>
              <w:rPr>
                <w:b/>
                <w:bCs/>
              </w:rPr>
            </w:pPr>
            <w:r w:rsidRPr="00824325">
              <w:rPr>
                <w:b/>
                <w:bCs/>
              </w:rPr>
              <w:t>Adresa</w:t>
            </w:r>
          </w:p>
        </w:tc>
        <w:tc>
          <w:tcPr>
            <w:tcW w:type="dxa" w:w="1045"/>
            <w:hideMark/>
          </w:tcPr>
          <w:p w:rsidRDefault="00824325" w:rsidP="00824325" w:rsidR="00824325" w:rsidRPr="00824325">
            <w:pPr>
              <w:rPr>
                <w:b/>
                <w:bCs/>
              </w:rPr>
            </w:pPr>
            <w:r w:rsidRPr="00824325">
              <w:rPr>
                <w:b/>
                <w:bCs/>
              </w:rPr>
              <w:t>UTVRĐENI IZNOS TRAŽBINE</w:t>
            </w:r>
          </w:p>
        </w:tc>
        <w:tc>
          <w:tcPr>
            <w:tcW w:type="dxa" w:w="870"/>
            <w:hideMark/>
          </w:tcPr>
          <w:p w:rsidRDefault="00824325" w:rsidP="00824325" w:rsidR="00824325" w:rsidRPr="00824325">
            <w:pPr>
              <w:rPr>
                <w:b/>
                <w:bCs/>
              </w:rPr>
            </w:pPr>
            <w:r w:rsidRPr="00824325">
              <w:rPr>
                <w:b/>
                <w:bCs/>
              </w:rPr>
              <w:t>POSTO PRAVA GLASA</w:t>
            </w:r>
          </w:p>
        </w:tc>
      </w:tr>
      <w:tr w:rsidTr="00824325" w:rsidR="00824325" w:rsidRPr="00824325">
        <w:trPr>
          <w:trHeight w:val="1602"/>
        </w:trPr>
        <w:tc>
          <w:tcPr>
            <w:tcW w:type="dxa" w:w="1044"/>
            <w:noWrap/>
            <w:hideMark/>
          </w:tcPr>
          <w:p w:rsidRDefault="00824325" w:rsidP="00824325" w:rsidR="00824325" w:rsidRPr="00824325">
            <w:r w:rsidRPr="00824325">
              <w:t>1</w:t>
            </w:r>
          </w:p>
        </w:tc>
        <w:tc>
          <w:tcPr>
            <w:tcW w:type="dxa" w:w="1352"/>
            <w:hideMark/>
          </w:tcPr>
          <w:p w:rsidRDefault="00824325" w:rsidR="00824325" w:rsidRPr="00824325">
            <w:r w:rsidRPr="00824325">
              <w:t xml:space="preserve">AGENCIJA ZA RAZVOJ VARAŽDINSKE ŽUPANIJE Društvo za usluge privlačenja </w:t>
            </w:r>
            <w:r w:rsidRPr="00824325">
              <w:lastRenderedPageBreak/>
              <w:t>investicija, otvaranje radnih mjesta, obrazovanje i izradu projekata za privlačenje sredstava fondova EU, d.o.o.</w:t>
            </w:r>
          </w:p>
        </w:tc>
        <w:tc>
          <w:tcPr>
            <w:tcW w:type="dxa" w:w="1142"/>
            <w:hideMark/>
          </w:tcPr>
          <w:p w:rsidRDefault="00824325" w:rsidP="00824325" w:rsidR="00824325" w:rsidRPr="00824325">
            <w:r w:rsidRPr="00824325">
              <w:lastRenderedPageBreak/>
              <w:t>86162581561</w:t>
            </w:r>
          </w:p>
        </w:tc>
        <w:tc>
          <w:tcPr>
            <w:tcW w:type="dxa" w:w="928"/>
            <w:hideMark/>
          </w:tcPr>
          <w:p w:rsidRDefault="00824325" w:rsidR="00824325" w:rsidRPr="00824325">
            <w:r w:rsidRPr="00824325">
              <w:t>Kratka 1, 42000 Varaždin</w:t>
            </w:r>
          </w:p>
        </w:tc>
        <w:tc>
          <w:tcPr>
            <w:tcW w:type="dxa" w:w="1045"/>
            <w:hideMark/>
          </w:tcPr>
          <w:p w:rsidRDefault="00824325" w:rsidP="00824325" w:rsidR="00824325" w:rsidRPr="00824325">
            <w:r w:rsidRPr="00824325">
              <w:t>25.000,00</w:t>
            </w:r>
          </w:p>
        </w:tc>
        <w:tc>
          <w:tcPr>
            <w:tcW w:type="dxa" w:w="870"/>
            <w:hideMark/>
          </w:tcPr>
          <w:p w:rsidRDefault="00824325" w:rsidP="00824325" w:rsidR="00824325" w:rsidRPr="00824325">
            <w:r w:rsidRPr="00824325">
              <w:t>0,5177%</w:t>
            </w:r>
          </w:p>
        </w:tc>
      </w:tr>
      <w:tr w:rsidTr="00824325" w:rsidR="00824325" w:rsidRPr="00824325">
        <w:trPr>
          <w:trHeight w:val="1602"/>
        </w:trPr>
        <w:tc>
          <w:tcPr>
            <w:tcW w:type="dxa" w:w="1044"/>
            <w:noWrap/>
            <w:hideMark/>
          </w:tcPr>
          <w:p w:rsidRDefault="00824325" w:rsidP="00824325" w:rsidR="00824325" w:rsidRPr="00824325">
            <w:r w:rsidRPr="00824325">
              <w:lastRenderedPageBreak/>
              <w:t>2</w:t>
            </w:r>
          </w:p>
        </w:tc>
        <w:tc>
          <w:tcPr>
            <w:tcW w:type="dxa" w:w="1352"/>
            <w:hideMark/>
          </w:tcPr>
          <w:p w:rsidRDefault="00824325" w:rsidR="00824325" w:rsidRPr="00824325">
            <w:r w:rsidRPr="00824325">
              <w:t>GRAD SPLIT</w:t>
            </w:r>
          </w:p>
        </w:tc>
        <w:tc>
          <w:tcPr>
            <w:tcW w:type="dxa" w:w="1142"/>
            <w:hideMark/>
          </w:tcPr>
          <w:p w:rsidRDefault="00824325" w:rsidP="00824325" w:rsidR="00824325" w:rsidRPr="00824325">
            <w:r w:rsidRPr="00824325">
              <w:t>78755598868</w:t>
            </w:r>
          </w:p>
        </w:tc>
        <w:tc>
          <w:tcPr>
            <w:tcW w:type="dxa" w:w="928"/>
            <w:hideMark/>
          </w:tcPr>
          <w:p w:rsidRDefault="00824325" w:rsidR="00824325" w:rsidRPr="00824325">
            <w:r w:rsidRPr="00824325">
              <w:t>Obala kneza Branimira 17, 21000 Split</w:t>
            </w:r>
          </w:p>
        </w:tc>
        <w:tc>
          <w:tcPr>
            <w:tcW w:type="dxa" w:w="1045"/>
            <w:hideMark/>
          </w:tcPr>
          <w:p w:rsidRDefault="00824325" w:rsidP="00824325" w:rsidR="00824325" w:rsidRPr="00824325">
            <w:r w:rsidRPr="00824325">
              <w:t>5.494,59</w:t>
            </w:r>
          </w:p>
        </w:tc>
        <w:tc>
          <w:tcPr>
            <w:tcW w:type="dxa" w:w="870"/>
            <w:hideMark/>
          </w:tcPr>
          <w:p w:rsidRDefault="00824325" w:rsidP="00824325" w:rsidR="00824325" w:rsidRPr="00824325">
            <w:r w:rsidRPr="00824325">
              <w:t>0,1138%</w:t>
            </w:r>
          </w:p>
        </w:tc>
      </w:tr>
      <w:tr w:rsidTr="00824325" w:rsidR="00824325" w:rsidRPr="00824325">
        <w:trPr>
          <w:trHeight w:val="1602"/>
        </w:trPr>
        <w:tc>
          <w:tcPr>
            <w:tcW w:type="dxa" w:w="1044"/>
            <w:noWrap/>
            <w:hideMark/>
          </w:tcPr>
          <w:p w:rsidRDefault="00824325" w:rsidP="00824325" w:rsidR="00824325" w:rsidRPr="00824325">
            <w:r w:rsidRPr="00824325">
              <w:t>3</w:t>
            </w:r>
          </w:p>
        </w:tc>
        <w:tc>
          <w:tcPr>
            <w:tcW w:type="dxa" w:w="1352"/>
            <w:hideMark/>
          </w:tcPr>
          <w:p w:rsidRDefault="00824325" w:rsidR="00824325" w:rsidRPr="00824325">
            <w:r w:rsidRPr="00824325">
              <w:t>HEP - Opskrba d.o.o. za opskrbu potrošača električnom, toplinskom energijom i plinom</w:t>
            </w:r>
          </w:p>
        </w:tc>
        <w:tc>
          <w:tcPr>
            <w:tcW w:type="dxa" w:w="1142"/>
            <w:hideMark/>
          </w:tcPr>
          <w:p w:rsidRDefault="00824325" w:rsidP="00824325" w:rsidR="00824325" w:rsidRPr="00824325">
            <w:r w:rsidRPr="00824325">
              <w:t>63073332379</w:t>
            </w:r>
          </w:p>
        </w:tc>
        <w:tc>
          <w:tcPr>
            <w:tcW w:type="dxa" w:w="928"/>
            <w:hideMark/>
          </w:tcPr>
          <w:p w:rsidRDefault="00824325" w:rsidR="00824325" w:rsidRPr="00824325">
            <w:r w:rsidRPr="00824325">
              <w:t>Ulica grada Vukovara 37, 10000 Zagreb</w:t>
            </w:r>
          </w:p>
        </w:tc>
        <w:tc>
          <w:tcPr>
            <w:tcW w:type="dxa" w:w="1045"/>
            <w:hideMark/>
          </w:tcPr>
          <w:p w:rsidRDefault="00824325" w:rsidP="00824325" w:rsidR="00824325" w:rsidRPr="00824325">
            <w:r w:rsidRPr="00824325">
              <w:t>88.556,32</w:t>
            </w:r>
          </w:p>
        </w:tc>
        <w:tc>
          <w:tcPr>
            <w:tcW w:type="dxa" w:w="870"/>
            <w:hideMark/>
          </w:tcPr>
          <w:p w:rsidRDefault="00824325" w:rsidP="00824325" w:rsidR="00824325" w:rsidRPr="00824325">
            <w:r w:rsidRPr="00824325">
              <w:t>1,8337%</w:t>
            </w:r>
          </w:p>
        </w:tc>
      </w:tr>
      <w:tr w:rsidTr="00824325" w:rsidR="00824325" w:rsidRPr="00824325">
        <w:trPr>
          <w:trHeight w:val="1602"/>
        </w:trPr>
        <w:tc>
          <w:tcPr>
            <w:tcW w:type="dxa" w:w="1044"/>
            <w:noWrap/>
            <w:hideMark/>
          </w:tcPr>
          <w:p w:rsidRDefault="00824325" w:rsidP="00824325" w:rsidR="00824325" w:rsidRPr="00824325">
            <w:r w:rsidRPr="00824325">
              <w:t>4</w:t>
            </w:r>
          </w:p>
        </w:tc>
        <w:tc>
          <w:tcPr>
            <w:tcW w:type="dxa" w:w="1352"/>
            <w:hideMark/>
          </w:tcPr>
          <w:p w:rsidRDefault="00824325" w:rsidR="00824325" w:rsidRPr="00824325">
            <w:r w:rsidRPr="00824325">
              <w:t>HRVATSKA AGENCIJA ZA MALO GOSPODARSTVO, INOVACIJE I INVESTICIJE</w:t>
            </w:r>
          </w:p>
        </w:tc>
        <w:tc>
          <w:tcPr>
            <w:tcW w:type="dxa" w:w="1142"/>
            <w:hideMark/>
          </w:tcPr>
          <w:p w:rsidRDefault="00824325" w:rsidP="00824325" w:rsidR="00824325" w:rsidRPr="00824325">
            <w:r w:rsidRPr="00824325">
              <w:t>25609559342</w:t>
            </w:r>
          </w:p>
        </w:tc>
        <w:tc>
          <w:tcPr>
            <w:tcW w:type="dxa" w:w="928"/>
            <w:hideMark/>
          </w:tcPr>
          <w:p w:rsidRDefault="00824325" w:rsidR="00824325" w:rsidRPr="00824325">
            <w:r w:rsidRPr="00824325">
              <w:t>Ksaver 208, 10000 Zagreb</w:t>
            </w:r>
          </w:p>
        </w:tc>
        <w:tc>
          <w:tcPr>
            <w:tcW w:type="dxa" w:w="1045"/>
            <w:noWrap/>
            <w:hideMark/>
          </w:tcPr>
          <w:p w:rsidRDefault="00824325" w:rsidP="00824325" w:rsidR="00824325" w:rsidRPr="00824325">
            <w:r w:rsidRPr="00824325">
              <w:t>2.135.000,00</w:t>
            </w:r>
          </w:p>
        </w:tc>
        <w:tc>
          <w:tcPr>
            <w:tcW w:type="dxa" w:w="870"/>
            <w:hideMark/>
          </w:tcPr>
          <w:p w:rsidRDefault="00824325" w:rsidP="00824325" w:rsidR="00824325" w:rsidRPr="00824325">
            <w:r w:rsidRPr="00824325">
              <w:t>44,2084%</w:t>
            </w:r>
          </w:p>
        </w:tc>
      </w:tr>
      <w:tr w:rsidTr="00824325" w:rsidR="00824325" w:rsidRPr="00824325">
        <w:trPr>
          <w:trHeight w:val="1602"/>
        </w:trPr>
        <w:tc>
          <w:tcPr>
            <w:tcW w:type="dxa" w:w="1044"/>
            <w:noWrap/>
            <w:hideMark/>
          </w:tcPr>
          <w:p w:rsidRDefault="00824325" w:rsidP="00824325" w:rsidR="00824325" w:rsidRPr="00824325">
            <w:r w:rsidRPr="00824325">
              <w:t>5</w:t>
            </w:r>
          </w:p>
        </w:tc>
        <w:tc>
          <w:tcPr>
            <w:tcW w:type="dxa" w:w="1352"/>
            <w:hideMark/>
          </w:tcPr>
          <w:p w:rsidRDefault="00824325" w:rsidR="00824325" w:rsidRPr="00824325">
            <w:r w:rsidRPr="00824325">
              <w:t>HRVATSKE ŠUME društvo s ograničenom odgovornošću</w:t>
            </w:r>
          </w:p>
        </w:tc>
        <w:tc>
          <w:tcPr>
            <w:tcW w:type="dxa" w:w="1142"/>
            <w:hideMark/>
          </w:tcPr>
          <w:p w:rsidRDefault="00824325" w:rsidP="00824325" w:rsidR="00824325" w:rsidRPr="00824325">
            <w:r w:rsidRPr="00824325">
              <w:t>69693144506</w:t>
            </w:r>
          </w:p>
        </w:tc>
        <w:tc>
          <w:tcPr>
            <w:tcW w:type="dxa" w:w="928"/>
            <w:hideMark/>
          </w:tcPr>
          <w:p w:rsidRDefault="00824325" w:rsidR="00824325" w:rsidRPr="00824325">
            <w:r w:rsidRPr="00824325">
              <w:t>Ulica Kneza Branimira 1, 10000 Zagreb</w:t>
            </w:r>
          </w:p>
        </w:tc>
        <w:tc>
          <w:tcPr>
            <w:tcW w:type="dxa" w:w="1045"/>
            <w:hideMark/>
          </w:tcPr>
          <w:p w:rsidRDefault="00824325" w:rsidP="00824325" w:rsidR="00824325" w:rsidRPr="00824325">
            <w:r w:rsidRPr="00824325">
              <w:t>203.110,46</w:t>
            </w:r>
          </w:p>
        </w:tc>
        <w:tc>
          <w:tcPr>
            <w:tcW w:type="dxa" w:w="870"/>
            <w:hideMark/>
          </w:tcPr>
          <w:p w:rsidRDefault="00824325" w:rsidP="00824325" w:rsidR="00824325" w:rsidRPr="00824325">
            <w:r w:rsidRPr="00824325">
              <w:t>4,2057%</w:t>
            </w:r>
          </w:p>
        </w:tc>
      </w:tr>
      <w:tr w:rsidTr="00824325" w:rsidR="00824325" w:rsidRPr="00824325">
        <w:trPr>
          <w:trHeight w:val="1602"/>
        </w:trPr>
        <w:tc>
          <w:tcPr>
            <w:tcW w:type="dxa" w:w="1044"/>
            <w:noWrap/>
            <w:hideMark/>
          </w:tcPr>
          <w:p w:rsidRDefault="00824325" w:rsidP="00824325" w:rsidR="00824325" w:rsidRPr="00824325">
            <w:r w:rsidRPr="00824325">
              <w:t>6</w:t>
            </w:r>
          </w:p>
        </w:tc>
        <w:tc>
          <w:tcPr>
            <w:tcW w:type="dxa" w:w="1352"/>
            <w:hideMark/>
          </w:tcPr>
          <w:p w:rsidRDefault="00824325" w:rsidR="00824325" w:rsidRPr="00824325">
            <w:r w:rsidRPr="00824325">
              <w:t>HRVATSKI VETERINARSKI INSTITUT</w:t>
            </w:r>
          </w:p>
        </w:tc>
        <w:tc>
          <w:tcPr>
            <w:tcW w:type="dxa" w:w="1142"/>
            <w:hideMark/>
          </w:tcPr>
          <w:p w:rsidRDefault="00824325" w:rsidP="00824325" w:rsidR="00824325" w:rsidRPr="00824325">
            <w:r w:rsidRPr="00824325">
              <w:t>29059177553</w:t>
            </w:r>
          </w:p>
        </w:tc>
        <w:tc>
          <w:tcPr>
            <w:tcW w:type="dxa" w:w="928"/>
            <w:hideMark/>
          </w:tcPr>
          <w:p w:rsidRDefault="00824325" w:rsidR="00824325" w:rsidRPr="00824325">
            <w:r w:rsidRPr="00824325">
              <w:t>Savska cesta 143, 10000 Zagreb</w:t>
            </w:r>
          </w:p>
        </w:tc>
        <w:tc>
          <w:tcPr>
            <w:tcW w:type="dxa" w:w="1045"/>
            <w:hideMark/>
          </w:tcPr>
          <w:p w:rsidRDefault="00824325" w:rsidP="00824325" w:rsidR="00824325" w:rsidRPr="00824325">
            <w:r w:rsidRPr="00824325">
              <w:t>2.425,00</w:t>
            </w:r>
          </w:p>
        </w:tc>
        <w:tc>
          <w:tcPr>
            <w:tcW w:type="dxa" w:w="870"/>
            <w:hideMark/>
          </w:tcPr>
          <w:p w:rsidRDefault="00824325" w:rsidP="00824325" w:rsidR="00824325" w:rsidRPr="00824325">
            <w:r w:rsidRPr="00824325">
              <w:t>0,0502%</w:t>
            </w:r>
          </w:p>
        </w:tc>
      </w:tr>
      <w:tr w:rsidTr="00824325" w:rsidR="00824325" w:rsidRPr="00824325">
        <w:trPr>
          <w:trHeight w:val="1602"/>
        </w:trPr>
        <w:tc>
          <w:tcPr>
            <w:tcW w:type="dxa" w:w="1044"/>
            <w:noWrap/>
            <w:hideMark/>
          </w:tcPr>
          <w:p w:rsidRDefault="00824325" w:rsidP="00824325" w:rsidR="00824325" w:rsidRPr="00824325">
            <w:r w:rsidRPr="00824325">
              <w:t>7</w:t>
            </w:r>
          </w:p>
        </w:tc>
        <w:tc>
          <w:tcPr>
            <w:tcW w:type="dxa" w:w="1352"/>
            <w:hideMark/>
          </w:tcPr>
          <w:p w:rsidRDefault="00824325" w:rsidR="00824325" w:rsidRPr="00824325">
            <w:r w:rsidRPr="00824325">
              <w:t>MINISTARSTVO FINANCIJA - POREZNA UPRAVA</w:t>
            </w:r>
          </w:p>
        </w:tc>
        <w:tc>
          <w:tcPr>
            <w:tcW w:type="dxa" w:w="1142"/>
            <w:hideMark/>
          </w:tcPr>
          <w:p w:rsidRDefault="00824325" w:rsidP="00824325" w:rsidR="00824325" w:rsidRPr="00824325">
            <w:r w:rsidRPr="00824325">
              <w:t>18683136487</w:t>
            </w:r>
          </w:p>
        </w:tc>
        <w:tc>
          <w:tcPr>
            <w:tcW w:type="dxa" w:w="928"/>
            <w:hideMark/>
          </w:tcPr>
          <w:p w:rsidRDefault="00824325" w:rsidR="00824325" w:rsidRPr="00824325">
            <w:r w:rsidRPr="00824325">
              <w:t>Boškovićeva 5 (Obala hrvatske mornarice 3, Šibenik), 10000 ZAGREB</w:t>
            </w:r>
          </w:p>
        </w:tc>
        <w:tc>
          <w:tcPr>
            <w:tcW w:type="dxa" w:w="1045"/>
            <w:hideMark/>
          </w:tcPr>
          <w:p w:rsidRDefault="00824325" w:rsidP="00824325" w:rsidR="00824325" w:rsidRPr="00824325">
            <w:r w:rsidRPr="00824325">
              <w:t>2.362.942,48</w:t>
            </w:r>
          </w:p>
        </w:tc>
        <w:tc>
          <w:tcPr>
            <w:tcW w:type="dxa" w:w="870"/>
            <w:hideMark/>
          </w:tcPr>
          <w:p w:rsidRDefault="00824325" w:rsidP="00824325" w:rsidR="00824325" w:rsidRPr="00824325">
            <w:r w:rsidRPr="00824325">
              <w:t>48,9283%</w:t>
            </w:r>
          </w:p>
        </w:tc>
      </w:tr>
      <w:tr w:rsidTr="00824325" w:rsidR="00824325" w:rsidRPr="00824325">
        <w:trPr>
          <w:trHeight w:val="1602"/>
        </w:trPr>
        <w:tc>
          <w:tcPr>
            <w:tcW w:type="dxa" w:w="1044"/>
            <w:noWrap/>
            <w:hideMark/>
          </w:tcPr>
          <w:p w:rsidRDefault="00824325" w:rsidP="00824325" w:rsidR="00824325" w:rsidRPr="00824325">
            <w:r w:rsidRPr="00824325">
              <w:t>8</w:t>
            </w:r>
          </w:p>
        </w:tc>
        <w:tc>
          <w:tcPr>
            <w:tcW w:type="dxa" w:w="1352"/>
            <w:hideMark/>
          </w:tcPr>
          <w:p w:rsidRDefault="00824325" w:rsidR="00824325" w:rsidRPr="00824325">
            <w:r w:rsidRPr="00824325">
              <w:t>NASTAVNI ZAVOD ZA JAVNO ZDRAVSTVO DR. ANDRIJA ŠTAMPAR</w:t>
            </w:r>
          </w:p>
        </w:tc>
        <w:tc>
          <w:tcPr>
            <w:tcW w:type="dxa" w:w="1142"/>
            <w:hideMark/>
          </w:tcPr>
          <w:p w:rsidRDefault="00824325" w:rsidP="00824325" w:rsidR="00824325" w:rsidRPr="00824325">
            <w:r w:rsidRPr="00824325">
              <w:t>33392005961</w:t>
            </w:r>
          </w:p>
        </w:tc>
        <w:tc>
          <w:tcPr>
            <w:tcW w:type="dxa" w:w="928"/>
            <w:hideMark/>
          </w:tcPr>
          <w:p w:rsidRDefault="00824325" w:rsidR="00824325" w:rsidRPr="00824325">
            <w:r w:rsidRPr="00824325">
              <w:t>Mirogojska Cesta 16, 10000 Zagreb</w:t>
            </w:r>
          </w:p>
        </w:tc>
        <w:tc>
          <w:tcPr>
            <w:tcW w:type="dxa" w:w="1045"/>
            <w:hideMark/>
          </w:tcPr>
          <w:p w:rsidRDefault="00824325" w:rsidP="00824325" w:rsidR="00824325" w:rsidRPr="00824325">
            <w:r w:rsidRPr="00824325">
              <w:t>6.874,00</w:t>
            </w:r>
          </w:p>
        </w:tc>
        <w:tc>
          <w:tcPr>
            <w:tcW w:type="dxa" w:w="870"/>
            <w:hideMark/>
          </w:tcPr>
          <w:p w:rsidRDefault="00824325" w:rsidP="00824325" w:rsidR="00824325" w:rsidRPr="00824325">
            <w:r w:rsidRPr="00824325">
              <w:t>0,1423%</w:t>
            </w:r>
          </w:p>
        </w:tc>
      </w:tr>
      <w:tr w:rsidTr="00824325" w:rsidR="00824325" w:rsidRPr="00824325">
        <w:trPr>
          <w:trHeight w:val="1602"/>
        </w:trPr>
        <w:tc>
          <w:tcPr>
            <w:tcW w:type="dxa" w:w="1044"/>
            <w:hideMark/>
          </w:tcPr>
          <w:p w:rsidRDefault="00824325" w:rsidP="00824325" w:rsidR="00824325" w:rsidRPr="00824325">
            <w:pPr>
              <w:rPr>
                <w:b/>
                <w:bCs/>
              </w:rPr>
            </w:pPr>
            <w:r w:rsidRPr="00824325">
              <w:rPr>
                <w:b/>
                <w:bCs/>
              </w:rPr>
              <w:lastRenderedPageBreak/>
              <w:t> </w:t>
            </w:r>
          </w:p>
        </w:tc>
        <w:tc>
          <w:tcPr>
            <w:tcW w:type="dxa" w:w="1352"/>
            <w:hideMark/>
          </w:tcPr>
          <w:p w:rsidRDefault="00824325" w:rsidP="00824325" w:rsidR="00824325" w:rsidRPr="00824325">
            <w:pPr>
              <w:rPr>
                <w:b/>
                <w:bCs/>
              </w:rPr>
            </w:pPr>
            <w:r w:rsidRPr="00824325">
              <w:rPr>
                <w:b/>
                <w:bCs/>
              </w:rPr>
              <w:t> </w:t>
            </w:r>
          </w:p>
        </w:tc>
        <w:tc>
          <w:tcPr>
            <w:tcW w:type="dxa" w:w="1142"/>
            <w:hideMark/>
          </w:tcPr>
          <w:p w:rsidRDefault="00824325" w:rsidP="00824325" w:rsidR="00824325" w:rsidRPr="00824325">
            <w:pPr>
              <w:rPr>
                <w:b/>
                <w:bCs/>
              </w:rPr>
            </w:pPr>
            <w:r w:rsidRPr="00824325">
              <w:rPr>
                <w:b/>
                <w:bCs/>
              </w:rPr>
              <w:t> </w:t>
            </w:r>
          </w:p>
        </w:tc>
        <w:tc>
          <w:tcPr>
            <w:tcW w:type="dxa" w:w="928"/>
            <w:hideMark/>
          </w:tcPr>
          <w:p w:rsidRDefault="00824325" w:rsidP="00824325" w:rsidR="00824325" w:rsidRPr="00824325">
            <w:pPr>
              <w:rPr>
                <w:b/>
                <w:bCs/>
              </w:rPr>
            </w:pPr>
            <w:r w:rsidRPr="00824325">
              <w:rPr>
                <w:b/>
                <w:bCs/>
              </w:rPr>
              <w:t> </w:t>
            </w:r>
          </w:p>
        </w:tc>
        <w:tc>
          <w:tcPr>
            <w:tcW w:type="dxa" w:w="1045"/>
            <w:hideMark/>
          </w:tcPr>
          <w:p w:rsidRDefault="00824325" w:rsidP="00824325" w:rsidR="00824325" w:rsidRPr="00824325">
            <w:pPr>
              <w:rPr>
                <w:b/>
                <w:bCs/>
              </w:rPr>
            </w:pPr>
            <w:r w:rsidRPr="00824325">
              <w:rPr>
                <w:b/>
                <w:bCs/>
              </w:rPr>
              <w:t xml:space="preserve">4.829.402,85   </w:t>
            </w:r>
          </w:p>
        </w:tc>
        <w:tc>
          <w:tcPr>
            <w:tcW w:type="dxa" w:w="870"/>
            <w:hideMark/>
          </w:tcPr>
          <w:p w:rsidRDefault="00824325" w:rsidP="00824325" w:rsidR="00824325" w:rsidRPr="00824325">
            <w:pPr>
              <w:rPr>
                <w:b/>
                <w:bCs/>
              </w:rPr>
            </w:pPr>
            <w:r w:rsidRPr="00824325">
              <w:rPr>
                <w:b/>
                <w:bCs/>
              </w:rPr>
              <w:t>100,0000%</w:t>
            </w:r>
          </w:p>
        </w:tc>
      </w:tr>
    </w:tbl>
    <w:p w:rsidRDefault="00824325" w:rsidP="00FE2480" w:rsidR="00824325"/>
    <w:p w:rsidRDefault="00824325" w:rsidP="00FE2480" w:rsidR="00824325"/>
    <w:p w:rsidRDefault="00824325" w:rsidP="00FE2480" w:rsidR="00824325"/>
    <w:p w:rsidRDefault="00824325" w:rsidP="00FE2480" w:rsidR="00824325"/>
    <w:p w:rsidRDefault="00FE2480" w:rsidP="00FE2480" w:rsidR="00FE2480"/>
    <w:p w:rsidRDefault="00FE2480" w:rsidP="00FE2480" w:rsidR="00FE2480">
      <w:pPr>
        <w:pStyle w:val="Odlomakpopisa"/>
        <w:numPr>
          <w:ilvl w:val="0"/>
          <w:numId w:val="9"/>
        </w:numPr>
      </w:pPr>
      <w:r>
        <w:t>TABLICA – DRUGA SKUPINA DO 50.000,00 KUNA</w:t>
      </w:r>
    </w:p>
    <w:p w:rsidRDefault="00AD1E2F" w:rsidP="00D033CB" w:rsidR="00AD1E2F"/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32"/>
        <w:gridCol w:w="2291"/>
        <w:gridCol w:w="1678"/>
        <w:gridCol w:w="1762"/>
        <w:gridCol w:w="1376"/>
        <w:gridCol w:w="1249"/>
      </w:tblGrid>
      <w:tr w:rsidTr="00FE2480" w:rsidR="00FE2480" w:rsidRPr="00FE2480">
        <w:trPr>
          <w:trHeight w:val="435"/>
        </w:trPr>
        <w:tc>
          <w:tcPr>
            <w:tcW w:type="dxa" w:w="1006"/>
            <w:hideMark/>
          </w:tcPr>
          <w:p w:rsidRDefault="00FE2480" w:rsidP="00FE2480" w:rsidR="00FE2480" w:rsidRPr="00FE2480">
            <w:pPr>
              <w:rPr>
                <w:b/>
                <w:bCs/>
              </w:rPr>
            </w:pPr>
            <w:r w:rsidRPr="00FE2480">
              <w:rPr>
                <w:b/>
                <w:bCs/>
              </w:rPr>
              <w:t>RBR</w:t>
            </w:r>
          </w:p>
        </w:tc>
        <w:tc>
          <w:tcPr>
            <w:tcW w:type="dxa" w:w="1470"/>
            <w:hideMark/>
          </w:tcPr>
          <w:p w:rsidRDefault="00FE2480" w:rsidP="00FE2480" w:rsidR="00FE2480" w:rsidRPr="00FE2480">
            <w:pPr>
              <w:rPr>
                <w:b/>
                <w:bCs/>
              </w:rPr>
            </w:pPr>
            <w:r w:rsidRPr="00FE2480">
              <w:rPr>
                <w:b/>
                <w:bCs/>
              </w:rPr>
              <w:t>NAZIV VJEROVNIKA</w:t>
            </w:r>
          </w:p>
        </w:tc>
        <w:tc>
          <w:tcPr>
            <w:tcW w:type="dxa" w:w="1100"/>
            <w:hideMark/>
          </w:tcPr>
          <w:p w:rsidRDefault="00FE2480" w:rsidP="00FE2480" w:rsidR="00FE2480" w:rsidRPr="00FE2480">
            <w:pPr>
              <w:rPr>
                <w:b/>
                <w:bCs/>
              </w:rPr>
            </w:pPr>
            <w:r w:rsidRPr="00FE2480">
              <w:rPr>
                <w:b/>
                <w:bCs/>
              </w:rPr>
              <w:t>OIB VJEROVNIKA</w:t>
            </w:r>
          </w:p>
        </w:tc>
        <w:tc>
          <w:tcPr>
            <w:tcW w:type="dxa" w:w="1151"/>
            <w:hideMark/>
          </w:tcPr>
          <w:p w:rsidRDefault="00FE2480" w:rsidP="00FE2480" w:rsidR="00FE2480" w:rsidRPr="00FE2480">
            <w:pPr>
              <w:rPr>
                <w:b/>
                <w:bCs/>
              </w:rPr>
            </w:pPr>
            <w:r w:rsidRPr="00FE2480">
              <w:rPr>
                <w:b/>
                <w:bCs/>
              </w:rPr>
              <w:t>Adresa</w:t>
            </w:r>
          </w:p>
        </w:tc>
        <w:tc>
          <w:tcPr>
            <w:tcW w:type="dxa" w:w="917"/>
            <w:hideMark/>
          </w:tcPr>
          <w:p w:rsidRDefault="00FE2480" w:rsidP="00FE2480" w:rsidR="00FE2480" w:rsidRPr="00FE2480">
            <w:pPr>
              <w:rPr>
                <w:b/>
                <w:bCs/>
              </w:rPr>
            </w:pPr>
            <w:r w:rsidRPr="00FE2480">
              <w:rPr>
                <w:b/>
                <w:bCs/>
              </w:rPr>
              <w:t>UTVRĐENI IZNOS TRAŽBINE</w:t>
            </w:r>
          </w:p>
        </w:tc>
        <w:tc>
          <w:tcPr>
            <w:tcW w:type="dxa" w:w="840"/>
            <w:hideMark/>
          </w:tcPr>
          <w:p w:rsidRDefault="00FE2480" w:rsidP="00FE2480" w:rsidR="00FE2480" w:rsidRPr="00FE2480">
            <w:pPr>
              <w:rPr>
                <w:b/>
                <w:bCs/>
              </w:rPr>
            </w:pPr>
            <w:r w:rsidRPr="00FE2480">
              <w:rPr>
                <w:b/>
                <w:bCs/>
              </w:rPr>
              <w:t>POSTO PRAVA GLASA</w:t>
            </w:r>
          </w:p>
        </w:tc>
      </w:tr>
      <w:tr w:rsidTr="00FE2480" w:rsidR="00FE2480" w:rsidRPr="00FE2480">
        <w:trPr>
          <w:trHeight w:val="1602"/>
        </w:trPr>
        <w:tc>
          <w:tcPr>
            <w:tcW w:type="dxa" w:w="1006"/>
            <w:noWrap/>
            <w:hideMark/>
          </w:tcPr>
          <w:p w:rsidRDefault="00FE2480" w:rsidP="00FE2480" w:rsidR="00FE2480" w:rsidRPr="00FE2480">
            <w:r w:rsidRPr="00FE2480">
              <w:t>1</w:t>
            </w:r>
          </w:p>
        </w:tc>
        <w:tc>
          <w:tcPr>
            <w:tcW w:type="dxa" w:w="1470"/>
            <w:hideMark/>
          </w:tcPr>
          <w:p w:rsidRDefault="00FE2480" w:rsidR="00FE2480" w:rsidRPr="00FE2480">
            <w:r w:rsidRPr="00FE2480">
              <w:t>ABSOLUTE d.o.o.</w:t>
            </w:r>
          </w:p>
        </w:tc>
        <w:tc>
          <w:tcPr>
            <w:tcW w:type="dxa" w:w="1100"/>
            <w:hideMark/>
          </w:tcPr>
          <w:p w:rsidRDefault="00FE2480" w:rsidP="00FE2480" w:rsidR="00FE2480" w:rsidRPr="00FE2480">
            <w:r w:rsidRPr="00FE2480">
              <w:t>97586475497</w:t>
            </w:r>
          </w:p>
        </w:tc>
        <w:tc>
          <w:tcPr>
            <w:tcW w:type="dxa" w:w="1151"/>
            <w:hideMark/>
          </w:tcPr>
          <w:p w:rsidRDefault="00FE2480" w:rsidR="00FE2480" w:rsidRPr="00FE2480">
            <w:r w:rsidRPr="00FE2480">
              <w:t>Storžička 21, 10000 Zagreb</w:t>
            </w:r>
          </w:p>
        </w:tc>
        <w:tc>
          <w:tcPr>
            <w:tcW w:type="dxa" w:w="917"/>
            <w:hideMark/>
          </w:tcPr>
          <w:p w:rsidRDefault="00FE2480" w:rsidP="00FE2480" w:rsidR="00FE2480" w:rsidRPr="00FE2480">
            <w:r w:rsidRPr="00FE2480">
              <w:t>13.696,10</w:t>
            </w:r>
          </w:p>
        </w:tc>
        <w:tc>
          <w:tcPr>
            <w:tcW w:type="dxa" w:w="840"/>
            <w:hideMark/>
          </w:tcPr>
          <w:p w:rsidRDefault="00FE2480" w:rsidP="00FE2480" w:rsidR="00FE2480" w:rsidRPr="00FE2480">
            <w:r w:rsidRPr="00FE2480">
              <w:t>1,5414%</w:t>
            </w:r>
          </w:p>
        </w:tc>
      </w:tr>
      <w:tr w:rsidTr="00FE2480" w:rsidR="00FE2480" w:rsidRPr="00FE2480">
        <w:trPr>
          <w:trHeight w:val="1602"/>
        </w:trPr>
        <w:tc>
          <w:tcPr>
            <w:tcW w:type="dxa" w:w="1006"/>
            <w:noWrap/>
            <w:hideMark/>
          </w:tcPr>
          <w:p w:rsidRDefault="00FE2480" w:rsidP="00FE2480" w:rsidR="00FE2480" w:rsidRPr="00FE2480">
            <w:r w:rsidRPr="00FE2480">
              <w:t>2</w:t>
            </w:r>
          </w:p>
        </w:tc>
        <w:tc>
          <w:tcPr>
            <w:tcW w:type="dxa" w:w="1470"/>
            <w:hideMark/>
          </w:tcPr>
          <w:p w:rsidRDefault="00FE2480" w:rsidR="00FE2480" w:rsidRPr="00FE2480">
            <w:r w:rsidRPr="00FE2480">
              <w:t>ADRIA-IMPEX d.o.o. za proizvodnju, trgovinu i usluge</w:t>
            </w:r>
          </w:p>
        </w:tc>
        <w:tc>
          <w:tcPr>
            <w:tcW w:type="dxa" w:w="1100"/>
            <w:hideMark/>
          </w:tcPr>
          <w:p w:rsidRDefault="00FE2480" w:rsidP="00FE2480" w:rsidR="00FE2480" w:rsidRPr="00FE2480">
            <w:r w:rsidRPr="00FE2480">
              <w:t>26067842058</w:t>
            </w:r>
          </w:p>
        </w:tc>
        <w:tc>
          <w:tcPr>
            <w:tcW w:type="dxa" w:w="1151"/>
            <w:hideMark/>
          </w:tcPr>
          <w:p w:rsidRDefault="00FE2480" w:rsidR="00FE2480" w:rsidRPr="00FE2480">
            <w:r w:rsidRPr="00FE2480">
              <w:t>Mostarska 23, 22000 Šibenik</w:t>
            </w:r>
          </w:p>
        </w:tc>
        <w:tc>
          <w:tcPr>
            <w:tcW w:type="dxa" w:w="917"/>
            <w:hideMark/>
          </w:tcPr>
          <w:p w:rsidRDefault="00FE2480" w:rsidP="00FE2480" w:rsidR="00FE2480" w:rsidRPr="00FE2480">
            <w:r w:rsidRPr="00FE2480">
              <w:t>2.427,75</w:t>
            </w:r>
          </w:p>
        </w:tc>
        <w:tc>
          <w:tcPr>
            <w:tcW w:type="dxa" w:w="840"/>
            <w:hideMark/>
          </w:tcPr>
          <w:p w:rsidRDefault="00FE2480" w:rsidP="00FE2480" w:rsidR="00FE2480" w:rsidRPr="00FE2480">
            <w:r w:rsidRPr="00FE2480">
              <w:t>0,2732%</w:t>
            </w:r>
          </w:p>
        </w:tc>
      </w:tr>
      <w:tr w:rsidTr="00FE2480" w:rsidR="00FE2480" w:rsidRPr="00FE2480">
        <w:trPr>
          <w:trHeight w:val="1602"/>
        </w:trPr>
        <w:tc>
          <w:tcPr>
            <w:tcW w:type="dxa" w:w="1006"/>
            <w:noWrap/>
            <w:hideMark/>
          </w:tcPr>
          <w:p w:rsidRDefault="00FE2480" w:rsidP="00FE2480" w:rsidR="00FE2480" w:rsidRPr="00FE2480">
            <w:r w:rsidRPr="00FE2480">
              <w:t>3</w:t>
            </w:r>
          </w:p>
        </w:tc>
        <w:tc>
          <w:tcPr>
            <w:tcW w:type="dxa" w:w="1470"/>
            <w:hideMark/>
          </w:tcPr>
          <w:p w:rsidRDefault="00FE2480" w:rsidR="00FE2480" w:rsidRPr="00FE2480">
            <w:r w:rsidRPr="00FE2480">
              <w:t>AGROPROTEINKA d.d.</w:t>
            </w:r>
          </w:p>
        </w:tc>
        <w:tc>
          <w:tcPr>
            <w:tcW w:type="dxa" w:w="1100"/>
            <w:hideMark/>
          </w:tcPr>
          <w:p w:rsidRDefault="00FE2480" w:rsidP="00FE2480" w:rsidR="00FE2480" w:rsidRPr="00FE2480">
            <w:r w:rsidRPr="00FE2480">
              <w:t>80695452345</w:t>
            </w:r>
          </w:p>
        </w:tc>
        <w:tc>
          <w:tcPr>
            <w:tcW w:type="dxa" w:w="1151"/>
            <w:hideMark/>
          </w:tcPr>
          <w:p w:rsidRDefault="00FE2480" w:rsidR="00FE2480" w:rsidRPr="00FE2480">
            <w:r w:rsidRPr="00FE2480">
              <w:t>Strojarska cesta 11, 10360 Sesvete</w:t>
            </w:r>
          </w:p>
        </w:tc>
        <w:tc>
          <w:tcPr>
            <w:tcW w:type="dxa" w:w="917"/>
            <w:hideMark/>
          </w:tcPr>
          <w:p w:rsidRDefault="00FE2480" w:rsidP="00FE2480" w:rsidR="00FE2480" w:rsidRPr="00FE2480">
            <w:r w:rsidRPr="00FE2480">
              <w:t>27.398,43</w:t>
            </w:r>
          </w:p>
        </w:tc>
        <w:tc>
          <w:tcPr>
            <w:tcW w:type="dxa" w:w="840"/>
            <w:hideMark/>
          </w:tcPr>
          <w:p w:rsidRDefault="00FE2480" w:rsidP="00FE2480" w:rsidR="00FE2480" w:rsidRPr="00FE2480">
            <w:r w:rsidRPr="00FE2480">
              <w:t>3,0835%</w:t>
            </w:r>
          </w:p>
        </w:tc>
      </w:tr>
      <w:tr w:rsidTr="00FE2480" w:rsidR="00FE2480" w:rsidRPr="00FE2480">
        <w:trPr>
          <w:trHeight w:val="1602"/>
        </w:trPr>
        <w:tc>
          <w:tcPr>
            <w:tcW w:type="dxa" w:w="1006"/>
            <w:noWrap/>
            <w:hideMark/>
          </w:tcPr>
          <w:p w:rsidRDefault="00FE2480" w:rsidP="00FE2480" w:rsidR="00FE2480" w:rsidRPr="00FE2480">
            <w:r w:rsidRPr="00FE2480">
              <w:t>4</w:t>
            </w:r>
          </w:p>
        </w:tc>
        <w:tc>
          <w:tcPr>
            <w:tcW w:type="dxa" w:w="1470"/>
            <w:hideMark/>
          </w:tcPr>
          <w:p w:rsidRDefault="00FE2480" w:rsidR="00FE2480" w:rsidRPr="00FE2480">
            <w:r w:rsidRPr="00FE2480">
              <w:t xml:space="preserve">ALCA ZAGREB trgovačko društvo s ograničenom odgovornošću </w:t>
            </w:r>
          </w:p>
        </w:tc>
        <w:tc>
          <w:tcPr>
            <w:tcW w:type="dxa" w:w="1100"/>
            <w:hideMark/>
          </w:tcPr>
          <w:p w:rsidRDefault="00FE2480" w:rsidP="00FE2480" w:rsidR="00FE2480" w:rsidRPr="00FE2480">
            <w:r w:rsidRPr="00FE2480">
              <w:t>58353015102</w:t>
            </w:r>
          </w:p>
        </w:tc>
        <w:tc>
          <w:tcPr>
            <w:tcW w:type="dxa" w:w="1151"/>
            <w:hideMark/>
          </w:tcPr>
          <w:p w:rsidRDefault="00FE2480" w:rsidR="00FE2480" w:rsidRPr="00FE2480">
            <w:r w:rsidRPr="00FE2480">
              <w:t>Koledovčina 2, 10000 Zagreb</w:t>
            </w:r>
          </w:p>
        </w:tc>
        <w:tc>
          <w:tcPr>
            <w:tcW w:type="dxa" w:w="917"/>
            <w:hideMark/>
          </w:tcPr>
          <w:p w:rsidRDefault="00FE2480" w:rsidP="00FE2480" w:rsidR="00FE2480" w:rsidRPr="00FE2480">
            <w:r w:rsidRPr="00FE2480">
              <w:t>19.354,52</w:t>
            </w:r>
          </w:p>
        </w:tc>
        <w:tc>
          <w:tcPr>
            <w:tcW w:type="dxa" w:w="840"/>
            <w:hideMark/>
          </w:tcPr>
          <w:p w:rsidRDefault="00FE2480" w:rsidP="00FE2480" w:rsidR="00FE2480" w:rsidRPr="00FE2480">
            <w:r w:rsidRPr="00FE2480">
              <w:t>2,1782%</w:t>
            </w:r>
          </w:p>
        </w:tc>
      </w:tr>
      <w:tr w:rsidTr="00FE2480" w:rsidR="00FE2480" w:rsidRPr="00FE2480">
        <w:trPr>
          <w:trHeight w:val="1602"/>
        </w:trPr>
        <w:tc>
          <w:tcPr>
            <w:tcW w:type="dxa" w:w="1006"/>
            <w:noWrap/>
            <w:hideMark/>
          </w:tcPr>
          <w:p w:rsidRDefault="00FE2480" w:rsidP="00FE2480" w:rsidR="00FE2480" w:rsidRPr="00FE2480">
            <w:r w:rsidRPr="00FE2480">
              <w:t>5</w:t>
            </w:r>
          </w:p>
        </w:tc>
        <w:tc>
          <w:tcPr>
            <w:tcW w:type="dxa" w:w="1470"/>
            <w:hideMark/>
          </w:tcPr>
          <w:p w:rsidRDefault="00FE2480" w:rsidR="00FE2480" w:rsidRPr="00FE2480">
            <w:r w:rsidRPr="00FE2480">
              <w:t>ALGEBRA d.o.o. za obrazovanje odraslih i usluge</w:t>
            </w:r>
          </w:p>
        </w:tc>
        <w:tc>
          <w:tcPr>
            <w:tcW w:type="dxa" w:w="1100"/>
            <w:hideMark/>
          </w:tcPr>
          <w:p w:rsidRDefault="00FE2480" w:rsidP="00FE2480" w:rsidR="00FE2480" w:rsidRPr="00FE2480">
            <w:r w:rsidRPr="00FE2480">
              <w:t>24919984448</w:t>
            </w:r>
          </w:p>
        </w:tc>
        <w:tc>
          <w:tcPr>
            <w:tcW w:type="dxa" w:w="1151"/>
            <w:hideMark/>
          </w:tcPr>
          <w:p w:rsidRDefault="00FE2480" w:rsidR="00FE2480" w:rsidRPr="00FE2480">
            <w:r w:rsidRPr="00FE2480">
              <w:t>Maksimirska 58 a, 10000 Zagreb</w:t>
            </w:r>
          </w:p>
        </w:tc>
        <w:tc>
          <w:tcPr>
            <w:tcW w:type="dxa" w:w="917"/>
            <w:hideMark/>
          </w:tcPr>
          <w:p w:rsidRDefault="00FE2480" w:rsidP="00FE2480" w:rsidR="00FE2480" w:rsidRPr="00FE2480">
            <w:r w:rsidRPr="00FE2480">
              <w:t>3.375,00</w:t>
            </w:r>
          </w:p>
        </w:tc>
        <w:tc>
          <w:tcPr>
            <w:tcW w:type="dxa" w:w="840"/>
            <w:hideMark/>
          </w:tcPr>
          <w:p w:rsidRDefault="00FE2480" w:rsidP="00FE2480" w:rsidR="00FE2480" w:rsidRPr="00FE2480">
            <w:r w:rsidRPr="00FE2480">
              <w:t>0,3798%</w:t>
            </w:r>
          </w:p>
        </w:tc>
      </w:tr>
      <w:tr w:rsidTr="00FE2480" w:rsidR="00FE2480" w:rsidRPr="00FE2480">
        <w:trPr>
          <w:trHeight w:val="1602"/>
        </w:trPr>
        <w:tc>
          <w:tcPr>
            <w:tcW w:type="dxa" w:w="1006"/>
            <w:noWrap/>
            <w:hideMark/>
          </w:tcPr>
          <w:p w:rsidRDefault="00FE2480" w:rsidP="00FE2480" w:rsidR="00FE2480" w:rsidRPr="00FE2480">
            <w:r w:rsidRPr="00FE2480">
              <w:lastRenderedPageBreak/>
              <w:t>6</w:t>
            </w:r>
          </w:p>
        </w:tc>
        <w:tc>
          <w:tcPr>
            <w:tcW w:type="dxa" w:w="1470"/>
            <w:hideMark/>
          </w:tcPr>
          <w:p w:rsidRDefault="00FE2480" w:rsidR="00FE2480" w:rsidRPr="00FE2480">
            <w:r w:rsidRPr="00FE2480">
              <w:t>ASFALT AB društvo s ograničenom odgovornošću za graditeljstvo</w:t>
            </w:r>
          </w:p>
        </w:tc>
        <w:tc>
          <w:tcPr>
            <w:tcW w:type="dxa" w:w="1100"/>
            <w:hideMark/>
          </w:tcPr>
          <w:p w:rsidRDefault="00FE2480" w:rsidP="00FE2480" w:rsidR="00FE2480" w:rsidRPr="00FE2480">
            <w:r w:rsidRPr="00FE2480">
              <w:t>80601028296</w:t>
            </w:r>
          </w:p>
        </w:tc>
        <w:tc>
          <w:tcPr>
            <w:tcW w:type="dxa" w:w="1151"/>
            <w:hideMark/>
          </w:tcPr>
          <w:p w:rsidRDefault="00FE2480" w:rsidR="00FE2480" w:rsidRPr="00FE2480">
            <w:r w:rsidRPr="00FE2480">
              <w:t>Ispod Osoja 31, 21210 Blaca</w:t>
            </w:r>
          </w:p>
        </w:tc>
        <w:tc>
          <w:tcPr>
            <w:tcW w:type="dxa" w:w="917"/>
            <w:hideMark/>
          </w:tcPr>
          <w:p w:rsidRDefault="00FE2480" w:rsidP="00FE2480" w:rsidR="00FE2480" w:rsidRPr="00FE2480">
            <w:r w:rsidRPr="00FE2480">
              <w:t>5.700,00</w:t>
            </w:r>
          </w:p>
        </w:tc>
        <w:tc>
          <w:tcPr>
            <w:tcW w:type="dxa" w:w="840"/>
            <w:hideMark/>
          </w:tcPr>
          <w:p w:rsidRDefault="00FE2480" w:rsidP="00FE2480" w:rsidR="00FE2480" w:rsidRPr="00FE2480">
            <w:r w:rsidRPr="00FE2480">
              <w:t>0,6415%</w:t>
            </w:r>
          </w:p>
        </w:tc>
      </w:tr>
      <w:tr w:rsidTr="00FE2480" w:rsidR="00FE2480" w:rsidRPr="00FE2480">
        <w:trPr>
          <w:trHeight w:val="1602"/>
        </w:trPr>
        <w:tc>
          <w:tcPr>
            <w:tcW w:type="dxa" w:w="1006"/>
            <w:noWrap/>
            <w:hideMark/>
          </w:tcPr>
          <w:p w:rsidRDefault="00FE2480" w:rsidP="00FE2480" w:rsidR="00FE2480" w:rsidRPr="00FE2480">
            <w:r w:rsidRPr="00FE2480">
              <w:t>7</w:t>
            </w:r>
          </w:p>
        </w:tc>
        <w:tc>
          <w:tcPr>
            <w:tcW w:type="dxa" w:w="1470"/>
            <w:hideMark/>
          </w:tcPr>
          <w:p w:rsidRDefault="00FE2480" w:rsidR="00FE2480" w:rsidRPr="00FE2480">
            <w:r w:rsidRPr="00FE2480">
              <w:t>ATROX d.o.o. za usluge, turistička agencija</w:t>
            </w:r>
          </w:p>
        </w:tc>
        <w:tc>
          <w:tcPr>
            <w:tcW w:type="dxa" w:w="1100"/>
            <w:hideMark/>
          </w:tcPr>
          <w:p w:rsidRDefault="00FE2480" w:rsidP="00FE2480" w:rsidR="00FE2480" w:rsidRPr="00FE2480">
            <w:r w:rsidRPr="00FE2480">
              <w:t>21925283274</w:t>
            </w:r>
          </w:p>
        </w:tc>
        <w:tc>
          <w:tcPr>
            <w:tcW w:type="dxa" w:w="1151"/>
            <w:hideMark/>
          </w:tcPr>
          <w:p w:rsidRDefault="00FE2480" w:rsidR="00FE2480" w:rsidRPr="00FE2480">
            <w:r w:rsidRPr="00FE2480">
              <w:t>Eugena Kvaternika 11, 23000 Zadar</w:t>
            </w:r>
          </w:p>
        </w:tc>
        <w:tc>
          <w:tcPr>
            <w:tcW w:type="dxa" w:w="917"/>
            <w:hideMark/>
          </w:tcPr>
          <w:p w:rsidRDefault="00FE2480" w:rsidP="00FE2480" w:rsidR="00FE2480" w:rsidRPr="00FE2480">
            <w:r w:rsidRPr="00FE2480">
              <w:t>3.050,69</w:t>
            </w:r>
          </w:p>
        </w:tc>
        <w:tc>
          <w:tcPr>
            <w:tcW w:type="dxa" w:w="840"/>
            <w:hideMark/>
          </w:tcPr>
          <w:p w:rsidRDefault="00FE2480" w:rsidP="00FE2480" w:rsidR="00FE2480" w:rsidRPr="00FE2480">
            <w:r w:rsidRPr="00FE2480">
              <w:t>0,3433%</w:t>
            </w:r>
          </w:p>
        </w:tc>
      </w:tr>
      <w:tr w:rsidTr="00FE2480" w:rsidR="00FE2480" w:rsidRPr="00FE2480">
        <w:trPr>
          <w:trHeight w:val="1602"/>
        </w:trPr>
        <w:tc>
          <w:tcPr>
            <w:tcW w:type="dxa" w:w="1006"/>
            <w:noWrap/>
            <w:hideMark/>
          </w:tcPr>
          <w:p w:rsidRDefault="00FE2480" w:rsidP="00FE2480" w:rsidR="00FE2480" w:rsidRPr="00FE2480">
            <w:r w:rsidRPr="00FE2480">
              <w:t>8</w:t>
            </w:r>
          </w:p>
        </w:tc>
        <w:tc>
          <w:tcPr>
            <w:tcW w:type="dxa" w:w="1470"/>
            <w:hideMark/>
          </w:tcPr>
          <w:p w:rsidRDefault="00FE2480" w:rsidR="00FE2480" w:rsidRPr="00FE2480">
            <w:r w:rsidRPr="00FE2480">
              <w:t>AUTOKUĆA GAŠPARIĆ društvo s ograničenom odgovornošću za trgovinu</w:t>
            </w:r>
          </w:p>
        </w:tc>
        <w:tc>
          <w:tcPr>
            <w:tcW w:type="dxa" w:w="1100"/>
            <w:hideMark/>
          </w:tcPr>
          <w:p w:rsidRDefault="00FE2480" w:rsidP="00FE2480" w:rsidR="00FE2480" w:rsidRPr="00FE2480">
            <w:r w:rsidRPr="00FE2480">
              <w:t>42211007051</w:t>
            </w:r>
          </w:p>
        </w:tc>
        <w:tc>
          <w:tcPr>
            <w:tcW w:type="dxa" w:w="1151"/>
            <w:hideMark/>
          </w:tcPr>
          <w:p w:rsidRDefault="00FE2480" w:rsidR="00FE2480" w:rsidRPr="00FE2480">
            <w:r w:rsidRPr="00FE2480">
              <w:t>Pavleka Miškine 39, 40000 Strahoninec</w:t>
            </w:r>
          </w:p>
        </w:tc>
        <w:tc>
          <w:tcPr>
            <w:tcW w:type="dxa" w:w="917"/>
            <w:hideMark/>
          </w:tcPr>
          <w:p w:rsidRDefault="00FE2480" w:rsidP="00FE2480" w:rsidR="00FE2480" w:rsidRPr="00FE2480">
            <w:r w:rsidRPr="00FE2480">
              <w:t>12.320,00</w:t>
            </w:r>
          </w:p>
        </w:tc>
        <w:tc>
          <w:tcPr>
            <w:tcW w:type="dxa" w:w="840"/>
            <w:hideMark/>
          </w:tcPr>
          <w:p w:rsidRDefault="00FE2480" w:rsidP="00FE2480" w:rsidR="00FE2480" w:rsidRPr="00FE2480">
            <w:r w:rsidRPr="00FE2480">
              <w:t>1,3865%</w:t>
            </w:r>
          </w:p>
        </w:tc>
      </w:tr>
      <w:tr w:rsidTr="00FE2480" w:rsidR="00FE2480" w:rsidRPr="00FE2480">
        <w:trPr>
          <w:trHeight w:val="1602"/>
        </w:trPr>
        <w:tc>
          <w:tcPr>
            <w:tcW w:type="dxa" w:w="1006"/>
            <w:noWrap/>
            <w:hideMark/>
          </w:tcPr>
          <w:p w:rsidRDefault="00FE2480" w:rsidP="00FE2480" w:rsidR="00FE2480" w:rsidRPr="00FE2480">
            <w:r w:rsidRPr="00FE2480">
              <w:t>9</w:t>
            </w:r>
          </w:p>
        </w:tc>
        <w:tc>
          <w:tcPr>
            <w:tcW w:type="dxa" w:w="1470"/>
            <w:hideMark/>
          </w:tcPr>
          <w:p w:rsidRDefault="00FE2480" w:rsidR="00FE2480" w:rsidRPr="00FE2480">
            <w:r w:rsidRPr="00FE2480">
              <w:t>BENUSSI društvo s ograničenom odgovornošću za trgovinu</w:t>
            </w:r>
          </w:p>
        </w:tc>
        <w:tc>
          <w:tcPr>
            <w:tcW w:type="dxa" w:w="1100"/>
            <w:hideMark/>
          </w:tcPr>
          <w:p w:rsidRDefault="00FE2480" w:rsidP="00FE2480" w:rsidR="00FE2480" w:rsidRPr="00FE2480">
            <w:r w:rsidRPr="00FE2480">
              <w:t>87971197112</w:t>
            </w:r>
          </w:p>
        </w:tc>
        <w:tc>
          <w:tcPr>
            <w:tcW w:type="dxa" w:w="1151"/>
            <w:hideMark/>
          </w:tcPr>
          <w:p w:rsidRDefault="00FE2480" w:rsidR="00FE2480" w:rsidRPr="00FE2480">
            <w:r w:rsidRPr="00FE2480">
              <w:t>Fažanska cesta 86, 52212 Fažana</w:t>
            </w:r>
          </w:p>
        </w:tc>
        <w:tc>
          <w:tcPr>
            <w:tcW w:type="dxa" w:w="917"/>
            <w:hideMark/>
          </w:tcPr>
          <w:p w:rsidRDefault="00FE2480" w:rsidP="00FE2480" w:rsidR="00FE2480" w:rsidRPr="00FE2480">
            <w:r w:rsidRPr="00FE2480">
              <w:t>4.153,07</w:t>
            </w:r>
          </w:p>
        </w:tc>
        <w:tc>
          <w:tcPr>
            <w:tcW w:type="dxa" w:w="840"/>
            <w:hideMark/>
          </w:tcPr>
          <w:p w:rsidRDefault="00FE2480" w:rsidP="00FE2480" w:rsidR="00FE2480" w:rsidRPr="00FE2480">
            <w:r w:rsidRPr="00FE2480">
              <w:t>0,4674%</w:t>
            </w:r>
          </w:p>
        </w:tc>
      </w:tr>
      <w:tr w:rsidTr="00FE2480" w:rsidR="00FE2480" w:rsidRPr="00FE2480">
        <w:trPr>
          <w:trHeight w:val="1602"/>
        </w:trPr>
        <w:tc>
          <w:tcPr>
            <w:tcW w:type="dxa" w:w="1006"/>
            <w:noWrap/>
            <w:hideMark/>
          </w:tcPr>
          <w:p w:rsidRDefault="00FE2480" w:rsidP="00FE2480" w:rsidR="00FE2480" w:rsidRPr="00FE2480">
            <w:r w:rsidRPr="00FE2480">
              <w:t>10</w:t>
            </w:r>
          </w:p>
        </w:tc>
        <w:tc>
          <w:tcPr>
            <w:tcW w:type="dxa" w:w="1470"/>
            <w:hideMark/>
          </w:tcPr>
          <w:p w:rsidRDefault="00FE2480" w:rsidR="00FE2480" w:rsidRPr="00FE2480">
            <w:r w:rsidRPr="00FE2480">
              <w:t>VEDRANA BILAN JAVNI BILJEŽNIK</w:t>
            </w:r>
          </w:p>
        </w:tc>
        <w:tc>
          <w:tcPr>
            <w:tcW w:type="dxa" w:w="1100"/>
            <w:hideMark/>
          </w:tcPr>
          <w:p w:rsidRDefault="00FE2480" w:rsidP="00FE2480" w:rsidR="00FE2480" w:rsidRPr="00FE2480">
            <w:r w:rsidRPr="00FE2480">
              <w:t>11371130844</w:t>
            </w:r>
          </w:p>
        </w:tc>
        <w:tc>
          <w:tcPr>
            <w:tcW w:type="dxa" w:w="1151"/>
            <w:hideMark/>
          </w:tcPr>
          <w:p w:rsidRDefault="00FE2480" w:rsidR="00FE2480" w:rsidRPr="00FE2480">
            <w:r w:rsidRPr="00FE2480">
              <w:t>KNEZA LJ. POSAVSKOG 17, 21000 SPLIT</w:t>
            </w:r>
          </w:p>
        </w:tc>
        <w:tc>
          <w:tcPr>
            <w:tcW w:type="dxa" w:w="917"/>
            <w:hideMark/>
          </w:tcPr>
          <w:p w:rsidRDefault="00FE2480" w:rsidP="00FE2480" w:rsidR="00FE2480" w:rsidRPr="00FE2480">
            <w:r w:rsidRPr="00FE2480">
              <w:t>15.778,25</w:t>
            </w:r>
          </w:p>
        </w:tc>
        <w:tc>
          <w:tcPr>
            <w:tcW w:type="dxa" w:w="840"/>
            <w:hideMark/>
          </w:tcPr>
          <w:p w:rsidRDefault="00FE2480" w:rsidP="00FE2480" w:rsidR="00FE2480" w:rsidRPr="00FE2480">
            <w:r w:rsidRPr="00FE2480">
              <w:t>1,7757%</w:t>
            </w:r>
          </w:p>
        </w:tc>
      </w:tr>
      <w:tr w:rsidTr="00FE2480" w:rsidR="00FE2480" w:rsidRPr="00FE2480">
        <w:trPr>
          <w:trHeight w:val="1602"/>
        </w:trPr>
        <w:tc>
          <w:tcPr>
            <w:tcW w:type="dxa" w:w="1006"/>
            <w:noWrap/>
            <w:hideMark/>
          </w:tcPr>
          <w:p w:rsidRDefault="00FE2480" w:rsidP="00FE2480" w:rsidR="00FE2480" w:rsidRPr="00FE2480">
            <w:r w:rsidRPr="00FE2480">
              <w:t>11</w:t>
            </w:r>
          </w:p>
        </w:tc>
        <w:tc>
          <w:tcPr>
            <w:tcW w:type="dxa" w:w="1470"/>
            <w:hideMark/>
          </w:tcPr>
          <w:p w:rsidRDefault="00FE2480" w:rsidR="00FE2480" w:rsidRPr="00FE2480">
            <w:r w:rsidRPr="00FE2480">
              <w:t>VAGE BILOKAPIĆ obrt za usluge i trgovinu, vl. Jakov Bilokapić, Mosećka 54, Split</w:t>
            </w:r>
          </w:p>
        </w:tc>
        <w:tc>
          <w:tcPr>
            <w:tcW w:type="dxa" w:w="1100"/>
            <w:hideMark/>
          </w:tcPr>
          <w:p w:rsidRDefault="00FE2480" w:rsidP="00FE2480" w:rsidR="00FE2480" w:rsidRPr="00FE2480">
            <w:r w:rsidRPr="00FE2480">
              <w:t>84554097461</w:t>
            </w:r>
          </w:p>
        </w:tc>
        <w:tc>
          <w:tcPr>
            <w:tcW w:type="dxa" w:w="1151"/>
            <w:hideMark/>
          </w:tcPr>
          <w:p w:rsidRDefault="00FE2480" w:rsidR="00FE2480" w:rsidRPr="00FE2480">
            <w:r w:rsidRPr="00FE2480">
              <w:t>TJEŠIMIROVA 27, 21311 PODSTRANA-ŽMINJAČA</w:t>
            </w:r>
          </w:p>
        </w:tc>
        <w:tc>
          <w:tcPr>
            <w:tcW w:type="dxa" w:w="917"/>
            <w:hideMark/>
          </w:tcPr>
          <w:p w:rsidRDefault="00FE2480" w:rsidP="00FE2480" w:rsidR="00FE2480" w:rsidRPr="00FE2480">
            <w:r w:rsidRPr="00FE2480">
              <w:t>1.991,25</w:t>
            </w:r>
          </w:p>
        </w:tc>
        <w:tc>
          <w:tcPr>
            <w:tcW w:type="dxa" w:w="840"/>
            <w:hideMark/>
          </w:tcPr>
          <w:p w:rsidRDefault="00FE2480" w:rsidP="00FE2480" w:rsidR="00FE2480" w:rsidRPr="00FE2480">
            <w:r w:rsidRPr="00FE2480">
              <w:t>0,2241%</w:t>
            </w:r>
          </w:p>
        </w:tc>
      </w:tr>
      <w:tr w:rsidTr="00FE2480" w:rsidR="00FE2480" w:rsidRPr="00FE2480">
        <w:trPr>
          <w:trHeight w:val="1602"/>
        </w:trPr>
        <w:tc>
          <w:tcPr>
            <w:tcW w:type="dxa" w:w="1006"/>
            <w:noWrap/>
            <w:hideMark/>
          </w:tcPr>
          <w:p w:rsidRDefault="00FE2480" w:rsidP="00FE2480" w:rsidR="00FE2480" w:rsidRPr="00FE2480">
            <w:r w:rsidRPr="00FE2480">
              <w:t>12</w:t>
            </w:r>
          </w:p>
        </w:tc>
        <w:tc>
          <w:tcPr>
            <w:tcW w:type="dxa" w:w="1470"/>
            <w:hideMark/>
          </w:tcPr>
          <w:p w:rsidRDefault="00FE2480" w:rsidR="00FE2480" w:rsidRPr="00FE2480">
            <w:r w:rsidRPr="00FE2480">
              <w:t>BIOINSTITUT d.o.o. za usluge u zdravstvu i veterinarstvu</w:t>
            </w:r>
          </w:p>
        </w:tc>
        <w:tc>
          <w:tcPr>
            <w:tcW w:type="dxa" w:w="1100"/>
            <w:hideMark/>
          </w:tcPr>
          <w:p w:rsidRDefault="00FE2480" w:rsidP="00FE2480" w:rsidR="00FE2480" w:rsidRPr="00FE2480">
            <w:r w:rsidRPr="00FE2480">
              <w:t>42588898414</w:t>
            </w:r>
          </w:p>
        </w:tc>
        <w:tc>
          <w:tcPr>
            <w:tcW w:type="dxa" w:w="1151"/>
            <w:hideMark/>
          </w:tcPr>
          <w:p w:rsidRDefault="00FE2480" w:rsidR="00FE2480" w:rsidRPr="00FE2480">
            <w:r w:rsidRPr="00FE2480">
              <w:t>Ind. zona Istok, R.Steinera 7, 40000 Čakovec</w:t>
            </w:r>
          </w:p>
        </w:tc>
        <w:tc>
          <w:tcPr>
            <w:tcW w:type="dxa" w:w="917"/>
            <w:hideMark/>
          </w:tcPr>
          <w:p w:rsidRDefault="00FE2480" w:rsidP="00FE2480" w:rsidR="00FE2480" w:rsidRPr="00FE2480">
            <w:r w:rsidRPr="00FE2480">
              <w:t>7.753,75</w:t>
            </w:r>
          </w:p>
        </w:tc>
        <w:tc>
          <w:tcPr>
            <w:tcW w:type="dxa" w:w="840"/>
            <w:hideMark/>
          </w:tcPr>
          <w:p w:rsidRDefault="00FE2480" w:rsidP="00FE2480" w:rsidR="00FE2480" w:rsidRPr="00FE2480">
            <w:r w:rsidRPr="00FE2480">
              <w:t>0,8726%</w:t>
            </w:r>
          </w:p>
        </w:tc>
      </w:tr>
      <w:tr w:rsidTr="00FE2480" w:rsidR="00FE2480" w:rsidRPr="00FE2480">
        <w:trPr>
          <w:trHeight w:val="1602"/>
        </w:trPr>
        <w:tc>
          <w:tcPr>
            <w:tcW w:type="dxa" w:w="1006"/>
            <w:noWrap/>
            <w:hideMark/>
          </w:tcPr>
          <w:p w:rsidRDefault="00FE2480" w:rsidP="00FE2480" w:rsidR="00FE2480" w:rsidRPr="00FE2480">
            <w:r w:rsidRPr="00FE2480">
              <w:t>13</w:t>
            </w:r>
          </w:p>
        </w:tc>
        <w:tc>
          <w:tcPr>
            <w:tcW w:type="dxa" w:w="1470"/>
            <w:hideMark/>
          </w:tcPr>
          <w:p w:rsidRDefault="00FE2480" w:rsidR="00FE2480" w:rsidRPr="00FE2480">
            <w:r w:rsidRPr="00FE2480">
              <w:t>BLIC TRANS d.o.o. za trgovinu, prijevoz i ugostiteljstvo</w:t>
            </w:r>
          </w:p>
        </w:tc>
        <w:tc>
          <w:tcPr>
            <w:tcW w:type="dxa" w:w="1100"/>
            <w:hideMark/>
          </w:tcPr>
          <w:p w:rsidRDefault="00FE2480" w:rsidP="00FE2480" w:rsidR="00FE2480" w:rsidRPr="00FE2480">
            <w:r w:rsidRPr="00FE2480">
              <w:t>77105539078</w:t>
            </w:r>
          </w:p>
        </w:tc>
        <w:tc>
          <w:tcPr>
            <w:tcW w:type="dxa" w:w="1151"/>
            <w:hideMark/>
          </w:tcPr>
          <w:p w:rsidRDefault="00FE2480" w:rsidR="00FE2480" w:rsidRPr="00FE2480">
            <w:r w:rsidRPr="00FE2480">
              <w:t>Brezovička cesta 31, 10000 Zagreb</w:t>
            </w:r>
          </w:p>
        </w:tc>
        <w:tc>
          <w:tcPr>
            <w:tcW w:type="dxa" w:w="917"/>
            <w:hideMark/>
          </w:tcPr>
          <w:p w:rsidRDefault="00FE2480" w:rsidP="00FE2480" w:rsidR="00FE2480" w:rsidRPr="00FE2480">
            <w:r w:rsidRPr="00FE2480">
              <w:t>5.000,00</w:t>
            </w:r>
          </w:p>
        </w:tc>
        <w:tc>
          <w:tcPr>
            <w:tcW w:type="dxa" w:w="840"/>
            <w:hideMark/>
          </w:tcPr>
          <w:p w:rsidRDefault="00FE2480" w:rsidP="00FE2480" w:rsidR="00FE2480" w:rsidRPr="00FE2480">
            <w:r w:rsidRPr="00FE2480">
              <w:t>0,5627%</w:t>
            </w:r>
          </w:p>
        </w:tc>
      </w:tr>
      <w:tr w:rsidTr="00FE2480" w:rsidR="00FE2480" w:rsidRPr="00FE2480">
        <w:trPr>
          <w:trHeight w:val="1602"/>
        </w:trPr>
        <w:tc>
          <w:tcPr>
            <w:tcW w:type="dxa" w:w="1006"/>
            <w:noWrap/>
            <w:hideMark/>
          </w:tcPr>
          <w:p w:rsidRDefault="00FE2480" w:rsidP="00FE2480" w:rsidR="00FE2480" w:rsidRPr="00FE2480">
            <w:r w:rsidRPr="00FE2480">
              <w:lastRenderedPageBreak/>
              <w:t>14</w:t>
            </w:r>
          </w:p>
        </w:tc>
        <w:tc>
          <w:tcPr>
            <w:tcW w:type="dxa" w:w="1470"/>
            <w:hideMark/>
          </w:tcPr>
          <w:p w:rsidRDefault="00FE2480" w:rsidR="00FE2480" w:rsidRPr="00FE2480">
            <w:r w:rsidRPr="00FE2480">
              <w:t>BPB TRADE društvo s ograničenom odgovornošću za trgovinu, proizvodnju i usluge</w:t>
            </w:r>
          </w:p>
        </w:tc>
        <w:tc>
          <w:tcPr>
            <w:tcW w:type="dxa" w:w="1100"/>
            <w:hideMark/>
          </w:tcPr>
          <w:p w:rsidRDefault="00FE2480" w:rsidP="00FE2480" w:rsidR="00FE2480" w:rsidRPr="00FE2480">
            <w:r w:rsidRPr="00FE2480">
              <w:t>58103555131</w:t>
            </w:r>
          </w:p>
        </w:tc>
        <w:tc>
          <w:tcPr>
            <w:tcW w:type="dxa" w:w="1151"/>
            <w:hideMark/>
          </w:tcPr>
          <w:p w:rsidRDefault="00FE2480" w:rsidR="00FE2480" w:rsidRPr="00FE2480">
            <w:r w:rsidRPr="00FE2480">
              <w:t>Tomašica 11, 43280 Tomašica</w:t>
            </w:r>
          </w:p>
        </w:tc>
        <w:tc>
          <w:tcPr>
            <w:tcW w:type="dxa" w:w="917"/>
            <w:hideMark/>
          </w:tcPr>
          <w:p w:rsidRDefault="00FE2480" w:rsidP="00FE2480" w:rsidR="00FE2480" w:rsidRPr="00FE2480">
            <w:r w:rsidRPr="00FE2480">
              <w:t>4.050,00</w:t>
            </w:r>
          </w:p>
        </w:tc>
        <w:tc>
          <w:tcPr>
            <w:tcW w:type="dxa" w:w="840"/>
            <w:hideMark/>
          </w:tcPr>
          <w:p w:rsidRDefault="00FE2480" w:rsidP="00FE2480" w:rsidR="00FE2480" w:rsidRPr="00FE2480">
            <w:r w:rsidRPr="00FE2480">
              <w:t>0,4558%</w:t>
            </w:r>
          </w:p>
        </w:tc>
      </w:tr>
      <w:tr w:rsidTr="00FE2480" w:rsidR="00FE2480" w:rsidRPr="00FE2480">
        <w:trPr>
          <w:trHeight w:val="1602"/>
        </w:trPr>
        <w:tc>
          <w:tcPr>
            <w:tcW w:type="dxa" w:w="1006"/>
            <w:noWrap/>
            <w:hideMark/>
          </w:tcPr>
          <w:p w:rsidRDefault="00FE2480" w:rsidP="00FE2480" w:rsidR="00FE2480" w:rsidRPr="00FE2480">
            <w:r w:rsidRPr="00FE2480">
              <w:t>15</w:t>
            </w:r>
          </w:p>
        </w:tc>
        <w:tc>
          <w:tcPr>
            <w:tcW w:type="dxa" w:w="1470"/>
            <w:hideMark/>
          </w:tcPr>
          <w:p w:rsidRDefault="00FE2480" w:rsidR="00FE2480" w:rsidRPr="00FE2480">
            <w:r w:rsidRPr="00FE2480">
              <w:t>CANABIS, društvo s ograničenom odgovornošću za trgovinu, proizvodnju i usluge</w:t>
            </w:r>
          </w:p>
        </w:tc>
        <w:tc>
          <w:tcPr>
            <w:tcW w:type="dxa" w:w="1100"/>
            <w:hideMark/>
          </w:tcPr>
          <w:p w:rsidRDefault="00FE2480" w:rsidP="00FE2480" w:rsidR="00FE2480" w:rsidRPr="00FE2480">
            <w:r w:rsidRPr="00FE2480">
              <w:t>69609710910</w:t>
            </w:r>
          </w:p>
        </w:tc>
        <w:tc>
          <w:tcPr>
            <w:tcW w:type="dxa" w:w="1151"/>
            <w:hideMark/>
          </w:tcPr>
          <w:p w:rsidRDefault="00FE2480" w:rsidR="00FE2480" w:rsidRPr="00FE2480">
            <w:r w:rsidRPr="00FE2480">
              <w:t>Bostanci 1, 31555 Črnkovci</w:t>
            </w:r>
          </w:p>
        </w:tc>
        <w:tc>
          <w:tcPr>
            <w:tcW w:type="dxa" w:w="917"/>
            <w:hideMark/>
          </w:tcPr>
          <w:p w:rsidRDefault="00FE2480" w:rsidP="00FE2480" w:rsidR="00FE2480" w:rsidRPr="00FE2480">
            <w:r w:rsidRPr="00FE2480">
              <w:t>3.598,13</w:t>
            </w:r>
          </w:p>
        </w:tc>
        <w:tc>
          <w:tcPr>
            <w:tcW w:type="dxa" w:w="840"/>
            <w:hideMark/>
          </w:tcPr>
          <w:p w:rsidRDefault="00FE2480" w:rsidP="00FE2480" w:rsidR="00FE2480" w:rsidRPr="00FE2480">
            <w:r w:rsidRPr="00FE2480">
              <w:t>0,4049%</w:t>
            </w:r>
          </w:p>
        </w:tc>
      </w:tr>
      <w:tr w:rsidTr="00FE2480" w:rsidR="00FE2480" w:rsidRPr="00FE2480">
        <w:trPr>
          <w:trHeight w:val="1602"/>
        </w:trPr>
        <w:tc>
          <w:tcPr>
            <w:tcW w:type="dxa" w:w="1006"/>
            <w:noWrap/>
            <w:hideMark/>
          </w:tcPr>
          <w:p w:rsidRDefault="00FE2480" w:rsidP="00FE2480" w:rsidR="00FE2480" w:rsidRPr="00FE2480">
            <w:r w:rsidRPr="00FE2480">
              <w:t>16</w:t>
            </w:r>
          </w:p>
        </w:tc>
        <w:tc>
          <w:tcPr>
            <w:tcW w:type="dxa" w:w="1470"/>
            <w:hideMark/>
          </w:tcPr>
          <w:p w:rsidRDefault="00FE2480" w:rsidR="00FE2480" w:rsidRPr="00FE2480">
            <w:r w:rsidRPr="00FE2480">
              <w:t>CIAN društvo s ograničenom odgovornošću za sanitarnu zaštitu čovjekove okoline</w:t>
            </w:r>
          </w:p>
        </w:tc>
        <w:tc>
          <w:tcPr>
            <w:tcW w:type="dxa" w:w="1100"/>
            <w:hideMark/>
          </w:tcPr>
          <w:p w:rsidRDefault="00FE2480" w:rsidP="00FE2480" w:rsidR="00FE2480" w:rsidRPr="00FE2480">
            <w:r w:rsidRPr="00FE2480">
              <w:t>4201603871</w:t>
            </w:r>
          </w:p>
        </w:tc>
        <w:tc>
          <w:tcPr>
            <w:tcW w:type="dxa" w:w="1151"/>
            <w:hideMark/>
          </w:tcPr>
          <w:p w:rsidRDefault="00FE2480" w:rsidR="00FE2480" w:rsidRPr="00FE2480">
            <w:r w:rsidRPr="00FE2480">
              <w:t>Varaždinska Ulica 51, 21000 Split</w:t>
            </w:r>
          </w:p>
        </w:tc>
        <w:tc>
          <w:tcPr>
            <w:tcW w:type="dxa" w:w="917"/>
            <w:hideMark/>
          </w:tcPr>
          <w:p w:rsidRDefault="00FE2480" w:rsidP="00FE2480" w:rsidR="00FE2480" w:rsidRPr="00FE2480">
            <w:r w:rsidRPr="00FE2480">
              <w:t>11.648,75</w:t>
            </w:r>
          </w:p>
        </w:tc>
        <w:tc>
          <w:tcPr>
            <w:tcW w:type="dxa" w:w="840"/>
            <w:hideMark/>
          </w:tcPr>
          <w:p w:rsidRDefault="00FE2480" w:rsidP="00FE2480" w:rsidR="00FE2480" w:rsidRPr="00FE2480">
            <w:r w:rsidRPr="00FE2480">
              <w:t>1,3110%</w:t>
            </w:r>
          </w:p>
        </w:tc>
      </w:tr>
      <w:tr w:rsidTr="00FE2480" w:rsidR="00FE2480" w:rsidRPr="00FE2480">
        <w:trPr>
          <w:trHeight w:val="1602"/>
        </w:trPr>
        <w:tc>
          <w:tcPr>
            <w:tcW w:type="dxa" w:w="1006"/>
            <w:noWrap/>
            <w:hideMark/>
          </w:tcPr>
          <w:p w:rsidRDefault="00FE2480" w:rsidP="00FE2480" w:rsidR="00FE2480" w:rsidRPr="00FE2480">
            <w:r w:rsidRPr="00FE2480">
              <w:t>17</w:t>
            </w:r>
          </w:p>
        </w:tc>
        <w:tc>
          <w:tcPr>
            <w:tcW w:type="dxa" w:w="1470"/>
            <w:hideMark/>
          </w:tcPr>
          <w:p w:rsidRDefault="00FE2480" w:rsidR="00FE2480" w:rsidRPr="00FE2480">
            <w:r w:rsidRPr="00FE2480">
              <w:t>COMPA -COMMERCE društvo s ograničenom odgovornošću za export import i međunarodnu špediciju</w:t>
            </w:r>
          </w:p>
        </w:tc>
        <w:tc>
          <w:tcPr>
            <w:tcW w:type="dxa" w:w="1100"/>
            <w:hideMark/>
          </w:tcPr>
          <w:p w:rsidRDefault="00FE2480" w:rsidP="00FE2480" w:rsidR="00FE2480" w:rsidRPr="00FE2480">
            <w:r w:rsidRPr="00FE2480">
              <w:t>49221473404</w:t>
            </w:r>
          </w:p>
        </w:tc>
        <w:tc>
          <w:tcPr>
            <w:tcW w:type="dxa" w:w="1151"/>
            <w:hideMark/>
          </w:tcPr>
          <w:p w:rsidRDefault="00FE2480" w:rsidR="00FE2480" w:rsidRPr="00FE2480">
            <w:r w:rsidRPr="00FE2480">
              <w:t>Vrboran 2, 21000 Split</w:t>
            </w:r>
          </w:p>
        </w:tc>
        <w:tc>
          <w:tcPr>
            <w:tcW w:type="dxa" w:w="917"/>
            <w:hideMark/>
          </w:tcPr>
          <w:p w:rsidRDefault="00FE2480" w:rsidP="00FE2480" w:rsidR="00FE2480" w:rsidRPr="00FE2480">
            <w:r w:rsidRPr="00FE2480">
              <w:t>1.186,25</w:t>
            </w:r>
          </w:p>
        </w:tc>
        <w:tc>
          <w:tcPr>
            <w:tcW w:type="dxa" w:w="840"/>
            <w:hideMark/>
          </w:tcPr>
          <w:p w:rsidRDefault="00FE2480" w:rsidP="00FE2480" w:rsidR="00FE2480" w:rsidRPr="00FE2480">
            <w:r w:rsidRPr="00FE2480">
              <w:t>0,1335%</w:t>
            </w:r>
          </w:p>
        </w:tc>
      </w:tr>
      <w:tr w:rsidTr="00FE2480" w:rsidR="00FE2480" w:rsidRPr="00FE2480">
        <w:trPr>
          <w:trHeight w:val="1602"/>
        </w:trPr>
        <w:tc>
          <w:tcPr>
            <w:tcW w:type="dxa" w:w="1006"/>
            <w:noWrap/>
            <w:hideMark/>
          </w:tcPr>
          <w:p w:rsidRDefault="00FE2480" w:rsidP="00FE2480" w:rsidR="00FE2480" w:rsidRPr="00FE2480">
            <w:r w:rsidRPr="00FE2480">
              <w:t>18</w:t>
            </w:r>
          </w:p>
        </w:tc>
        <w:tc>
          <w:tcPr>
            <w:tcW w:type="dxa" w:w="1470"/>
            <w:hideMark/>
          </w:tcPr>
          <w:p w:rsidRDefault="00FE2480" w:rsidR="00FE2480" w:rsidRPr="00FE2480">
            <w:r w:rsidRPr="00FE2480">
              <w:t>CROATIA-TRADE export-import, trgovina, društvo s ograničenom odgovornošću, Varaždin</w:t>
            </w:r>
          </w:p>
        </w:tc>
        <w:tc>
          <w:tcPr>
            <w:tcW w:type="dxa" w:w="1100"/>
            <w:hideMark/>
          </w:tcPr>
          <w:p w:rsidRDefault="00FE2480" w:rsidP="00FE2480" w:rsidR="00FE2480" w:rsidRPr="00FE2480">
            <w:r w:rsidRPr="00FE2480">
              <w:t>10926574453</w:t>
            </w:r>
          </w:p>
        </w:tc>
        <w:tc>
          <w:tcPr>
            <w:tcW w:type="dxa" w:w="1151"/>
            <w:hideMark/>
          </w:tcPr>
          <w:p w:rsidRDefault="00FE2480" w:rsidR="00FE2480" w:rsidRPr="00FE2480">
            <w:r w:rsidRPr="00FE2480">
              <w:t>Stjepana Radića 30 H, 42206 Majerje</w:t>
            </w:r>
          </w:p>
        </w:tc>
        <w:tc>
          <w:tcPr>
            <w:tcW w:type="dxa" w:w="917"/>
            <w:hideMark/>
          </w:tcPr>
          <w:p w:rsidRDefault="00FE2480" w:rsidP="00FE2480" w:rsidR="00FE2480" w:rsidRPr="00FE2480">
            <w:r w:rsidRPr="00FE2480">
              <w:t>20.922,84</w:t>
            </w:r>
          </w:p>
        </w:tc>
        <w:tc>
          <w:tcPr>
            <w:tcW w:type="dxa" w:w="840"/>
            <w:hideMark/>
          </w:tcPr>
          <w:p w:rsidRDefault="00FE2480" w:rsidP="00FE2480" w:rsidR="00FE2480" w:rsidRPr="00FE2480">
            <w:r w:rsidRPr="00FE2480">
              <w:t>2,3547%</w:t>
            </w:r>
          </w:p>
        </w:tc>
      </w:tr>
      <w:tr w:rsidTr="00FE2480" w:rsidR="00FE2480" w:rsidRPr="00FE2480">
        <w:trPr>
          <w:trHeight w:val="1602"/>
        </w:trPr>
        <w:tc>
          <w:tcPr>
            <w:tcW w:type="dxa" w:w="1006"/>
            <w:noWrap/>
            <w:hideMark/>
          </w:tcPr>
          <w:p w:rsidRDefault="00FE2480" w:rsidP="00FE2480" w:rsidR="00FE2480" w:rsidRPr="00FE2480">
            <w:r w:rsidRPr="00FE2480">
              <w:t>19</w:t>
            </w:r>
          </w:p>
        </w:tc>
        <w:tc>
          <w:tcPr>
            <w:tcW w:type="dxa" w:w="1470"/>
            <w:hideMark/>
          </w:tcPr>
          <w:p w:rsidRDefault="00FE2480" w:rsidR="00FE2480" w:rsidRPr="00FE2480">
            <w:r w:rsidRPr="00FE2480">
              <w:t>Javni bilježnik JOSIP ČUJEC, Tvrtkova 3, Knin</w:t>
            </w:r>
          </w:p>
        </w:tc>
        <w:tc>
          <w:tcPr>
            <w:tcW w:type="dxa" w:w="1100"/>
            <w:hideMark/>
          </w:tcPr>
          <w:p w:rsidRDefault="00FE2480" w:rsidP="00FE2480" w:rsidR="00FE2480" w:rsidRPr="00FE2480">
            <w:r w:rsidRPr="00FE2480">
              <w:t>47832200361</w:t>
            </w:r>
          </w:p>
        </w:tc>
        <w:tc>
          <w:tcPr>
            <w:tcW w:type="dxa" w:w="1151"/>
            <w:hideMark/>
          </w:tcPr>
          <w:p w:rsidRDefault="00FE2480" w:rsidR="00FE2480" w:rsidRPr="00FE2480">
            <w:r w:rsidRPr="00FE2480">
              <w:t>KRALJA PETRA KREŠIMIRA IV 3, 22300 KNIN</w:t>
            </w:r>
          </w:p>
        </w:tc>
        <w:tc>
          <w:tcPr>
            <w:tcW w:type="dxa" w:w="917"/>
            <w:hideMark/>
          </w:tcPr>
          <w:p w:rsidRDefault="00FE2480" w:rsidP="00FE2480" w:rsidR="00FE2480" w:rsidRPr="00FE2480">
            <w:r w:rsidRPr="00FE2480">
              <w:t>17.326,76</w:t>
            </w:r>
          </w:p>
        </w:tc>
        <w:tc>
          <w:tcPr>
            <w:tcW w:type="dxa" w:w="840"/>
            <w:hideMark/>
          </w:tcPr>
          <w:p w:rsidRDefault="00FE2480" w:rsidP="00FE2480" w:rsidR="00FE2480" w:rsidRPr="00FE2480">
            <w:r w:rsidRPr="00FE2480">
              <w:t>1,9500%</w:t>
            </w:r>
          </w:p>
        </w:tc>
      </w:tr>
      <w:tr w:rsidTr="00FE2480" w:rsidR="00FE2480" w:rsidRPr="00FE2480">
        <w:trPr>
          <w:trHeight w:val="1602"/>
        </w:trPr>
        <w:tc>
          <w:tcPr>
            <w:tcW w:type="dxa" w:w="1006"/>
            <w:noWrap/>
            <w:hideMark/>
          </w:tcPr>
          <w:p w:rsidRDefault="00FE2480" w:rsidP="00FE2480" w:rsidR="00FE2480" w:rsidRPr="00FE2480">
            <w:r w:rsidRPr="00FE2480">
              <w:t>20</w:t>
            </w:r>
          </w:p>
        </w:tc>
        <w:tc>
          <w:tcPr>
            <w:tcW w:type="dxa" w:w="1470"/>
            <w:hideMark/>
          </w:tcPr>
          <w:p w:rsidRDefault="00FE2480" w:rsidR="00FE2480" w:rsidRPr="00FE2480">
            <w:r w:rsidRPr="00FE2480">
              <w:t>DALMACIJAVINO SPLIT društvo s ograničenom odgovornošću za proizvodnju i trgovinu</w:t>
            </w:r>
          </w:p>
        </w:tc>
        <w:tc>
          <w:tcPr>
            <w:tcW w:type="dxa" w:w="1100"/>
            <w:hideMark/>
          </w:tcPr>
          <w:p w:rsidRDefault="00FE2480" w:rsidP="00FE2480" w:rsidR="00FE2480" w:rsidRPr="00FE2480">
            <w:r w:rsidRPr="00FE2480">
              <w:t>1523004193</w:t>
            </w:r>
          </w:p>
        </w:tc>
        <w:tc>
          <w:tcPr>
            <w:tcW w:type="dxa" w:w="1151"/>
            <w:hideMark/>
          </w:tcPr>
          <w:p w:rsidRDefault="00FE2480" w:rsidR="00FE2480" w:rsidRPr="00FE2480">
            <w:r w:rsidRPr="00FE2480">
              <w:t>Ivana Meštrovića 38, 22320 Drniš</w:t>
            </w:r>
          </w:p>
        </w:tc>
        <w:tc>
          <w:tcPr>
            <w:tcW w:type="dxa" w:w="917"/>
            <w:hideMark/>
          </w:tcPr>
          <w:p w:rsidRDefault="00FE2480" w:rsidP="00FE2480" w:rsidR="00FE2480" w:rsidRPr="00FE2480">
            <w:r w:rsidRPr="00FE2480">
              <w:t>9.015,13</w:t>
            </w:r>
          </w:p>
        </w:tc>
        <w:tc>
          <w:tcPr>
            <w:tcW w:type="dxa" w:w="840"/>
            <w:hideMark/>
          </w:tcPr>
          <w:p w:rsidRDefault="00FE2480" w:rsidP="00FE2480" w:rsidR="00FE2480" w:rsidRPr="00FE2480">
            <w:r w:rsidRPr="00FE2480">
              <w:t>1,0146%</w:t>
            </w:r>
          </w:p>
        </w:tc>
      </w:tr>
      <w:tr w:rsidTr="00FE2480" w:rsidR="00FE2480" w:rsidRPr="00FE2480">
        <w:trPr>
          <w:trHeight w:val="1602"/>
        </w:trPr>
        <w:tc>
          <w:tcPr>
            <w:tcW w:type="dxa" w:w="1006"/>
            <w:noWrap/>
            <w:hideMark/>
          </w:tcPr>
          <w:p w:rsidRDefault="00FE2480" w:rsidP="00FE2480" w:rsidR="00FE2480" w:rsidRPr="00FE2480">
            <w:r w:rsidRPr="00FE2480">
              <w:t>21</w:t>
            </w:r>
          </w:p>
        </w:tc>
        <w:tc>
          <w:tcPr>
            <w:tcW w:type="dxa" w:w="1470"/>
            <w:hideMark/>
          </w:tcPr>
          <w:p w:rsidRDefault="00FE2480" w:rsidR="00FE2480" w:rsidRPr="00FE2480">
            <w:r w:rsidRPr="00FE2480">
              <w:t>ODVJETNIK EDO DEKOVIĆ</w:t>
            </w:r>
          </w:p>
        </w:tc>
        <w:tc>
          <w:tcPr>
            <w:tcW w:type="dxa" w:w="1100"/>
            <w:hideMark/>
          </w:tcPr>
          <w:p w:rsidRDefault="00FE2480" w:rsidP="00FE2480" w:rsidR="00FE2480" w:rsidRPr="00FE2480">
            <w:r w:rsidRPr="00FE2480">
              <w:t>10289349050</w:t>
            </w:r>
          </w:p>
        </w:tc>
        <w:tc>
          <w:tcPr>
            <w:tcW w:type="dxa" w:w="1151"/>
            <w:hideMark/>
          </w:tcPr>
          <w:p w:rsidRDefault="00FE2480" w:rsidR="00FE2480" w:rsidRPr="00FE2480">
            <w:r w:rsidRPr="00FE2480">
              <w:t>POLJIČKA CESTA 8, LJUDEVITA POSAVSKOG 15, 21000 SPLIT</w:t>
            </w:r>
          </w:p>
        </w:tc>
        <w:tc>
          <w:tcPr>
            <w:tcW w:type="dxa" w:w="917"/>
            <w:hideMark/>
          </w:tcPr>
          <w:p w:rsidRDefault="00FE2480" w:rsidP="00FE2480" w:rsidR="00FE2480" w:rsidRPr="00FE2480">
            <w:r w:rsidRPr="00FE2480">
              <w:t>16.408,84</w:t>
            </w:r>
          </w:p>
        </w:tc>
        <w:tc>
          <w:tcPr>
            <w:tcW w:type="dxa" w:w="840"/>
            <w:hideMark/>
          </w:tcPr>
          <w:p w:rsidRDefault="00FE2480" w:rsidP="00FE2480" w:rsidR="00FE2480" w:rsidRPr="00FE2480">
            <w:r w:rsidRPr="00FE2480">
              <w:t>1,8467%</w:t>
            </w:r>
          </w:p>
        </w:tc>
      </w:tr>
      <w:tr w:rsidTr="00FE2480" w:rsidR="00FE2480" w:rsidRPr="00FE2480">
        <w:trPr>
          <w:trHeight w:val="1602"/>
        </w:trPr>
        <w:tc>
          <w:tcPr>
            <w:tcW w:type="dxa" w:w="1006"/>
            <w:noWrap/>
            <w:hideMark/>
          </w:tcPr>
          <w:p w:rsidRDefault="00FE2480" w:rsidP="00FE2480" w:rsidR="00FE2480" w:rsidRPr="00FE2480">
            <w:r w:rsidRPr="00FE2480">
              <w:lastRenderedPageBreak/>
              <w:t>22</w:t>
            </w:r>
          </w:p>
        </w:tc>
        <w:tc>
          <w:tcPr>
            <w:tcW w:type="dxa" w:w="1470"/>
            <w:hideMark/>
          </w:tcPr>
          <w:p w:rsidRDefault="00FE2480" w:rsidR="00FE2480" w:rsidRPr="00FE2480">
            <w:r w:rsidRPr="00FE2480">
              <w:t>DUB-INŽENJERING, društvo s ograničenom odgovornošću za upravljanje nekretninama i građenje</w:t>
            </w:r>
          </w:p>
        </w:tc>
        <w:tc>
          <w:tcPr>
            <w:tcW w:type="dxa" w:w="1100"/>
            <w:hideMark/>
          </w:tcPr>
          <w:p w:rsidRDefault="00FE2480" w:rsidP="00FE2480" w:rsidR="00FE2480" w:rsidRPr="00FE2480">
            <w:r w:rsidRPr="00FE2480">
              <w:t>81391368092</w:t>
            </w:r>
          </w:p>
        </w:tc>
        <w:tc>
          <w:tcPr>
            <w:tcW w:type="dxa" w:w="1151"/>
            <w:hideMark/>
          </w:tcPr>
          <w:p w:rsidRDefault="00FE2480" w:rsidR="00FE2480" w:rsidRPr="00FE2480">
            <w:r w:rsidRPr="00FE2480">
              <w:t>Šimićeva 9A, 21000 Split</w:t>
            </w:r>
          </w:p>
        </w:tc>
        <w:tc>
          <w:tcPr>
            <w:tcW w:type="dxa" w:w="917"/>
            <w:hideMark/>
          </w:tcPr>
          <w:p w:rsidRDefault="00FE2480" w:rsidP="00FE2480" w:rsidR="00FE2480" w:rsidRPr="00FE2480">
            <w:r w:rsidRPr="00FE2480">
              <w:t>6.685,67</w:t>
            </w:r>
          </w:p>
        </w:tc>
        <w:tc>
          <w:tcPr>
            <w:tcW w:type="dxa" w:w="840"/>
            <w:hideMark/>
          </w:tcPr>
          <w:p w:rsidRDefault="00FE2480" w:rsidP="00FE2480" w:rsidR="00FE2480" w:rsidRPr="00FE2480">
            <w:r w:rsidRPr="00FE2480">
              <w:t>0,7524%</w:t>
            </w:r>
          </w:p>
        </w:tc>
      </w:tr>
      <w:tr w:rsidTr="00FE2480" w:rsidR="00FE2480" w:rsidRPr="00FE2480">
        <w:trPr>
          <w:trHeight w:val="1602"/>
        </w:trPr>
        <w:tc>
          <w:tcPr>
            <w:tcW w:type="dxa" w:w="1006"/>
            <w:noWrap/>
            <w:hideMark/>
          </w:tcPr>
          <w:p w:rsidRDefault="00FE2480" w:rsidP="00FE2480" w:rsidR="00FE2480" w:rsidRPr="00FE2480">
            <w:r w:rsidRPr="00FE2480">
              <w:t>23</w:t>
            </w:r>
          </w:p>
        </w:tc>
        <w:tc>
          <w:tcPr>
            <w:tcW w:type="dxa" w:w="1470"/>
            <w:hideMark/>
          </w:tcPr>
          <w:p w:rsidRDefault="00FE2480" w:rsidR="00FE2480" w:rsidRPr="00FE2480">
            <w:r w:rsidRPr="00FE2480">
              <w:t>ECS EUROCOMPUTER SYSTEMS d.o.o. za usluge</w:t>
            </w:r>
          </w:p>
        </w:tc>
        <w:tc>
          <w:tcPr>
            <w:tcW w:type="dxa" w:w="1100"/>
            <w:hideMark/>
          </w:tcPr>
          <w:p w:rsidRDefault="00FE2480" w:rsidP="00FE2480" w:rsidR="00FE2480" w:rsidRPr="00FE2480">
            <w:r w:rsidRPr="00FE2480">
              <w:t>72693424464</w:t>
            </w:r>
          </w:p>
        </w:tc>
        <w:tc>
          <w:tcPr>
            <w:tcW w:type="dxa" w:w="1151"/>
            <w:hideMark/>
          </w:tcPr>
          <w:p w:rsidRDefault="00FE2480" w:rsidR="00FE2480" w:rsidRPr="00FE2480">
            <w:r w:rsidRPr="00FE2480">
              <w:t>Maksimirska 120, 10000 Zagreb</w:t>
            </w:r>
          </w:p>
        </w:tc>
        <w:tc>
          <w:tcPr>
            <w:tcW w:type="dxa" w:w="917"/>
            <w:hideMark/>
          </w:tcPr>
          <w:p w:rsidRDefault="00FE2480" w:rsidP="00FE2480" w:rsidR="00FE2480" w:rsidRPr="00FE2480">
            <w:r w:rsidRPr="00FE2480">
              <w:t>4.000,00</w:t>
            </w:r>
          </w:p>
        </w:tc>
        <w:tc>
          <w:tcPr>
            <w:tcW w:type="dxa" w:w="840"/>
            <w:hideMark/>
          </w:tcPr>
          <w:p w:rsidRDefault="00FE2480" w:rsidP="00FE2480" w:rsidR="00FE2480" w:rsidRPr="00FE2480">
            <w:r w:rsidRPr="00FE2480">
              <w:t>0,4502%</w:t>
            </w:r>
          </w:p>
        </w:tc>
      </w:tr>
      <w:tr w:rsidTr="00FE2480" w:rsidR="00FE2480" w:rsidRPr="00FE2480">
        <w:trPr>
          <w:trHeight w:val="1602"/>
        </w:trPr>
        <w:tc>
          <w:tcPr>
            <w:tcW w:type="dxa" w:w="1006"/>
            <w:noWrap/>
            <w:hideMark/>
          </w:tcPr>
          <w:p w:rsidRDefault="00FE2480" w:rsidP="00FE2480" w:rsidR="00FE2480" w:rsidRPr="00FE2480">
            <w:r w:rsidRPr="00FE2480">
              <w:t>24</w:t>
            </w:r>
          </w:p>
        </w:tc>
        <w:tc>
          <w:tcPr>
            <w:tcW w:type="dxa" w:w="1470"/>
            <w:hideMark/>
          </w:tcPr>
          <w:p w:rsidRDefault="00FE2480" w:rsidR="00FE2480" w:rsidRPr="00FE2480">
            <w:r w:rsidRPr="00FE2480">
              <w:t>EKO DRUŽBA d.o.o. za trgovinu, prijevoz i ugostiteljstvo</w:t>
            </w:r>
          </w:p>
        </w:tc>
        <w:tc>
          <w:tcPr>
            <w:tcW w:type="dxa" w:w="1100"/>
            <w:hideMark/>
          </w:tcPr>
          <w:p w:rsidRDefault="00FE2480" w:rsidP="00FE2480" w:rsidR="00FE2480" w:rsidRPr="00FE2480">
            <w:r w:rsidRPr="00FE2480">
              <w:t>42577653569</w:t>
            </w:r>
          </w:p>
        </w:tc>
        <w:tc>
          <w:tcPr>
            <w:tcW w:type="dxa" w:w="1151"/>
            <w:hideMark/>
          </w:tcPr>
          <w:p w:rsidRDefault="00FE2480" w:rsidR="00FE2480" w:rsidRPr="00FE2480">
            <w:r w:rsidRPr="00FE2480">
              <w:t>Antofagaste 12, 21000 Split</w:t>
            </w:r>
          </w:p>
        </w:tc>
        <w:tc>
          <w:tcPr>
            <w:tcW w:type="dxa" w:w="917"/>
            <w:hideMark/>
          </w:tcPr>
          <w:p w:rsidRDefault="00FE2480" w:rsidP="00FE2480" w:rsidR="00FE2480" w:rsidRPr="00FE2480">
            <w:r w:rsidRPr="00FE2480">
              <w:t>4.987,22</w:t>
            </w:r>
          </w:p>
        </w:tc>
        <w:tc>
          <w:tcPr>
            <w:tcW w:type="dxa" w:w="840"/>
            <w:hideMark/>
          </w:tcPr>
          <w:p w:rsidRDefault="00FE2480" w:rsidP="00FE2480" w:rsidR="00FE2480" w:rsidRPr="00FE2480">
            <w:r w:rsidRPr="00FE2480">
              <w:t>0,5613%</w:t>
            </w:r>
          </w:p>
        </w:tc>
      </w:tr>
      <w:tr w:rsidTr="00FE2480" w:rsidR="00FE2480" w:rsidRPr="00FE2480">
        <w:trPr>
          <w:trHeight w:val="1602"/>
        </w:trPr>
        <w:tc>
          <w:tcPr>
            <w:tcW w:type="dxa" w:w="1006"/>
            <w:noWrap/>
            <w:hideMark/>
          </w:tcPr>
          <w:p w:rsidRDefault="00FE2480" w:rsidP="00FE2480" w:rsidR="00FE2480" w:rsidRPr="00FE2480">
            <w:r w:rsidRPr="00FE2480">
              <w:t>25</w:t>
            </w:r>
          </w:p>
        </w:tc>
        <w:tc>
          <w:tcPr>
            <w:tcW w:type="dxa" w:w="1470"/>
            <w:hideMark/>
          </w:tcPr>
          <w:p w:rsidRDefault="00FE2480" w:rsidR="00FE2480" w:rsidRPr="00FE2480">
            <w:r w:rsidRPr="00FE2480">
              <w:t>EMI STIL društvo s ograničenom odgovornošću za proizvodnju namještaja</w:t>
            </w:r>
          </w:p>
        </w:tc>
        <w:tc>
          <w:tcPr>
            <w:tcW w:type="dxa" w:w="1100"/>
            <w:hideMark/>
          </w:tcPr>
          <w:p w:rsidRDefault="00FE2480" w:rsidP="00FE2480" w:rsidR="00FE2480" w:rsidRPr="00FE2480">
            <w:r w:rsidRPr="00FE2480">
              <w:t>32442521857</w:t>
            </w:r>
          </w:p>
        </w:tc>
        <w:tc>
          <w:tcPr>
            <w:tcW w:type="dxa" w:w="1151"/>
            <w:hideMark/>
          </w:tcPr>
          <w:p w:rsidRDefault="00FE2480" w:rsidR="00FE2480" w:rsidRPr="00FE2480">
            <w:r w:rsidRPr="00FE2480">
              <w:t>Vladimira Nazora 47, 40000 Novo Selo Rok</w:t>
            </w:r>
          </w:p>
        </w:tc>
        <w:tc>
          <w:tcPr>
            <w:tcW w:type="dxa" w:w="917"/>
            <w:hideMark/>
          </w:tcPr>
          <w:p w:rsidRDefault="00FE2480" w:rsidP="00FE2480" w:rsidR="00FE2480" w:rsidRPr="00FE2480">
            <w:r w:rsidRPr="00FE2480">
              <w:t>3.325,00</w:t>
            </w:r>
          </w:p>
        </w:tc>
        <w:tc>
          <w:tcPr>
            <w:tcW w:type="dxa" w:w="840"/>
            <w:hideMark/>
          </w:tcPr>
          <w:p w:rsidRDefault="00FE2480" w:rsidP="00FE2480" w:rsidR="00FE2480" w:rsidRPr="00FE2480">
            <w:r w:rsidRPr="00FE2480">
              <w:t>0,3742%</w:t>
            </w:r>
          </w:p>
        </w:tc>
      </w:tr>
      <w:tr w:rsidTr="00FE2480" w:rsidR="00FE2480" w:rsidRPr="00FE2480">
        <w:trPr>
          <w:trHeight w:val="1602"/>
        </w:trPr>
        <w:tc>
          <w:tcPr>
            <w:tcW w:type="dxa" w:w="1006"/>
            <w:noWrap/>
            <w:hideMark/>
          </w:tcPr>
          <w:p w:rsidRDefault="00FE2480" w:rsidP="00FE2480" w:rsidR="00FE2480" w:rsidRPr="00FE2480">
            <w:r w:rsidRPr="00FE2480">
              <w:t>26</w:t>
            </w:r>
          </w:p>
        </w:tc>
        <w:tc>
          <w:tcPr>
            <w:tcW w:type="dxa" w:w="1470"/>
            <w:hideMark/>
          </w:tcPr>
          <w:p w:rsidRDefault="00FE2480" w:rsidR="00FE2480" w:rsidRPr="00FE2480">
            <w:r w:rsidRPr="00FE2480">
              <w:t>EURO DAUS 1963 dioničko društvo za trgovinu, servis vozila i putničke agencije</w:t>
            </w:r>
          </w:p>
        </w:tc>
        <w:tc>
          <w:tcPr>
            <w:tcW w:type="dxa" w:w="1100"/>
            <w:hideMark/>
          </w:tcPr>
          <w:p w:rsidRDefault="00FE2480" w:rsidP="00FE2480" w:rsidR="00FE2480" w:rsidRPr="00FE2480">
            <w:r w:rsidRPr="00FE2480">
              <w:t>76091191033</w:t>
            </w:r>
          </w:p>
        </w:tc>
        <w:tc>
          <w:tcPr>
            <w:tcW w:type="dxa" w:w="1151"/>
            <w:hideMark/>
          </w:tcPr>
          <w:p w:rsidRDefault="00FE2480" w:rsidR="00FE2480" w:rsidRPr="00FE2480">
            <w:r w:rsidRPr="00FE2480">
              <w:t>Put Mostina 1, 21000 Split</w:t>
            </w:r>
          </w:p>
        </w:tc>
        <w:tc>
          <w:tcPr>
            <w:tcW w:type="dxa" w:w="917"/>
            <w:hideMark/>
          </w:tcPr>
          <w:p w:rsidRDefault="00FE2480" w:rsidP="00FE2480" w:rsidR="00FE2480" w:rsidRPr="00FE2480">
            <w:r w:rsidRPr="00FE2480">
              <w:t>12.000,00</w:t>
            </w:r>
          </w:p>
        </w:tc>
        <w:tc>
          <w:tcPr>
            <w:tcW w:type="dxa" w:w="840"/>
            <w:hideMark/>
          </w:tcPr>
          <w:p w:rsidRDefault="00FE2480" w:rsidP="00FE2480" w:rsidR="00FE2480" w:rsidRPr="00FE2480">
            <w:r w:rsidRPr="00FE2480">
              <w:t>1,3505%</w:t>
            </w:r>
          </w:p>
        </w:tc>
      </w:tr>
      <w:tr w:rsidTr="00FE2480" w:rsidR="00FE2480" w:rsidRPr="00FE2480">
        <w:trPr>
          <w:trHeight w:val="1602"/>
        </w:trPr>
        <w:tc>
          <w:tcPr>
            <w:tcW w:type="dxa" w:w="1006"/>
            <w:noWrap/>
            <w:hideMark/>
          </w:tcPr>
          <w:p w:rsidRDefault="00FE2480" w:rsidP="00FE2480" w:rsidR="00FE2480" w:rsidRPr="00FE2480">
            <w:r w:rsidRPr="00FE2480">
              <w:t>27</w:t>
            </w:r>
          </w:p>
        </w:tc>
        <w:tc>
          <w:tcPr>
            <w:tcW w:type="dxa" w:w="1470"/>
            <w:hideMark/>
          </w:tcPr>
          <w:p w:rsidRDefault="00FE2480" w:rsidR="00FE2480" w:rsidRPr="00FE2480">
            <w:r w:rsidRPr="00FE2480">
              <w:t>EUROPAK društvo s ograničenom odgovornošću za proizvodnju, trgovinu i usluge</w:t>
            </w:r>
          </w:p>
        </w:tc>
        <w:tc>
          <w:tcPr>
            <w:tcW w:type="dxa" w:w="1100"/>
            <w:hideMark/>
          </w:tcPr>
          <w:p w:rsidRDefault="00FE2480" w:rsidP="00FE2480" w:rsidR="00FE2480" w:rsidRPr="00FE2480">
            <w:r w:rsidRPr="00FE2480">
              <w:t>71119366100</w:t>
            </w:r>
          </w:p>
        </w:tc>
        <w:tc>
          <w:tcPr>
            <w:tcW w:type="dxa" w:w="1151"/>
            <w:hideMark/>
          </w:tcPr>
          <w:p w:rsidRDefault="00FE2480" w:rsidR="00FE2480" w:rsidRPr="00FE2480">
            <w:r w:rsidRPr="00FE2480">
              <w:t>Savski gaj XIII. 4, 10000 Zagreb</w:t>
            </w:r>
          </w:p>
        </w:tc>
        <w:tc>
          <w:tcPr>
            <w:tcW w:type="dxa" w:w="917"/>
            <w:hideMark/>
          </w:tcPr>
          <w:p w:rsidRDefault="00FE2480" w:rsidP="00FE2480" w:rsidR="00FE2480" w:rsidRPr="00FE2480">
            <w:r w:rsidRPr="00FE2480">
              <w:t>3.935,35</w:t>
            </w:r>
          </w:p>
        </w:tc>
        <w:tc>
          <w:tcPr>
            <w:tcW w:type="dxa" w:w="840"/>
            <w:hideMark/>
          </w:tcPr>
          <w:p w:rsidRDefault="00FE2480" w:rsidP="00FE2480" w:rsidR="00FE2480" w:rsidRPr="00FE2480">
            <w:r w:rsidRPr="00FE2480">
              <w:t>0,4429%</w:t>
            </w:r>
          </w:p>
        </w:tc>
      </w:tr>
      <w:tr w:rsidTr="00FE2480" w:rsidR="00FE2480" w:rsidRPr="00FE2480">
        <w:trPr>
          <w:trHeight w:val="1602"/>
        </w:trPr>
        <w:tc>
          <w:tcPr>
            <w:tcW w:type="dxa" w:w="1006"/>
            <w:noWrap/>
            <w:hideMark/>
          </w:tcPr>
          <w:p w:rsidRDefault="00FE2480" w:rsidP="00FE2480" w:rsidR="00FE2480" w:rsidRPr="00FE2480">
            <w:r w:rsidRPr="00FE2480">
              <w:t>28</w:t>
            </w:r>
          </w:p>
        </w:tc>
        <w:tc>
          <w:tcPr>
            <w:tcW w:type="dxa" w:w="1470"/>
            <w:hideMark/>
          </w:tcPr>
          <w:p w:rsidRDefault="00FE2480" w:rsidR="00FE2480" w:rsidRPr="00FE2480">
            <w:r w:rsidRPr="00FE2480">
              <w:t>FOOD.com  SERVIS d.o.o. za prodaju i servis</w:t>
            </w:r>
          </w:p>
        </w:tc>
        <w:tc>
          <w:tcPr>
            <w:tcW w:type="dxa" w:w="1100"/>
            <w:hideMark/>
          </w:tcPr>
          <w:p w:rsidRDefault="00FE2480" w:rsidP="00FE2480" w:rsidR="00FE2480" w:rsidRPr="00FE2480">
            <w:r w:rsidRPr="00FE2480">
              <w:t>33488911484</w:t>
            </w:r>
          </w:p>
        </w:tc>
        <w:tc>
          <w:tcPr>
            <w:tcW w:type="dxa" w:w="1151"/>
            <w:hideMark/>
          </w:tcPr>
          <w:p w:rsidRDefault="00FE2480" w:rsidR="00FE2480" w:rsidRPr="00FE2480">
            <w:r w:rsidRPr="00FE2480">
              <w:t>Kovinska 4a, 10000 Zagreb</w:t>
            </w:r>
          </w:p>
        </w:tc>
        <w:tc>
          <w:tcPr>
            <w:tcW w:type="dxa" w:w="917"/>
            <w:hideMark/>
          </w:tcPr>
          <w:p w:rsidRDefault="00FE2480" w:rsidP="00FE2480" w:rsidR="00FE2480" w:rsidRPr="00FE2480">
            <w:r w:rsidRPr="00FE2480">
              <w:t>2.087,38</w:t>
            </w:r>
          </w:p>
        </w:tc>
        <w:tc>
          <w:tcPr>
            <w:tcW w:type="dxa" w:w="840"/>
            <w:hideMark/>
          </w:tcPr>
          <w:p w:rsidRDefault="00FE2480" w:rsidP="00FE2480" w:rsidR="00FE2480" w:rsidRPr="00FE2480">
            <w:r w:rsidRPr="00FE2480">
              <w:t>0,2349%</w:t>
            </w:r>
          </w:p>
        </w:tc>
      </w:tr>
      <w:tr w:rsidTr="00FE2480" w:rsidR="00FE2480" w:rsidRPr="00FE2480">
        <w:trPr>
          <w:trHeight w:val="1602"/>
        </w:trPr>
        <w:tc>
          <w:tcPr>
            <w:tcW w:type="dxa" w:w="1006"/>
            <w:noWrap/>
            <w:hideMark/>
          </w:tcPr>
          <w:p w:rsidRDefault="00FE2480" w:rsidP="00FE2480" w:rsidR="00FE2480" w:rsidRPr="00FE2480">
            <w:r w:rsidRPr="00FE2480">
              <w:t>29</w:t>
            </w:r>
          </w:p>
        </w:tc>
        <w:tc>
          <w:tcPr>
            <w:tcW w:type="dxa" w:w="1470"/>
            <w:hideMark/>
          </w:tcPr>
          <w:p w:rsidRDefault="00FE2480" w:rsidR="00FE2480" w:rsidRPr="00FE2480">
            <w:r w:rsidRPr="00FE2480">
              <w:t>FOOD.com 3 d.o.o. za prodaju i usluge</w:t>
            </w:r>
          </w:p>
        </w:tc>
        <w:tc>
          <w:tcPr>
            <w:tcW w:type="dxa" w:w="1100"/>
            <w:hideMark/>
          </w:tcPr>
          <w:p w:rsidRDefault="00FE2480" w:rsidP="00FE2480" w:rsidR="00FE2480" w:rsidRPr="00FE2480">
            <w:r w:rsidRPr="00FE2480">
              <w:t>1245025121</w:t>
            </w:r>
          </w:p>
        </w:tc>
        <w:tc>
          <w:tcPr>
            <w:tcW w:type="dxa" w:w="1151"/>
            <w:hideMark/>
          </w:tcPr>
          <w:p w:rsidRDefault="00FE2480" w:rsidR="00FE2480" w:rsidRPr="00FE2480">
            <w:r w:rsidRPr="00FE2480">
              <w:t>Kovinska 4a, 10000 Zagreb</w:t>
            </w:r>
          </w:p>
        </w:tc>
        <w:tc>
          <w:tcPr>
            <w:tcW w:type="dxa" w:w="917"/>
            <w:hideMark/>
          </w:tcPr>
          <w:p w:rsidRDefault="00FE2480" w:rsidP="00FE2480" w:rsidR="00FE2480" w:rsidRPr="00FE2480">
            <w:r w:rsidRPr="00FE2480">
              <w:t>6.884,08</w:t>
            </w:r>
          </w:p>
        </w:tc>
        <w:tc>
          <w:tcPr>
            <w:tcW w:type="dxa" w:w="840"/>
            <w:hideMark/>
          </w:tcPr>
          <w:p w:rsidRDefault="00FE2480" w:rsidP="00FE2480" w:rsidR="00FE2480" w:rsidRPr="00FE2480">
            <w:r w:rsidRPr="00FE2480">
              <w:t>0,7748%</w:t>
            </w:r>
          </w:p>
        </w:tc>
      </w:tr>
      <w:tr w:rsidTr="00FE2480" w:rsidR="00FE2480" w:rsidRPr="00FE2480">
        <w:trPr>
          <w:trHeight w:val="1602"/>
        </w:trPr>
        <w:tc>
          <w:tcPr>
            <w:tcW w:type="dxa" w:w="1006"/>
            <w:noWrap/>
            <w:hideMark/>
          </w:tcPr>
          <w:p w:rsidRDefault="00FE2480" w:rsidP="00FE2480" w:rsidR="00FE2480" w:rsidRPr="00FE2480">
            <w:r w:rsidRPr="00FE2480">
              <w:lastRenderedPageBreak/>
              <w:t>30</w:t>
            </w:r>
          </w:p>
        </w:tc>
        <w:tc>
          <w:tcPr>
            <w:tcW w:type="dxa" w:w="1470"/>
            <w:hideMark/>
          </w:tcPr>
          <w:p w:rsidRDefault="00FE2480" w:rsidR="00FE2480" w:rsidRPr="00FE2480">
            <w:r w:rsidRPr="00FE2480">
              <w:t>FRATELLI PAGANI d. o. o. za trgovinu i usluge</w:t>
            </w:r>
          </w:p>
        </w:tc>
        <w:tc>
          <w:tcPr>
            <w:tcW w:type="dxa" w:w="1100"/>
            <w:hideMark/>
          </w:tcPr>
          <w:p w:rsidRDefault="00FE2480" w:rsidP="00FE2480" w:rsidR="00FE2480" w:rsidRPr="00FE2480">
            <w:r w:rsidRPr="00FE2480">
              <w:t>48258848923</w:t>
            </w:r>
          </w:p>
        </w:tc>
        <w:tc>
          <w:tcPr>
            <w:tcW w:type="dxa" w:w="1151"/>
            <w:hideMark/>
          </w:tcPr>
          <w:p w:rsidRDefault="00FE2480" w:rsidR="00FE2480" w:rsidRPr="00FE2480">
            <w:r w:rsidRPr="00FE2480">
              <w:t>Vukovarska 10a, 51000 Rijeka</w:t>
            </w:r>
          </w:p>
        </w:tc>
        <w:tc>
          <w:tcPr>
            <w:tcW w:type="dxa" w:w="917"/>
            <w:hideMark/>
          </w:tcPr>
          <w:p w:rsidRDefault="00FE2480" w:rsidP="00FE2480" w:rsidR="00FE2480" w:rsidRPr="00FE2480">
            <w:r w:rsidRPr="00FE2480">
              <w:t>27.545,64</w:t>
            </w:r>
          </w:p>
        </w:tc>
        <w:tc>
          <w:tcPr>
            <w:tcW w:type="dxa" w:w="840"/>
            <w:hideMark/>
          </w:tcPr>
          <w:p w:rsidRDefault="00FE2480" w:rsidP="00FE2480" w:rsidR="00FE2480" w:rsidRPr="00FE2480">
            <w:r w:rsidRPr="00FE2480">
              <w:t>3,1001%</w:t>
            </w:r>
          </w:p>
        </w:tc>
      </w:tr>
      <w:tr w:rsidTr="00FE2480" w:rsidR="00FE2480" w:rsidRPr="00FE2480">
        <w:trPr>
          <w:trHeight w:val="1602"/>
        </w:trPr>
        <w:tc>
          <w:tcPr>
            <w:tcW w:type="dxa" w:w="1006"/>
            <w:noWrap/>
            <w:hideMark/>
          </w:tcPr>
          <w:p w:rsidRDefault="00FE2480" w:rsidP="00FE2480" w:rsidR="00FE2480" w:rsidRPr="00FE2480">
            <w:r w:rsidRPr="00FE2480">
              <w:t>31</w:t>
            </w:r>
          </w:p>
        </w:tc>
        <w:tc>
          <w:tcPr>
            <w:tcW w:type="dxa" w:w="1470"/>
            <w:hideMark/>
          </w:tcPr>
          <w:p w:rsidRDefault="00FE2480" w:rsidR="00FE2480" w:rsidRPr="00FE2480">
            <w:r w:rsidRPr="00FE2480">
              <w:t>FRUTIKO d.o.o. za trgovinu i usluge</w:t>
            </w:r>
          </w:p>
        </w:tc>
        <w:tc>
          <w:tcPr>
            <w:tcW w:type="dxa" w:w="1100"/>
            <w:hideMark/>
          </w:tcPr>
          <w:p w:rsidRDefault="00FE2480" w:rsidP="00FE2480" w:rsidR="00FE2480" w:rsidRPr="00FE2480">
            <w:r w:rsidRPr="00FE2480">
              <w:t>39515900416</w:t>
            </w:r>
          </w:p>
        </w:tc>
        <w:tc>
          <w:tcPr>
            <w:tcW w:type="dxa" w:w="1151"/>
            <w:hideMark/>
          </w:tcPr>
          <w:p w:rsidRDefault="00FE2480" w:rsidR="00FE2480" w:rsidRPr="00FE2480">
            <w:r w:rsidRPr="00FE2480">
              <w:t>Burićev odvojak 49, 10000 Zagreb</w:t>
            </w:r>
          </w:p>
        </w:tc>
        <w:tc>
          <w:tcPr>
            <w:tcW w:type="dxa" w:w="917"/>
            <w:hideMark/>
          </w:tcPr>
          <w:p w:rsidRDefault="00FE2480" w:rsidP="00FE2480" w:rsidR="00FE2480" w:rsidRPr="00FE2480">
            <w:r w:rsidRPr="00FE2480">
              <w:t>9.375,10</w:t>
            </w:r>
          </w:p>
        </w:tc>
        <w:tc>
          <w:tcPr>
            <w:tcW w:type="dxa" w:w="840"/>
            <w:hideMark/>
          </w:tcPr>
          <w:p w:rsidRDefault="00FE2480" w:rsidP="00FE2480" w:rsidR="00FE2480" w:rsidRPr="00FE2480">
            <w:r w:rsidRPr="00FE2480">
              <w:t>1,0551%</w:t>
            </w:r>
          </w:p>
        </w:tc>
      </w:tr>
      <w:tr w:rsidTr="00FE2480" w:rsidR="00FE2480" w:rsidRPr="00FE2480">
        <w:trPr>
          <w:trHeight w:val="1602"/>
        </w:trPr>
        <w:tc>
          <w:tcPr>
            <w:tcW w:type="dxa" w:w="1006"/>
            <w:noWrap/>
            <w:hideMark/>
          </w:tcPr>
          <w:p w:rsidRDefault="00FE2480" w:rsidP="00FE2480" w:rsidR="00FE2480" w:rsidRPr="00FE2480">
            <w:r w:rsidRPr="00FE2480">
              <w:t>32</w:t>
            </w:r>
          </w:p>
        </w:tc>
        <w:tc>
          <w:tcPr>
            <w:tcW w:type="dxa" w:w="1470"/>
            <w:hideMark/>
          </w:tcPr>
          <w:p w:rsidRDefault="00FE2480" w:rsidR="00FE2480" w:rsidRPr="00FE2480">
            <w:r w:rsidRPr="00FE2480">
              <w:t>GEOMAPA društvo s ograničenom odgovornošću za geodetske poslove i promet nekretninama</w:t>
            </w:r>
          </w:p>
        </w:tc>
        <w:tc>
          <w:tcPr>
            <w:tcW w:type="dxa" w:w="1100"/>
            <w:hideMark/>
          </w:tcPr>
          <w:p w:rsidRDefault="00FE2480" w:rsidP="00FE2480" w:rsidR="00FE2480" w:rsidRPr="00FE2480">
            <w:r w:rsidRPr="00FE2480">
              <w:t>56925040431</w:t>
            </w:r>
          </w:p>
        </w:tc>
        <w:tc>
          <w:tcPr>
            <w:tcW w:type="dxa" w:w="1151"/>
            <w:hideMark/>
          </w:tcPr>
          <w:p w:rsidRDefault="00FE2480" w:rsidR="00FE2480" w:rsidRPr="00FE2480">
            <w:r w:rsidRPr="00FE2480">
              <w:t>Petra Svačića 91, 22320 Drniš</w:t>
            </w:r>
          </w:p>
        </w:tc>
        <w:tc>
          <w:tcPr>
            <w:tcW w:type="dxa" w:w="917"/>
            <w:hideMark/>
          </w:tcPr>
          <w:p w:rsidRDefault="00FE2480" w:rsidP="00FE2480" w:rsidR="00FE2480" w:rsidRPr="00FE2480">
            <w:r w:rsidRPr="00FE2480">
              <w:t>6.250,00</w:t>
            </w:r>
          </w:p>
        </w:tc>
        <w:tc>
          <w:tcPr>
            <w:tcW w:type="dxa" w:w="840"/>
            <w:hideMark/>
          </w:tcPr>
          <w:p w:rsidRDefault="00FE2480" w:rsidP="00FE2480" w:rsidR="00FE2480" w:rsidRPr="00FE2480">
            <w:r w:rsidRPr="00FE2480">
              <w:t>0,7034%</w:t>
            </w:r>
          </w:p>
        </w:tc>
      </w:tr>
      <w:tr w:rsidTr="00FE2480" w:rsidR="00FE2480" w:rsidRPr="00FE2480">
        <w:trPr>
          <w:trHeight w:val="1602"/>
        </w:trPr>
        <w:tc>
          <w:tcPr>
            <w:tcW w:type="dxa" w:w="1006"/>
            <w:noWrap/>
            <w:hideMark/>
          </w:tcPr>
          <w:p w:rsidRDefault="00FE2480" w:rsidP="00FE2480" w:rsidR="00FE2480" w:rsidRPr="00FE2480">
            <w:r w:rsidRPr="00FE2480">
              <w:t>33</w:t>
            </w:r>
          </w:p>
        </w:tc>
        <w:tc>
          <w:tcPr>
            <w:tcW w:type="dxa" w:w="1470"/>
            <w:hideMark/>
          </w:tcPr>
          <w:p w:rsidRDefault="00FE2480" w:rsidR="00FE2480" w:rsidRPr="00FE2480">
            <w:r w:rsidRPr="00FE2480">
              <w:t>GOLUBIĆ I PARTNERI odvjetničko društvo jtd.</w:t>
            </w:r>
          </w:p>
        </w:tc>
        <w:tc>
          <w:tcPr>
            <w:tcW w:type="dxa" w:w="1100"/>
            <w:hideMark/>
          </w:tcPr>
          <w:p w:rsidRDefault="00FE2480" w:rsidP="00FE2480" w:rsidR="00FE2480" w:rsidRPr="00FE2480">
            <w:r w:rsidRPr="00FE2480">
              <w:t>33787960971</w:t>
            </w:r>
          </w:p>
        </w:tc>
        <w:tc>
          <w:tcPr>
            <w:tcW w:type="dxa" w:w="1151"/>
            <w:hideMark/>
          </w:tcPr>
          <w:p w:rsidRDefault="00FE2480" w:rsidR="00FE2480" w:rsidRPr="00FE2480">
            <w:r w:rsidRPr="00FE2480">
              <w:t>Amruševa 13, 10000 Zagreb</w:t>
            </w:r>
          </w:p>
        </w:tc>
        <w:tc>
          <w:tcPr>
            <w:tcW w:type="dxa" w:w="917"/>
            <w:hideMark/>
          </w:tcPr>
          <w:p w:rsidRDefault="00FE2480" w:rsidP="00FE2480" w:rsidR="00FE2480" w:rsidRPr="00FE2480">
            <w:r w:rsidRPr="00FE2480">
              <w:t>17.812,32</w:t>
            </w:r>
          </w:p>
        </w:tc>
        <w:tc>
          <w:tcPr>
            <w:tcW w:type="dxa" w:w="840"/>
            <w:hideMark/>
          </w:tcPr>
          <w:p w:rsidRDefault="00FE2480" w:rsidP="00FE2480" w:rsidR="00FE2480" w:rsidRPr="00FE2480">
            <w:r w:rsidRPr="00FE2480">
              <w:t>2,0046%</w:t>
            </w:r>
          </w:p>
        </w:tc>
      </w:tr>
      <w:tr w:rsidTr="00FE2480" w:rsidR="00FE2480" w:rsidRPr="00FE2480">
        <w:trPr>
          <w:trHeight w:val="1602"/>
        </w:trPr>
        <w:tc>
          <w:tcPr>
            <w:tcW w:type="dxa" w:w="1006"/>
            <w:noWrap/>
            <w:hideMark/>
          </w:tcPr>
          <w:p w:rsidRDefault="00FE2480" w:rsidP="00FE2480" w:rsidR="00FE2480" w:rsidRPr="00FE2480">
            <w:r w:rsidRPr="00FE2480">
              <w:t>34</w:t>
            </w:r>
          </w:p>
        </w:tc>
        <w:tc>
          <w:tcPr>
            <w:tcW w:type="dxa" w:w="1470"/>
            <w:hideMark/>
          </w:tcPr>
          <w:p w:rsidRDefault="00FE2480" w:rsidR="00FE2480" w:rsidRPr="00FE2480">
            <w:r w:rsidRPr="00FE2480">
              <w:t>Hrvatski Telekom d.d.</w:t>
            </w:r>
          </w:p>
        </w:tc>
        <w:tc>
          <w:tcPr>
            <w:tcW w:type="dxa" w:w="1100"/>
            <w:hideMark/>
          </w:tcPr>
          <w:p w:rsidRDefault="00FE2480" w:rsidP="00FE2480" w:rsidR="00FE2480" w:rsidRPr="00FE2480">
            <w:r w:rsidRPr="00FE2480">
              <w:t>81793146560</w:t>
            </w:r>
          </w:p>
        </w:tc>
        <w:tc>
          <w:tcPr>
            <w:tcW w:type="dxa" w:w="1151"/>
            <w:hideMark/>
          </w:tcPr>
          <w:p w:rsidRDefault="00FE2480" w:rsidR="00FE2480" w:rsidRPr="00FE2480">
            <w:r w:rsidRPr="00FE2480">
              <w:t>Roberta Frangeša Mihanovića 9, 10000 Zagreb</w:t>
            </w:r>
          </w:p>
        </w:tc>
        <w:tc>
          <w:tcPr>
            <w:tcW w:type="dxa" w:w="917"/>
            <w:hideMark/>
          </w:tcPr>
          <w:p w:rsidRDefault="00FE2480" w:rsidP="00FE2480" w:rsidR="00FE2480" w:rsidRPr="00FE2480">
            <w:r w:rsidRPr="00FE2480">
              <w:t>6.842,35</w:t>
            </w:r>
          </w:p>
        </w:tc>
        <w:tc>
          <w:tcPr>
            <w:tcW w:type="dxa" w:w="840"/>
            <w:hideMark/>
          </w:tcPr>
          <w:p w:rsidRDefault="00FE2480" w:rsidP="00FE2480" w:rsidR="00FE2480" w:rsidRPr="00FE2480">
            <w:r w:rsidRPr="00FE2480">
              <w:t>0,7701%</w:t>
            </w:r>
          </w:p>
        </w:tc>
      </w:tr>
      <w:tr w:rsidTr="00FE2480" w:rsidR="00FE2480" w:rsidRPr="00FE2480">
        <w:trPr>
          <w:trHeight w:val="1602"/>
        </w:trPr>
        <w:tc>
          <w:tcPr>
            <w:tcW w:type="dxa" w:w="1006"/>
            <w:noWrap/>
            <w:hideMark/>
          </w:tcPr>
          <w:p w:rsidRDefault="00FE2480" w:rsidP="00FE2480" w:rsidR="00FE2480" w:rsidRPr="00FE2480">
            <w:r w:rsidRPr="00FE2480">
              <w:t>35</w:t>
            </w:r>
          </w:p>
        </w:tc>
        <w:tc>
          <w:tcPr>
            <w:tcW w:type="dxa" w:w="1470"/>
            <w:hideMark/>
          </w:tcPr>
          <w:p w:rsidRDefault="00FE2480" w:rsidR="00FE2480" w:rsidRPr="00FE2480">
            <w:r w:rsidRPr="00FE2480">
              <w:t>Hrvatsko kreditno osiguranje, dioničko društvo za osiguranje</w:t>
            </w:r>
          </w:p>
        </w:tc>
        <w:tc>
          <w:tcPr>
            <w:tcW w:type="dxa" w:w="1100"/>
            <w:hideMark/>
          </w:tcPr>
          <w:p w:rsidRDefault="00FE2480" w:rsidP="00FE2480" w:rsidR="00FE2480" w:rsidRPr="00FE2480">
            <w:r w:rsidRPr="00FE2480">
              <w:t>46406681143</w:t>
            </w:r>
          </w:p>
        </w:tc>
        <w:tc>
          <w:tcPr>
            <w:tcW w:type="dxa" w:w="1151"/>
            <w:hideMark/>
          </w:tcPr>
          <w:p w:rsidRDefault="00FE2480" w:rsidR="00FE2480" w:rsidRPr="00FE2480">
            <w:r w:rsidRPr="00FE2480">
              <w:t>Bednjanska 14, 10000 Zagreb</w:t>
            </w:r>
          </w:p>
        </w:tc>
        <w:tc>
          <w:tcPr>
            <w:tcW w:type="dxa" w:w="917"/>
            <w:hideMark/>
          </w:tcPr>
          <w:p w:rsidRDefault="00FE2480" w:rsidP="00FE2480" w:rsidR="00FE2480" w:rsidRPr="00FE2480">
            <w:r w:rsidRPr="00FE2480">
              <w:t>6.000,00</w:t>
            </w:r>
          </w:p>
        </w:tc>
        <w:tc>
          <w:tcPr>
            <w:tcW w:type="dxa" w:w="840"/>
            <w:hideMark/>
          </w:tcPr>
          <w:p w:rsidRDefault="00FE2480" w:rsidP="00FE2480" w:rsidR="00FE2480" w:rsidRPr="00FE2480">
            <w:r w:rsidRPr="00FE2480">
              <w:t>0,6753%</w:t>
            </w:r>
          </w:p>
        </w:tc>
      </w:tr>
      <w:tr w:rsidTr="00FE2480" w:rsidR="00FE2480" w:rsidRPr="00FE2480">
        <w:trPr>
          <w:trHeight w:val="1602"/>
        </w:trPr>
        <w:tc>
          <w:tcPr>
            <w:tcW w:type="dxa" w:w="1006"/>
            <w:noWrap/>
            <w:hideMark/>
          </w:tcPr>
          <w:p w:rsidRDefault="00FE2480" w:rsidP="00FE2480" w:rsidR="00FE2480" w:rsidRPr="00FE2480">
            <w:r w:rsidRPr="00FE2480">
              <w:t>36</w:t>
            </w:r>
          </w:p>
        </w:tc>
        <w:tc>
          <w:tcPr>
            <w:tcW w:type="dxa" w:w="1470"/>
            <w:hideMark/>
          </w:tcPr>
          <w:p w:rsidRDefault="00FE2480" w:rsidR="00FE2480" w:rsidRPr="00FE2480">
            <w:r w:rsidRPr="00FE2480">
              <w:t>I.T.-GRAF d.o.o. za izdavačku i tiskarsku djelatnost</w:t>
            </w:r>
          </w:p>
        </w:tc>
        <w:tc>
          <w:tcPr>
            <w:tcW w:type="dxa" w:w="1100"/>
            <w:hideMark/>
          </w:tcPr>
          <w:p w:rsidRDefault="00FE2480" w:rsidP="00FE2480" w:rsidR="00FE2480" w:rsidRPr="00FE2480">
            <w:r w:rsidRPr="00FE2480">
              <w:t>66378642911</w:t>
            </w:r>
          </w:p>
        </w:tc>
        <w:tc>
          <w:tcPr>
            <w:tcW w:type="dxa" w:w="1151"/>
            <w:hideMark/>
          </w:tcPr>
          <w:p w:rsidRDefault="00FE2480" w:rsidR="00FE2480" w:rsidRPr="00FE2480">
            <w:r w:rsidRPr="00FE2480">
              <w:t>Kovinska 11 A, 10000 Zagreb</w:t>
            </w:r>
          </w:p>
        </w:tc>
        <w:tc>
          <w:tcPr>
            <w:tcW w:type="dxa" w:w="917"/>
            <w:hideMark/>
          </w:tcPr>
          <w:p w:rsidRDefault="00FE2480" w:rsidP="00FE2480" w:rsidR="00FE2480" w:rsidRPr="00FE2480">
            <w:r w:rsidRPr="00FE2480">
              <w:t>1.050,00</w:t>
            </w:r>
          </w:p>
        </w:tc>
        <w:tc>
          <w:tcPr>
            <w:tcW w:type="dxa" w:w="840"/>
            <w:hideMark/>
          </w:tcPr>
          <w:p w:rsidRDefault="00FE2480" w:rsidP="00FE2480" w:rsidR="00FE2480" w:rsidRPr="00FE2480">
            <w:r w:rsidRPr="00FE2480">
              <w:t>0,1182%</w:t>
            </w:r>
          </w:p>
        </w:tc>
      </w:tr>
      <w:tr w:rsidTr="00FE2480" w:rsidR="00FE2480" w:rsidRPr="00FE2480">
        <w:trPr>
          <w:trHeight w:val="1602"/>
        </w:trPr>
        <w:tc>
          <w:tcPr>
            <w:tcW w:type="dxa" w:w="1006"/>
            <w:noWrap/>
            <w:hideMark/>
          </w:tcPr>
          <w:p w:rsidRDefault="00FE2480" w:rsidP="00FE2480" w:rsidR="00FE2480" w:rsidRPr="00FE2480">
            <w:r w:rsidRPr="00FE2480">
              <w:t>37</w:t>
            </w:r>
          </w:p>
        </w:tc>
        <w:tc>
          <w:tcPr>
            <w:tcW w:type="dxa" w:w="1470"/>
            <w:hideMark/>
          </w:tcPr>
          <w:p w:rsidRDefault="00FE2480" w:rsidR="00FE2480" w:rsidRPr="00FE2480">
            <w:r w:rsidRPr="00FE2480">
              <w:t>INA-INDUSTRIJA NAFTE, d.d.</w:t>
            </w:r>
          </w:p>
        </w:tc>
        <w:tc>
          <w:tcPr>
            <w:tcW w:type="dxa" w:w="1100"/>
            <w:hideMark/>
          </w:tcPr>
          <w:p w:rsidRDefault="00FE2480" w:rsidP="00FE2480" w:rsidR="00FE2480" w:rsidRPr="00FE2480">
            <w:r w:rsidRPr="00FE2480">
              <w:t>27759560625</w:t>
            </w:r>
          </w:p>
        </w:tc>
        <w:tc>
          <w:tcPr>
            <w:tcW w:type="dxa" w:w="1151"/>
            <w:hideMark/>
          </w:tcPr>
          <w:p w:rsidRDefault="00FE2480" w:rsidR="00FE2480" w:rsidRPr="00FE2480">
            <w:r w:rsidRPr="00FE2480">
              <w:t>Avenija V. Holjevca 10, 10000 Zagreb</w:t>
            </w:r>
          </w:p>
        </w:tc>
        <w:tc>
          <w:tcPr>
            <w:tcW w:type="dxa" w:w="917"/>
            <w:hideMark/>
          </w:tcPr>
          <w:p w:rsidRDefault="00FE2480" w:rsidP="00FE2480" w:rsidR="00FE2480" w:rsidRPr="00FE2480">
            <w:r w:rsidRPr="00FE2480">
              <w:t>27.960,52</w:t>
            </w:r>
          </w:p>
        </w:tc>
        <w:tc>
          <w:tcPr>
            <w:tcW w:type="dxa" w:w="840"/>
            <w:hideMark/>
          </w:tcPr>
          <w:p w:rsidRDefault="00FE2480" w:rsidP="00FE2480" w:rsidR="00FE2480" w:rsidRPr="00FE2480">
            <w:r w:rsidRPr="00FE2480">
              <w:t>3,1468%</w:t>
            </w:r>
          </w:p>
        </w:tc>
      </w:tr>
      <w:tr w:rsidTr="00FE2480" w:rsidR="00FE2480" w:rsidRPr="00FE2480">
        <w:trPr>
          <w:trHeight w:val="1602"/>
        </w:trPr>
        <w:tc>
          <w:tcPr>
            <w:tcW w:type="dxa" w:w="1006"/>
            <w:noWrap/>
            <w:hideMark/>
          </w:tcPr>
          <w:p w:rsidRDefault="00FE2480" w:rsidP="00FE2480" w:rsidR="00FE2480" w:rsidRPr="00FE2480">
            <w:r w:rsidRPr="00FE2480">
              <w:lastRenderedPageBreak/>
              <w:t>38</w:t>
            </w:r>
          </w:p>
        </w:tc>
        <w:tc>
          <w:tcPr>
            <w:tcW w:type="dxa" w:w="1470"/>
            <w:hideMark/>
          </w:tcPr>
          <w:p w:rsidRDefault="00FE2480" w:rsidR="00FE2480" w:rsidRPr="00FE2480">
            <w:r w:rsidRPr="00FE2480">
              <w:t>ITEM, d.o.o. informatičke usluge</w:t>
            </w:r>
          </w:p>
        </w:tc>
        <w:tc>
          <w:tcPr>
            <w:tcW w:type="dxa" w:w="1100"/>
            <w:hideMark/>
          </w:tcPr>
          <w:p w:rsidRDefault="00FE2480" w:rsidP="00FE2480" w:rsidR="00FE2480" w:rsidRPr="00FE2480">
            <w:r w:rsidRPr="00FE2480">
              <w:t>71527463594</w:t>
            </w:r>
          </w:p>
        </w:tc>
        <w:tc>
          <w:tcPr>
            <w:tcW w:type="dxa" w:w="1151"/>
            <w:hideMark/>
          </w:tcPr>
          <w:p w:rsidRDefault="00FE2480" w:rsidR="00FE2480" w:rsidRPr="00FE2480">
            <w:r w:rsidRPr="00FE2480">
              <w:t>Put Supavla 39, 21000 Split</w:t>
            </w:r>
          </w:p>
        </w:tc>
        <w:tc>
          <w:tcPr>
            <w:tcW w:type="dxa" w:w="917"/>
            <w:hideMark/>
          </w:tcPr>
          <w:p w:rsidRDefault="00FE2480" w:rsidP="00FE2480" w:rsidR="00FE2480" w:rsidRPr="00FE2480">
            <w:r w:rsidRPr="00FE2480">
              <w:t>7.437,50</w:t>
            </w:r>
          </w:p>
        </w:tc>
        <w:tc>
          <w:tcPr>
            <w:tcW w:type="dxa" w:w="840"/>
            <w:hideMark/>
          </w:tcPr>
          <w:p w:rsidRDefault="00FE2480" w:rsidP="00FE2480" w:rsidR="00FE2480" w:rsidRPr="00FE2480">
            <w:r w:rsidRPr="00FE2480">
              <w:t>0,8370%</w:t>
            </w:r>
          </w:p>
        </w:tc>
      </w:tr>
      <w:tr w:rsidTr="00FE2480" w:rsidR="00FE2480" w:rsidRPr="00FE2480">
        <w:trPr>
          <w:trHeight w:val="1602"/>
        </w:trPr>
        <w:tc>
          <w:tcPr>
            <w:tcW w:type="dxa" w:w="1006"/>
            <w:noWrap/>
            <w:hideMark/>
          </w:tcPr>
          <w:p w:rsidRDefault="00FE2480" w:rsidP="00FE2480" w:rsidR="00FE2480" w:rsidRPr="00FE2480">
            <w:r w:rsidRPr="00FE2480">
              <w:t>39</w:t>
            </w:r>
          </w:p>
        </w:tc>
        <w:tc>
          <w:tcPr>
            <w:tcW w:type="dxa" w:w="1470"/>
            <w:hideMark/>
          </w:tcPr>
          <w:p w:rsidRDefault="00FE2480" w:rsidR="00FE2480" w:rsidRPr="00FE2480">
            <w:r w:rsidRPr="00FE2480">
              <w:t>JUKIĆ - DAM d.o.o. za građenje i usluge</w:t>
            </w:r>
          </w:p>
        </w:tc>
        <w:tc>
          <w:tcPr>
            <w:tcW w:type="dxa" w:w="1100"/>
            <w:hideMark/>
          </w:tcPr>
          <w:p w:rsidRDefault="00FE2480" w:rsidP="00FE2480" w:rsidR="00FE2480" w:rsidRPr="00FE2480">
            <w:r w:rsidRPr="00FE2480">
              <w:t>78913530404</w:t>
            </w:r>
          </w:p>
        </w:tc>
        <w:tc>
          <w:tcPr>
            <w:tcW w:type="dxa" w:w="1151"/>
            <w:hideMark/>
          </w:tcPr>
          <w:p w:rsidRDefault="00FE2480" w:rsidR="00FE2480" w:rsidRPr="00FE2480">
            <w:r w:rsidRPr="00FE2480">
              <w:t>Živinić 26, 21238 Otok</w:t>
            </w:r>
          </w:p>
        </w:tc>
        <w:tc>
          <w:tcPr>
            <w:tcW w:type="dxa" w:w="917"/>
            <w:hideMark/>
          </w:tcPr>
          <w:p w:rsidRDefault="00FE2480" w:rsidP="00FE2480" w:rsidR="00FE2480" w:rsidRPr="00FE2480">
            <w:r w:rsidRPr="00FE2480">
              <w:t>6.125,06</w:t>
            </w:r>
          </w:p>
        </w:tc>
        <w:tc>
          <w:tcPr>
            <w:tcW w:type="dxa" w:w="840"/>
            <w:hideMark/>
          </w:tcPr>
          <w:p w:rsidRDefault="00FE2480" w:rsidP="00FE2480" w:rsidR="00FE2480" w:rsidRPr="00FE2480">
            <w:r w:rsidRPr="00FE2480">
              <w:t>0,6893%</w:t>
            </w:r>
          </w:p>
        </w:tc>
      </w:tr>
      <w:tr w:rsidTr="00FE2480" w:rsidR="00FE2480" w:rsidRPr="00FE2480">
        <w:trPr>
          <w:trHeight w:val="1602"/>
        </w:trPr>
        <w:tc>
          <w:tcPr>
            <w:tcW w:type="dxa" w:w="1006"/>
            <w:noWrap/>
            <w:hideMark/>
          </w:tcPr>
          <w:p w:rsidRDefault="00FE2480" w:rsidP="00FE2480" w:rsidR="00FE2480" w:rsidRPr="00FE2480">
            <w:r w:rsidRPr="00FE2480">
              <w:t>40</w:t>
            </w:r>
          </w:p>
        </w:tc>
        <w:tc>
          <w:tcPr>
            <w:tcW w:type="dxa" w:w="1470"/>
            <w:hideMark/>
          </w:tcPr>
          <w:p w:rsidRDefault="00FE2480" w:rsidR="00FE2480" w:rsidRPr="00FE2480">
            <w:r w:rsidRPr="00FE2480">
              <w:t>Javni bilježnik Boško Jurišić, Kralja Zvonimira 85, Solin</w:t>
            </w:r>
          </w:p>
        </w:tc>
        <w:tc>
          <w:tcPr>
            <w:tcW w:type="dxa" w:w="1100"/>
            <w:hideMark/>
          </w:tcPr>
          <w:p w:rsidRDefault="00FE2480" w:rsidP="00FE2480" w:rsidR="00FE2480" w:rsidRPr="00FE2480">
            <w:r w:rsidRPr="00FE2480">
              <w:t>63787157180</w:t>
            </w:r>
          </w:p>
        </w:tc>
        <w:tc>
          <w:tcPr>
            <w:tcW w:type="dxa" w:w="1151"/>
            <w:hideMark/>
          </w:tcPr>
          <w:p w:rsidRDefault="00FE2480" w:rsidR="00FE2480" w:rsidRPr="00FE2480">
            <w:r w:rsidRPr="00FE2480">
              <w:t>RENDIĆEVA 9, 21000 SPLIT</w:t>
            </w:r>
          </w:p>
        </w:tc>
        <w:tc>
          <w:tcPr>
            <w:tcW w:type="dxa" w:w="917"/>
            <w:hideMark/>
          </w:tcPr>
          <w:p w:rsidRDefault="00FE2480" w:rsidP="00FE2480" w:rsidR="00FE2480" w:rsidRPr="00FE2480">
            <w:r w:rsidRPr="00FE2480">
              <w:t>1.023,47</w:t>
            </w:r>
          </w:p>
        </w:tc>
        <w:tc>
          <w:tcPr>
            <w:tcW w:type="dxa" w:w="840"/>
            <w:hideMark/>
          </w:tcPr>
          <w:p w:rsidRDefault="00FE2480" w:rsidP="00FE2480" w:rsidR="00FE2480" w:rsidRPr="00FE2480">
            <w:r w:rsidRPr="00FE2480">
              <w:t>0,1152%</w:t>
            </w:r>
          </w:p>
        </w:tc>
      </w:tr>
      <w:tr w:rsidTr="00FE2480" w:rsidR="00FE2480" w:rsidRPr="00FE2480">
        <w:trPr>
          <w:trHeight w:val="1602"/>
        </w:trPr>
        <w:tc>
          <w:tcPr>
            <w:tcW w:type="dxa" w:w="1006"/>
            <w:noWrap/>
            <w:hideMark/>
          </w:tcPr>
          <w:p w:rsidRDefault="00FE2480" w:rsidP="00FE2480" w:rsidR="00FE2480" w:rsidRPr="00FE2480">
            <w:r w:rsidRPr="00FE2480">
              <w:t>41</w:t>
            </w:r>
          </w:p>
        </w:tc>
        <w:tc>
          <w:tcPr>
            <w:tcW w:type="dxa" w:w="1470"/>
            <w:hideMark/>
          </w:tcPr>
          <w:p w:rsidRDefault="00FE2480" w:rsidR="00FE2480" w:rsidRPr="00FE2480">
            <w:r w:rsidRPr="00FE2480">
              <w:t>KLESARSTVO DICMO društvo s ograničenom odgovornošću za obradu kamena</w:t>
            </w:r>
          </w:p>
        </w:tc>
        <w:tc>
          <w:tcPr>
            <w:tcW w:type="dxa" w:w="1100"/>
            <w:hideMark/>
          </w:tcPr>
          <w:p w:rsidRDefault="00FE2480" w:rsidP="00FE2480" w:rsidR="00FE2480" w:rsidRPr="00FE2480">
            <w:r w:rsidRPr="00FE2480">
              <w:t>83340911118</w:t>
            </w:r>
          </w:p>
        </w:tc>
        <w:tc>
          <w:tcPr>
            <w:tcW w:type="dxa" w:w="1151"/>
            <w:hideMark/>
          </w:tcPr>
          <w:p w:rsidRDefault="00FE2480" w:rsidR="00FE2480" w:rsidRPr="00FE2480">
            <w:r w:rsidRPr="00FE2480">
              <w:t>Kraj 68, 21232 Kraj</w:t>
            </w:r>
          </w:p>
        </w:tc>
        <w:tc>
          <w:tcPr>
            <w:tcW w:type="dxa" w:w="917"/>
            <w:hideMark/>
          </w:tcPr>
          <w:p w:rsidRDefault="00FE2480" w:rsidP="00FE2480" w:rsidR="00FE2480" w:rsidRPr="00FE2480">
            <w:r w:rsidRPr="00FE2480">
              <w:t>3.089,38</w:t>
            </w:r>
          </w:p>
        </w:tc>
        <w:tc>
          <w:tcPr>
            <w:tcW w:type="dxa" w:w="840"/>
            <w:hideMark/>
          </w:tcPr>
          <w:p w:rsidRDefault="00FE2480" w:rsidP="00FE2480" w:rsidR="00FE2480" w:rsidRPr="00FE2480">
            <w:r w:rsidRPr="00FE2480">
              <w:t>0,3477%</w:t>
            </w:r>
          </w:p>
        </w:tc>
      </w:tr>
      <w:tr w:rsidTr="00FE2480" w:rsidR="00FE2480" w:rsidRPr="00FE2480">
        <w:trPr>
          <w:trHeight w:val="1602"/>
        </w:trPr>
        <w:tc>
          <w:tcPr>
            <w:tcW w:type="dxa" w:w="1006"/>
            <w:noWrap/>
            <w:hideMark/>
          </w:tcPr>
          <w:p w:rsidRDefault="00FE2480" w:rsidP="00FE2480" w:rsidR="00FE2480" w:rsidRPr="00FE2480">
            <w:r w:rsidRPr="00FE2480">
              <w:t>42</w:t>
            </w:r>
          </w:p>
        </w:tc>
        <w:tc>
          <w:tcPr>
            <w:tcW w:type="dxa" w:w="1470"/>
            <w:hideMark/>
          </w:tcPr>
          <w:p w:rsidRDefault="00FE2480" w:rsidR="00FE2480" w:rsidRPr="00FE2480">
            <w:r w:rsidRPr="00FE2480">
              <w:t>KUDELIĆ društvo s ograničenom odgovornošću za proizvodnju, preradu i trgovinu</w:t>
            </w:r>
          </w:p>
        </w:tc>
        <w:tc>
          <w:tcPr>
            <w:tcW w:type="dxa" w:w="1100"/>
            <w:hideMark/>
          </w:tcPr>
          <w:p w:rsidRDefault="00FE2480" w:rsidP="00FE2480" w:rsidR="00FE2480" w:rsidRPr="00FE2480">
            <w:r w:rsidRPr="00FE2480">
              <w:t>2312920864</w:t>
            </w:r>
          </w:p>
        </w:tc>
        <w:tc>
          <w:tcPr>
            <w:tcW w:type="dxa" w:w="1151"/>
            <w:hideMark/>
          </w:tcPr>
          <w:p w:rsidRDefault="00FE2480" w:rsidR="00FE2480" w:rsidRPr="00FE2480">
            <w:r w:rsidRPr="00FE2480">
              <w:t>Bedenica 50A, 10381 Bedenica</w:t>
            </w:r>
          </w:p>
        </w:tc>
        <w:tc>
          <w:tcPr>
            <w:tcW w:type="dxa" w:w="917"/>
            <w:hideMark/>
          </w:tcPr>
          <w:p w:rsidRDefault="00FE2480" w:rsidP="00FE2480" w:rsidR="00FE2480" w:rsidRPr="00FE2480">
            <w:r w:rsidRPr="00FE2480">
              <w:t>3.567,50</w:t>
            </w:r>
          </w:p>
        </w:tc>
        <w:tc>
          <w:tcPr>
            <w:tcW w:type="dxa" w:w="840"/>
            <w:hideMark/>
          </w:tcPr>
          <w:p w:rsidRDefault="00FE2480" w:rsidP="00FE2480" w:rsidR="00FE2480" w:rsidRPr="00FE2480">
            <w:r w:rsidRPr="00FE2480">
              <w:t>0,4015%</w:t>
            </w:r>
          </w:p>
        </w:tc>
      </w:tr>
      <w:tr w:rsidTr="00FE2480" w:rsidR="00FE2480" w:rsidRPr="00FE2480">
        <w:trPr>
          <w:trHeight w:val="1602"/>
        </w:trPr>
        <w:tc>
          <w:tcPr>
            <w:tcW w:type="dxa" w:w="1006"/>
            <w:noWrap/>
            <w:hideMark/>
          </w:tcPr>
          <w:p w:rsidRDefault="00FE2480" w:rsidP="00FE2480" w:rsidR="00FE2480" w:rsidRPr="00FE2480">
            <w:r w:rsidRPr="00FE2480">
              <w:t>43</w:t>
            </w:r>
          </w:p>
        </w:tc>
        <w:tc>
          <w:tcPr>
            <w:tcW w:type="dxa" w:w="1470"/>
            <w:hideMark/>
          </w:tcPr>
          <w:p w:rsidRDefault="00FE2480" w:rsidR="00FE2480" w:rsidRPr="00FE2480">
            <w:r w:rsidRPr="00FE2480">
              <w:t>LABUD tvornica sredstava za pranje, kozmetičkih i kemijskih proizvoda d.o.o.</w:t>
            </w:r>
          </w:p>
        </w:tc>
        <w:tc>
          <w:tcPr>
            <w:tcW w:type="dxa" w:w="1100"/>
            <w:hideMark/>
          </w:tcPr>
          <w:p w:rsidRDefault="00FE2480" w:rsidP="00FE2480" w:rsidR="00FE2480" w:rsidRPr="00FE2480">
            <w:r w:rsidRPr="00FE2480">
              <w:t>23359164583</w:t>
            </w:r>
          </w:p>
        </w:tc>
        <w:tc>
          <w:tcPr>
            <w:tcW w:type="dxa" w:w="1151"/>
            <w:hideMark/>
          </w:tcPr>
          <w:p w:rsidRDefault="00FE2480" w:rsidR="00FE2480" w:rsidRPr="00FE2480">
            <w:r w:rsidRPr="00FE2480">
              <w:t>Radnička cesta 173r, 10000 Zagreb</w:t>
            </w:r>
          </w:p>
        </w:tc>
        <w:tc>
          <w:tcPr>
            <w:tcW w:type="dxa" w:w="917"/>
            <w:hideMark/>
          </w:tcPr>
          <w:p w:rsidRDefault="00FE2480" w:rsidP="00FE2480" w:rsidR="00FE2480" w:rsidRPr="00FE2480">
            <w:r w:rsidRPr="00FE2480">
              <w:t>8.861,92</w:t>
            </w:r>
          </w:p>
        </w:tc>
        <w:tc>
          <w:tcPr>
            <w:tcW w:type="dxa" w:w="840"/>
            <w:hideMark/>
          </w:tcPr>
          <w:p w:rsidRDefault="00FE2480" w:rsidP="00FE2480" w:rsidR="00FE2480" w:rsidRPr="00FE2480">
            <w:r w:rsidRPr="00FE2480">
              <w:t>0,9973%</w:t>
            </w:r>
          </w:p>
        </w:tc>
      </w:tr>
      <w:tr w:rsidTr="00FE2480" w:rsidR="00FE2480" w:rsidRPr="00FE2480">
        <w:trPr>
          <w:trHeight w:val="1602"/>
        </w:trPr>
        <w:tc>
          <w:tcPr>
            <w:tcW w:type="dxa" w:w="1006"/>
            <w:noWrap/>
            <w:hideMark/>
          </w:tcPr>
          <w:p w:rsidRDefault="00FE2480" w:rsidP="00FE2480" w:rsidR="00FE2480" w:rsidRPr="00FE2480">
            <w:r w:rsidRPr="00FE2480">
              <w:t>44</w:t>
            </w:r>
          </w:p>
        </w:tc>
        <w:tc>
          <w:tcPr>
            <w:tcW w:type="dxa" w:w="1470"/>
            <w:hideMark/>
          </w:tcPr>
          <w:p w:rsidRDefault="00FE2480" w:rsidR="00FE2480" w:rsidRPr="00FE2480">
            <w:r w:rsidRPr="00FE2480">
              <w:t>STOLARIJA LAPČIĆ, vl. Nikola Lapčić, Knin, Sinjska cesta 8</w:t>
            </w:r>
          </w:p>
        </w:tc>
        <w:tc>
          <w:tcPr>
            <w:tcW w:type="dxa" w:w="1100"/>
            <w:hideMark/>
          </w:tcPr>
          <w:p w:rsidRDefault="00FE2480" w:rsidP="00FE2480" w:rsidR="00FE2480" w:rsidRPr="00FE2480">
            <w:r w:rsidRPr="00FE2480">
              <w:t>50407389342</w:t>
            </w:r>
          </w:p>
        </w:tc>
        <w:tc>
          <w:tcPr>
            <w:tcW w:type="dxa" w:w="1151"/>
            <w:hideMark/>
          </w:tcPr>
          <w:p w:rsidRDefault="00FE2480" w:rsidR="00FE2480" w:rsidRPr="00FE2480">
            <w:r w:rsidRPr="00FE2480">
              <w:t>HRVATSKIH DOMOBRANA 4, 22300 KNIN</w:t>
            </w:r>
          </w:p>
        </w:tc>
        <w:tc>
          <w:tcPr>
            <w:tcW w:type="dxa" w:w="917"/>
            <w:hideMark/>
          </w:tcPr>
          <w:p w:rsidRDefault="00FE2480" w:rsidP="00FE2480" w:rsidR="00FE2480" w:rsidRPr="00FE2480">
            <w:r w:rsidRPr="00FE2480">
              <w:t>36.915,02</w:t>
            </w:r>
          </w:p>
        </w:tc>
        <w:tc>
          <w:tcPr>
            <w:tcW w:type="dxa" w:w="840"/>
            <w:hideMark/>
          </w:tcPr>
          <w:p w:rsidRDefault="00FE2480" w:rsidP="00FE2480" w:rsidR="00FE2480" w:rsidRPr="00FE2480">
            <w:r w:rsidRPr="00FE2480">
              <w:t>4,1545%</w:t>
            </w:r>
          </w:p>
        </w:tc>
      </w:tr>
      <w:tr w:rsidTr="00FE2480" w:rsidR="00FE2480" w:rsidRPr="00FE2480">
        <w:trPr>
          <w:trHeight w:val="1602"/>
        </w:trPr>
        <w:tc>
          <w:tcPr>
            <w:tcW w:type="dxa" w:w="1006"/>
            <w:noWrap/>
            <w:hideMark/>
          </w:tcPr>
          <w:p w:rsidRDefault="00FE2480" w:rsidP="00FE2480" w:rsidR="00FE2480" w:rsidRPr="00FE2480">
            <w:r w:rsidRPr="00FE2480">
              <w:t>45</w:t>
            </w:r>
          </w:p>
        </w:tc>
        <w:tc>
          <w:tcPr>
            <w:tcW w:type="dxa" w:w="1470"/>
            <w:hideMark/>
          </w:tcPr>
          <w:p w:rsidRDefault="00FE2480" w:rsidR="00FE2480" w:rsidRPr="00FE2480">
            <w:r w:rsidRPr="00FE2480">
              <w:t>LINGUA-SOFT d.o.o. za prevođenje i računalne djelatnosti</w:t>
            </w:r>
          </w:p>
        </w:tc>
        <w:tc>
          <w:tcPr>
            <w:tcW w:type="dxa" w:w="1100"/>
            <w:hideMark/>
          </w:tcPr>
          <w:p w:rsidRDefault="00FE2480" w:rsidP="00FE2480" w:rsidR="00FE2480" w:rsidRPr="00FE2480">
            <w:r w:rsidRPr="00FE2480">
              <w:t>57552096233</w:t>
            </w:r>
          </w:p>
        </w:tc>
        <w:tc>
          <w:tcPr>
            <w:tcW w:type="dxa" w:w="1151"/>
            <w:hideMark/>
          </w:tcPr>
          <w:p w:rsidRDefault="00FE2480" w:rsidR="00FE2480" w:rsidRPr="00FE2480">
            <w:r w:rsidRPr="00FE2480">
              <w:t>Frankopanska 5a, 10000 Zagreb</w:t>
            </w:r>
          </w:p>
        </w:tc>
        <w:tc>
          <w:tcPr>
            <w:tcW w:type="dxa" w:w="917"/>
            <w:hideMark/>
          </w:tcPr>
          <w:p w:rsidRDefault="00FE2480" w:rsidP="00FE2480" w:rsidR="00FE2480" w:rsidRPr="00FE2480">
            <w:r w:rsidRPr="00FE2480">
              <w:t>1.650,00</w:t>
            </w:r>
          </w:p>
        </w:tc>
        <w:tc>
          <w:tcPr>
            <w:tcW w:type="dxa" w:w="840"/>
            <w:hideMark/>
          </w:tcPr>
          <w:p w:rsidRDefault="00FE2480" w:rsidP="00FE2480" w:rsidR="00FE2480" w:rsidRPr="00FE2480">
            <w:r w:rsidRPr="00FE2480">
              <w:t>0,1857%</w:t>
            </w:r>
          </w:p>
        </w:tc>
      </w:tr>
      <w:tr w:rsidTr="00FE2480" w:rsidR="00FE2480" w:rsidRPr="00FE2480">
        <w:trPr>
          <w:trHeight w:val="1602"/>
        </w:trPr>
        <w:tc>
          <w:tcPr>
            <w:tcW w:type="dxa" w:w="1006"/>
            <w:noWrap/>
            <w:hideMark/>
          </w:tcPr>
          <w:p w:rsidRDefault="00FE2480" w:rsidP="00FE2480" w:rsidR="00FE2480" w:rsidRPr="00FE2480">
            <w:r w:rsidRPr="00FE2480">
              <w:lastRenderedPageBreak/>
              <w:t>46</w:t>
            </w:r>
          </w:p>
        </w:tc>
        <w:tc>
          <w:tcPr>
            <w:tcW w:type="dxa" w:w="1470"/>
            <w:hideMark/>
          </w:tcPr>
          <w:p w:rsidRDefault="00FE2480" w:rsidR="00FE2480" w:rsidRPr="00FE2480">
            <w:r w:rsidRPr="00FE2480">
              <w:t>MALER društvo s ograničenom odgovornošću za trgovinu i usluge</w:t>
            </w:r>
          </w:p>
        </w:tc>
        <w:tc>
          <w:tcPr>
            <w:tcW w:type="dxa" w:w="1100"/>
            <w:hideMark/>
          </w:tcPr>
          <w:p w:rsidRDefault="00FE2480" w:rsidP="00FE2480" w:rsidR="00FE2480" w:rsidRPr="00FE2480">
            <w:r w:rsidRPr="00FE2480">
              <w:t>70018060682</w:t>
            </w:r>
          </w:p>
        </w:tc>
        <w:tc>
          <w:tcPr>
            <w:tcW w:type="dxa" w:w="1151"/>
            <w:hideMark/>
          </w:tcPr>
          <w:p w:rsidRDefault="00FE2480" w:rsidR="00FE2480" w:rsidRPr="00FE2480">
            <w:r w:rsidRPr="00FE2480">
              <w:t>Zagrebačka 48, 40000 Ivanovec</w:t>
            </w:r>
          </w:p>
        </w:tc>
        <w:tc>
          <w:tcPr>
            <w:tcW w:type="dxa" w:w="917"/>
            <w:hideMark/>
          </w:tcPr>
          <w:p w:rsidRDefault="00FE2480" w:rsidP="00FE2480" w:rsidR="00FE2480" w:rsidRPr="00FE2480">
            <w:r w:rsidRPr="00FE2480">
              <w:t>16.465,04</w:t>
            </w:r>
          </w:p>
        </w:tc>
        <w:tc>
          <w:tcPr>
            <w:tcW w:type="dxa" w:w="840"/>
            <w:hideMark/>
          </w:tcPr>
          <w:p w:rsidRDefault="00FE2480" w:rsidP="00FE2480" w:rsidR="00FE2480" w:rsidRPr="00FE2480">
            <w:r w:rsidRPr="00FE2480">
              <w:t>1,8530%</w:t>
            </w:r>
          </w:p>
        </w:tc>
      </w:tr>
      <w:tr w:rsidTr="00FE2480" w:rsidR="00FE2480" w:rsidRPr="00FE2480">
        <w:trPr>
          <w:trHeight w:val="1602"/>
        </w:trPr>
        <w:tc>
          <w:tcPr>
            <w:tcW w:type="dxa" w:w="1006"/>
            <w:noWrap/>
            <w:hideMark/>
          </w:tcPr>
          <w:p w:rsidRDefault="00FE2480" w:rsidP="00FE2480" w:rsidR="00FE2480" w:rsidRPr="00FE2480">
            <w:r w:rsidRPr="00FE2480">
              <w:t>47</w:t>
            </w:r>
          </w:p>
        </w:tc>
        <w:tc>
          <w:tcPr>
            <w:tcW w:type="dxa" w:w="1470"/>
            <w:hideMark/>
          </w:tcPr>
          <w:p w:rsidRDefault="00FE2480" w:rsidR="00FE2480" w:rsidRPr="00FE2480">
            <w:r w:rsidRPr="00FE2480">
              <w:t>MARJAN AUTO, d.o.o. za trgovinu i servisne usluge</w:t>
            </w:r>
          </w:p>
        </w:tc>
        <w:tc>
          <w:tcPr>
            <w:tcW w:type="dxa" w:w="1100"/>
            <w:hideMark/>
          </w:tcPr>
          <w:p w:rsidRDefault="00FE2480" w:rsidP="00FE2480" w:rsidR="00FE2480" w:rsidRPr="00FE2480">
            <w:r w:rsidRPr="00FE2480">
              <w:t>73749851633</w:t>
            </w:r>
          </w:p>
        </w:tc>
        <w:tc>
          <w:tcPr>
            <w:tcW w:type="dxa" w:w="1151"/>
            <w:hideMark/>
          </w:tcPr>
          <w:p w:rsidRDefault="00FE2480" w:rsidR="00FE2480" w:rsidRPr="00FE2480">
            <w:r w:rsidRPr="00FE2480">
              <w:t>Matice Hrvatske 15A, 21000 Split</w:t>
            </w:r>
          </w:p>
        </w:tc>
        <w:tc>
          <w:tcPr>
            <w:tcW w:type="dxa" w:w="917"/>
            <w:hideMark/>
          </w:tcPr>
          <w:p w:rsidRDefault="00FE2480" w:rsidP="00FE2480" w:rsidR="00FE2480" w:rsidRPr="00FE2480">
            <w:r w:rsidRPr="00FE2480">
              <w:t>39.002,97</w:t>
            </w:r>
          </w:p>
        </w:tc>
        <w:tc>
          <w:tcPr>
            <w:tcW w:type="dxa" w:w="840"/>
            <w:hideMark/>
          </w:tcPr>
          <w:p w:rsidRDefault="00FE2480" w:rsidP="00FE2480" w:rsidR="00FE2480" w:rsidRPr="00FE2480">
            <w:r w:rsidRPr="00FE2480">
              <w:t>4,3895%</w:t>
            </w:r>
          </w:p>
        </w:tc>
      </w:tr>
      <w:tr w:rsidTr="00FE2480" w:rsidR="00FE2480" w:rsidRPr="00FE2480">
        <w:trPr>
          <w:trHeight w:val="1602"/>
        </w:trPr>
        <w:tc>
          <w:tcPr>
            <w:tcW w:type="dxa" w:w="1006"/>
            <w:noWrap/>
            <w:hideMark/>
          </w:tcPr>
          <w:p w:rsidRDefault="00FE2480" w:rsidP="00FE2480" w:rsidR="00FE2480" w:rsidRPr="00FE2480">
            <w:r w:rsidRPr="00FE2480">
              <w:t>48</w:t>
            </w:r>
          </w:p>
        </w:tc>
        <w:tc>
          <w:tcPr>
            <w:tcW w:type="dxa" w:w="1470"/>
            <w:hideMark/>
          </w:tcPr>
          <w:p w:rsidRDefault="00FE2480" w:rsidR="00FE2480" w:rsidRPr="00FE2480">
            <w:r w:rsidRPr="00FE2480">
              <w:t>Odvjetnik IVICA MAZALIN, Trg Republike Hrvatske 1, Zagreb</w:t>
            </w:r>
          </w:p>
        </w:tc>
        <w:tc>
          <w:tcPr>
            <w:tcW w:type="dxa" w:w="1100"/>
            <w:hideMark/>
          </w:tcPr>
          <w:p w:rsidRDefault="00FE2480" w:rsidP="00FE2480" w:rsidR="00FE2480" w:rsidRPr="00FE2480">
            <w:r w:rsidRPr="00FE2480">
              <w:t>73646099488</w:t>
            </w:r>
          </w:p>
        </w:tc>
        <w:tc>
          <w:tcPr>
            <w:tcW w:type="dxa" w:w="1151"/>
            <w:hideMark/>
          </w:tcPr>
          <w:p w:rsidRDefault="00FE2480" w:rsidR="00FE2480" w:rsidRPr="00FE2480">
            <w:r w:rsidRPr="00FE2480">
              <w:t>BUČAROVA ULICA 9, 10000 ZAGREB</w:t>
            </w:r>
          </w:p>
        </w:tc>
        <w:tc>
          <w:tcPr>
            <w:tcW w:type="dxa" w:w="917"/>
            <w:hideMark/>
          </w:tcPr>
          <w:p w:rsidRDefault="00FE2480" w:rsidP="00FE2480" w:rsidR="00FE2480" w:rsidRPr="00FE2480">
            <w:r w:rsidRPr="00FE2480">
              <w:t>12.500,00</w:t>
            </w:r>
          </w:p>
        </w:tc>
        <w:tc>
          <w:tcPr>
            <w:tcW w:type="dxa" w:w="840"/>
            <w:hideMark/>
          </w:tcPr>
          <w:p w:rsidRDefault="00FE2480" w:rsidP="00FE2480" w:rsidR="00FE2480" w:rsidRPr="00FE2480">
            <w:r w:rsidRPr="00FE2480">
              <w:t>1,4068%</w:t>
            </w:r>
          </w:p>
        </w:tc>
      </w:tr>
      <w:tr w:rsidTr="00FE2480" w:rsidR="00FE2480" w:rsidRPr="00FE2480">
        <w:trPr>
          <w:trHeight w:val="1602"/>
        </w:trPr>
        <w:tc>
          <w:tcPr>
            <w:tcW w:type="dxa" w:w="1006"/>
            <w:noWrap/>
            <w:hideMark/>
          </w:tcPr>
          <w:p w:rsidRDefault="00FE2480" w:rsidP="00FE2480" w:rsidR="00FE2480" w:rsidRPr="00FE2480">
            <w:r w:rsidRPr="00FE2480">
              <w:t>49</w:t>
            </w:r>
          </w:p>
        </w:tc>
        <w:tc>
          <w:tcPr>
            <w:tcW w:type="dxa" w:w="1470"/>
            <w:hideMark/>
          </w:tcPr>
          <w:p w:rsidRDefault="00FE2480" w:rsidR="00FE2480" w:rsidRPr="00FE2480">
            <w:r w:rsidRPr="00FE2480">
              <w:t>Odvjetnik VLADIMIR MODRIĆ</w:t>
            </w:r>
          </w:p>
        </w:tc>
        <w:tc>
          <w:tcPr>
            <w:tcW w:type="dxa" w:w="1100"/>
            <w:hideMark/>
          </w:tcPr>
          <w:p w:rsidRDefault="00FE2480" w:rsidP="00FE2480" w:rsidR="00FE2480" w:rsidRPr="00FE2480">
            <w:r w:rsidRPr="00FE2480">
              <w:t>30247557213</w:t>
            </w:r>
          </w:p>
        </w:tc>
        <w:tc>
          <w:tcPr>
            <w:tcW w:type="dxa" w:w="1151"/>
            <w:hideMark/>
          </w:tcPr>
          <w:p w:rsidRDefault="00FE2480" w:rsidR="00FE2480" w:rsidRPr="00FE2480">
            <w:r w:rsidRPr="00FE2480">
              <w:t>MARTIĆEVA 47, 10000 ZAGREB</w:t>
            </w:r>
          </w:p>
        </w:tc>
        <w:tc>
          <w:tcPr>
            <w:tcW w:type="dxa" w:w="917"/>
            <w:hideMark/>
          </w:tcPr>
          <w:p w:rsidRDefault="00FE2480" w:rsidP="00FE2480" w:rsidR="00FE2480" w:rsidRPr="00FE2480">
            <w:r w:rsidRPr="00FE2480">
              <w:t>8.750,00</w:t>
            </w:r>
          </w:p>
        </w:tc>
        <w:tc>
          <w:tcPr>
            <w:tcW w:type="dxa" w:w="840"/>
            <w:hideMark/>
          </w:tcPr>
          <w:p w:rsidRDefault="00FE2480" w:rsidP="00FE2480" w:rsidR="00FE2480" w:rsidRPr="00FE2480">
            <w:r w:rsidRPr="00FE2480">
              <w:t>0,9847%</w:t>
            </w:r>
          </w:p>
        </w:tc>
      </w:tr>
      <w:tr w:rsidTr="00FE2480" w:rsidR="00FE2480" w:rsidRPr="00FE2480">
        <w:trPr>
          <w:trHeight w:val="1602"/>
        </w:trPr>
        <w:tc>
          <w:tcPr>
            <w:tcW w:type="dxa" w:w="1006"/>
            <w:noWrap/>
            <w:hideMark/>
          </w:tcPr>
          <w:p w:rsidRDefault="00FE2480" w:rsidP="00FE2480" w:rsidR="00FE2480" w:rsidRPr="00FE2480">
            <w:r w:rsidRPr="00FE2480">
              <w:t>50</w:t>
            </w:r>
          </w:p>
        </w:tc>
        <w:tc>
          <w:tcPr>
            <w:tcW w:type="dxa" w:w="1470"/>
            <w:hideMark/>
          </w:tcPr>
          <w:p w:rsidRDefault="00FE2480" w:rsidR="00FE2480" w:rsidRPr="00FE2480">
            <w:r w:rsidRPr="00FE2480">
              <w:t>KARLO MALI obrt za maloprodaju, veleprodaju i usluge vl. Drago Papak, Šibenik, Put Bioca 4 A.</w:t>
            </w:r>
          </w:p>
        </w:tc>
        <w:tc>
          <w:tcPr>
            <w:tcW w:type="dxa" w:w="1100"/>
            <w:hideMark/>
          </w:tcPr>
          <w:p w:rsidRDefault="00FE2480" w:rsidP="00FE2480" w:rsidR="00FE2480" w:rsidRPr="00FE2480">
            <w:r w:rsidRPr="00FE2480">
              <w:t>40074642719</w:t>
            </w:r>
          </w:p>
        </w:tc>
        <w:tc>
          <w:tcPr>
            <w:tcW w:type="dxa" w:w="1151"/>
            <w:hideMark/>
          </w:tcPr>
          <w:p w:rsidRDefault="00FE2480" w:rsidR="00FE2480" w:rsidRPr="00FE2480">
            <w:r w:rsidRPr="00FE2480">
              <w:t>VRPOLJAČKA CESTA 12, 22205 VRPOLJE</w:t>
            </w:r>
          </w:p>
        </w:tc>
        <w:tc>
          <w:tcPr>
            <w:tcW w:type="dxa" w:w="917"/>
            <w:hideMark/>
          </w:tcPr>
          <w:p w:rsidRDefault="00FE2480" w:rsidP="00FE2480" w:rsidR="00FE2480" w:rsidRPr="00FE2480">
            <w:r w:rsidRPr="00FE2480">
              <w:t>13.617,45</w:t>
            </w:r>
          </w:p>
        </w:tc>
        <w:tc>
          <w:tcPr>
            <w:tcW w:type="dxa" w:w="840"/>
            <w:hideMark/>
          </w:tcPr>
          <w:p w:rsidRDefault="00FE2480" w:rsidP="00FE2480" w:rsidR="00FE2480" w:rsidRPr="00FE2480">
            <w:r w:rsidRPr="00FE2480">
              <w:t>1,5325%</w:t>
            </w:r>
          </w:p>
        </w:tc>
      </w:tr>
      <w:tr w:rsidTr="00FE2480" w:rsidR="00FE2480" w:rsidRPr="00FE2480">
        <w:trPr>
          <w:trHeight w:val="1602"/>
        </w:trPr>
        <w:tc>
          <w:tcPr>
            <w:tcW w:type="dxa" w:w="1006"/>
            <w:noWrap/>
            <w:hideMark/>
          </w:tcPr>
          <w:p w:rsidRDefault="00FE2480" w:rsidP="00FE2480" w:rsidR="00FE2480" w:rsidRPr="00FE2480">
            <w:r w:rsidRPr="00FE2480">
              <w:t>51</w:t>
            </w:r>
          </w:p>
        </w:tc>
        <w:tc>
          <w:tcPr>
            <w:tcW w:type="dxa" w:w="1470"/>
            <w:hideMark/>
          </w:tcPr>
          <w:p w:rsidRDefault="00FE2480" w:rsidR="00FE2480" w:rsidRPr="00FE2480">
            <w:r w:rsidRPr="00FE2480">
              <w:t>PAVIĆ I PARTNERI društvo sa ograničenom odgovornošću za trgovinu i usluge</w:t>
            </w:r>
          </w:p>
        </w:tc>
        <w:tc>
          <w:tcPr>
            <w:tcW w:type="dxa" w:w="1100"/>
            <w:hideMark/>
          </w:tcPr>
          <w:p w:rsidRDefault="00FE2480" w:rsidP="00FE2480" w:rsidR="00FE2480" w:rsidRPr="00FE2480">
            <w:r w:rsidRPr="00FE2480">
              <w:t>74325078725</w:t>
            </w:r>
          </w:p>
        </w:tc>
        <w:tc>
          <w:tcPr>
            <w:tcW w:type="dxa" w:w="1151"/>
            <w:hideMark/>
          </w:tcPr>
          <w:p w:rsidRDefault="00FE2480" w:rsidR="00FE2480" w:rsidRPr="00FE2480">
            <w:r w:rsidRPr="00FE2480">
              <w:t>Kralja D. Zvonimira 24, 10410 Velika Gorica</w:t>
            </w:r>
          </w:p>
        </w:tc>
        <w:tc>
          <w:tcPr>
            <w:tcW w:type="dxa" w:w="917"/>
            <w:hideMark/>
          </w:tcPr>
          <w:p w:rsidRDefault="00FE2480" w:rsidP="00FE2480" w:rsidR="00FE2480" w:rsidRPr="00FE2480">
            <w:r w:rsidRPr="00FE2480">
              <w:t>5.402,66</w:t>
            </w:r>
          </w:p>
        </w:tc>
        <w:tc>
          <w:tcPr>
            <w:tcW w:type="dxa" w:w="840"/>
            <w:hideMark/>
          </w:tcPr>
          <w:p w:rsidRDefault="00FE2480" w:rsidP="00FE2480" w:rsidR="00FE2480" w:rsidRPr="00FE2480">
            <w:r w:rsidRPr="00FE2480">
              <w:t>0,6080%</w:t>
            </w:r>
          </w:p>
        </w:tc>
      </w:tr>
      <w:tr w:rsidTr="00FE2480" w:rsidR="00FE2480" w:rsidRPr="00FE2480">
        <w:trPr>
          <w:trHeight w:val="1602"/>
        </w:trPr>
        <w:tc>
          <w:tcPr>
            <w:tcW w:type="dxa" w:w="1006"/>
            <w:noWrap/>
            <w:hideMark/>
          </w:tcPr>
          <w:p w:rsidRDefault="00FE2480" w:rsidP="00FE2480" w:rsidR="00FE2480" w:rsidRPr="00FE2480">
            <w:r w:rsidRPr="00FE2480">
              <w:t>52</w:t>
            </w:r>
          </w:p>
        </w:tc>
        <w:tc>
          <w:tcPr>
            <w:tcW w:type="dxa" w:w="1470"/>
            <w:hideMark/>
          </w:tcPr>
          <w:p w:rsidRDefault="00FE2480" w:rsidR="00FE2480" w:rsidRPr="00FE2480">
            <w:r w:rsidRPr="00FE2480">
              <w:t>BRANKO PERAN,vl."ZAŠTITA" obrt za poslovne usluge u vezi s poslovanjem i upravljanjem</w:t>
            </w:r>
          </w:p>
        </w:tc>
        <w:tc>
          <w:tcPr>
            <w:tcW w:type="dxa" w:w="1100"/>
            <w:hideMark/>
          </w:tcPr>
          <w:p w:rsidRDefault="00FE2480" w:rsidP="00FE2480" w:rsidR="00FE2480" w:rsidRPr="00FE2480">
            <w:r w:rsidRPr="00FE2480">
              <w:t>74784514617</w:t>
            </w:r>
          </w:p>
        </w:tc>
        <w:tc>
          <w:tcPr>
            <w:tcW w:type="dxa" w:w="1151"/>
            <w:hideMark/>
          </w:tcPr>
          <w:p w:rsidRDefault="00FE2480" w:rsidR="00FE2480" w:rsidRPr="00FE2480">
            <w:r w:rsidRPr="00FE2480">
              <w:t>GREBAŠTIČKA 5, 22000 ŠIBENIK</w:t>
            </w:r>
          </w:p>
        </w:tc>
        <w:tc>
          <w:tcPr>
            <w:tcW w:type="dxa" w:w="917"/>
            <w:hideMark/>
          </w:tcPr>
          <w:p w:rsidRDefault="00FE2480" w:rsidP="00FE2480" w:rsidR="00FE2480" w:rsidRPr="00FE2480">
            <w:r w:rsidRPr="00FE2480">
              <w:t>9.331,25</w:t>
            </w:r>
          </w:p>
        </w:tc>
        <w:tc>
          <w:tcPr>
            <w:tcW w:type="dxa" w:w="840"/>
            <w:hideMark/>
          </w:tcPr>
          <w:p w:rsidRDefault="00FE2480" w:rsidP="00FE2480" w:rsidR="00FE2480" w:rsidRPr="00FE2480">
            <w:r w:rsidRPr="00FE2480">
              <w:t>1,0502%</w:t>
            </w:r>
          </w:p>
        </w:tc>
      </w:tr>
      <w:tr w:rsidTr="00FE2480" w:rsidR="00FE2480" w:rsidRPr="00FE2480">
        <w:trPr>
          <w:trHeight w:val="1602"/>
        </w:trPr>
        <w:tc>
          <w:tcPr>
            <w:tcW w:type="dxa" w:w="1006"/>
            <w:noWrap/>
            <w:hideMark/>
          </w:tcPr>
          <w:p w:rsidRDefault="00FE2480" w:rsidP="00FE2480" w:rsidR="00FE2480" w:rsidRPr="00FE2480">
            <w:r w:rsidRPr="00FE2480">
              <w:t>53</w:t>
            </w:r>
          </w:p>
        </w:tc>
        <w:tc>
          <w:tcPr>
            <w:tcW w:type="dxa" w:w="1470"/>
            <w:hideMark/>
          </w:tcPr>
          <w:p w:rsidRDefault="00FE2480" w:rsidR="00FE2480" w:rsidRPr="00FE2480">
            <w:r w:rsidRPr="00FE2480">
              <w:t>MDM PERKOVIĆ, obrt za proizvodnju voćnih rakija, vl. Dražen Perković, Klokočevec Samoborski, Klokočevec Samoborski 6E</w:t>
            </w:r>
          </w:p>
        </w:tc>
        <w:tc>
          <w:tcPr>
            <w:tcW w:type="dxa" w:w="1100"/>
            <w:hideMark/>
          </w:tcPr>
          <w:p w:rsidRDefault="00FE2480" w:rsidP="00FE2480" w:rsidR="00FE2480" w:rsidRPr="00FE2480">
            <w:r w:rsidRPr="00FE2480">
              <w:t>6753037189</w:t>
            </w:r>
          </w:p>
        </w:tc>
        <w:tc>
          <w:tcPr>
            <w:tcW w:type="dxa" w:w="1151"/>
            <w:hideMark/>
          </w:tcPr>
          <w:p w:rsidRDefault="00FE2480" w:rsidR="00FE2480" w:rsidRPr="00FE2480">
            <w:r w:rsidRPr="00FE2480">
              <w:t>ŠKOLSKA 3, 10432 BREGANA</w:t>
            </w:r>
          </w:p>
        </w:tc>
        <w:tc>
          <w:tcPr>
            <w:tcW w:type="dxa" w:w="917"/>
            <w:hideMark/>
          </w:tcPr>
          <w:p w:rsidRDefault="00FE2480" w:rsidP="00FE2480" w:rsidR="00FE2480" w:rsidRPr="00FE2480">
            <w:r w:rsidRPr="00FE2480">
              <w:t>17.850,38</w:t>
            </w:r>
          </w:p>
        </w:tc>
        <w:tc>
          <w:tcPr>
            <w:tcW w:type="dxa" w:w="840"/>
            <w:hideMark/>
          </w:tcPr>
          <w:p w:rsidRDefault="00FE2480" w:rsidP="00FE2480" w:rsidR="00FE2480" w:rsidRPr="00FE2480">
            <w:r w:rsidRPr="00FE2480">
              <w:t>2,0089%</w:t>
            </w:r>
          </w:p>
        </w:tc>
      </w:tr>
      <w:tr w:rsidTr="00FE2480" w:rsidR="00FE2480" w:rsidRPr="00FE2480">
        <w:trPr>
          <w:trHeight w:val="1602"/>
        </w:trPr>
        <w:tc>
          <w:tcPr>
            <w:tcW w:type="dxa" w:w="1006"/>
            <w:noWrap/>
            <w:hideMark/>
          </w:tcPr>
          <w:p w:rsidRDefault="00FE2480" w:rsidP="00FE2480" w:rsidR="00FE2480" w:rsidRPr="00FE2480">
            <w:r w:rsidRPr="00FE2480">
              <w:lastRenderedPageBreak/>
              <w:t>54</w:t>
            </w:r>
          </w:p>
        </w:tc>
        <w:tc>
          <w:tcPr>
            <w:tcW w:type="dxa" w:w="1470"/>
            <w:hideMark/>
          </w:tcPr>
          <w:p w:rsidRDefault="00FE2480" w:rsidR="00FE2480" w:rsidRPr="00FE2480">
            <w:r w:rsidRPr="00FE2480">
              <w:t>Poslovni info servis društvo s ograničenom odgovornošću za usluge</w:t>
            </w:r>
          </w:p>
        </w:tc>
        <w:tc>
          <w:tcPr>
            <w:tcW w:type="dxa" w:w="1100"/>
            <w:hideMark/>
          </w:tcPr>
          <w:p w:rsidRDefault="00FE2480" w:rsidP="00FE2480" w:rsidR="00FE2480" w:rsidRPr="00FE2480">
            <w:r w:rsidRPr="00FE2480">
              <w:t>44763696754</w:t>
            </w:r>
          </w:p>
        </w:tc>
        <w:tc>
          <w:tcPr>
            <w:tcW w:type="dxa" w:w="1151"/>
            <w:hideMark/>
          </w:tcPr>
          <w:p w:rsidRDefault="00FE2480" w:rsidR="00FE2480" w:rsidRPr="00FE2480">
            <w:r w:rsidRPr="00FE2480">
              <w:t>Bednjanska 14, 10000 Zagreb</w:t>
            </w:r>
          </w:p>
        </w:tc>
        <w:tc>
          <w:tcPr>
            <w:tcW w:type="dxa" w:w="917"/>
            <w:hideMark/>
          </w:tcPr>
          <w:p w:rsidRDefault="00FE2480" w:rsidP="00FE2480" w:rsidR="00FE2480" w:rsidRPr="00FE2480">
            <w:r w:rsidRPr="00FE2480">
              <w:t>3.800,00</w:t>
            </w:r>
          </w:p>
        </w:tc>
        <w:tc>
          <w:tcPr>
            <w:tcW w:type="dxa" w:w="840"/>
            <w:hideMark/>
          </w:tcPr>
          <w:p w:rsidRDefault="00FE2480" w:rsidP="00FE2480" w:rsidR="00FE2480" w:rsidRPr="00FE2480">
            <w:r w:rsidRPr="00FE2480">
              <w:t>0,4277%</w:t>
            </w:r>
          </w:p>
        </w:tc>
      </w:tr>
      <w:tr w:rsidTr="00FE2480" w:rsidR="00FE2480" w:rsidRPr="00FE2480">
        <w:trPr>
          <w:trHeight w:val="1602"/>
        </w:trPr>
        <w:tc>
          <w:tcPr>
            <w:tcW w:type="dxa" w:w="1006"/>
            <w:noWrap/>
            <w:hideMark/>
          </w:tcPr>
          <w:p w:rsidRDefault="00FE2480" w:rsidP="00FE2480" w:rsidR="00FE2480" w:rsidRPr="00FE2480">
            <w:r w:rsidRPr="00FE2480">
              <w:t>55</w:t>
            </w:r>
          </w:p>
        </w:tc>
        <w:tc>
          <w:tcPr>
            <w:tcW w:type="dxa" w:w="1470"/>
            <w:hideMark/>
          </w:tcPr>
          <w:p w:rsidRDefault="00FE2480" w:rsidR="00FE2480" w:rsidRPr="00FE2480">
            <w:r w:rsidRPr="00FE2480">
              <w:t>PORSCHE INTER AUTO d.o.o. za trgovinu i popravak motornih vozila</w:t>
            </w:r>
          </w:p>
        </w:tc>
        <w:tc>
          <w:tcPr>
            <w:tcW w:type="dxa" w:w="1100"/>
            <w:hideMark/>
          </w:tcPr>
          <w:p w:rsidRDefault="00FE2480" w:rsidP="00FE2480" w:rsidR="00FE2480" w:rsidRPr="00FE2480">
            <w:r w:rsidRPr="00FE2480">
              <w:t>67492500921</w:t>
            </w:r>
          </w:p>
        </w:tc>
        <w:tc>
          <w:tcPr>
            <w:tcW w:type="dxa" w:w="1151"/>
            <w:hideMark/>
          </w:tcPr>
          <w:p w:rsidRDefault="00FE2480" w:rsidR="00FE2480" w:rsidRPr="00FE2480">
            <w:r w:rsidRPr="00FE2480">
              <w:t>Velimira Škorpika 21-23, 10000 Zagreb</w:t>
            </w:r>
          </w:p>
        </w:tc>
        <w:tc>
          <w:tcPr>
            <w:tcW w:type="dxa" w:w="917"/>
            <w:hideMark/>
          </w:tcPr>
          <w:p w:rsidRDefault="00FE2480" w:rsidP="00FE2480" w:rsidR="00FE2480" w:rsidRPr="00FE2480">
            <w:r w:rsidRPr="00FE2480">
              <w:t>21.372,79</w:t>
            </w:r>
          </w:p>
        </w:tc>
        <w:tc>
          <w:tcPr>
            <w:tcW w:type="dxa" w:w="840"/>
            <w:hideMark/>
          </w:tcPr>
          <w:p w:rsidRDefault="00FE2480" w:rsidP="00FE2480" w:rsidR="00FE2480" w:rsidRPr="00FE2480">
            <w:r w:rsidRPr="00FE2480">
              <w:t>2,4054%</w:t>
            </w:r>
          </w:p>
        </w:tc>
      </w:tr>
      <w:tr w:rsidTr="00FE2480" w:rsidR="00FE2480" w:rsidRPr="00FE2480">
        <w:trPr>
          <w:trHeight w:val="1602"/>
        </w:trPr>
        <w:tc>
          <w:tcPr>
            <w:tcW w:type="dxa" w:w="1006"/>
            <w:noWrap/>
            <w:hideMark/>
          </w:tcPr>
          <w:p w:rsidRDefault="00FE2480" w:rsidP="00FE2480" w:rsidR="00FE2480" w:rsidRPr="00FE2480">
            <w:r w:rsidRPr="00FE2480">
              <w:t>56</w:t>
            </w:r>
          </w:p>
        </w:tc>
        <w:tc>
          <w:tcPr>
            <w:tcW w:type="dxa" w:w="1470"/>
            <w:hideMark/>
          </w:tcPr>
          <w:p w:rsidRDefault="00FE2480" w:rsidR="00FE2480" w:rsidRPr="00FE2480">
            <w:r w:rsidRPr="00FE2480">
              <w:t>PORSCHE LEASING društvo s ograničenom odgovornošću za leasing</w:t>
            </w:r>
          </w:p>
        </w:tc>
        <w:tc>
          <w:tcPr>
            <w:tcW w:type="dxa" w:w="1100"/>
            <w:hideMark/>
          </w:tcPr>
          <w:p w:rsidRDefault="00FE2480" w:rsidP="00FE2480" w:rsidR="00FE2480" w:rsidRPr="00FE2480">
            <w:r w:rsidRPr="00FE2480">
              <w:t>90275854576</w:t>
            </w:r>
          </w:p>
        </w:tc>
        <w:tc>
          <w:tcPr>
            <w:tcW w:type="dxa" w:w="1151"/>
            <w:hideMark/>
          </w:tcPr>
          <w:p w:rsidRDefault="00FE2480" w:rsidR="00FE2480" w:rsidRPr="00FE2480">
            <w:r w:rsidRPr="00FE2480">
              <w:t>Velimira Škorpika 21, 10000 Zagreb</w:t>
            </w:r>
          </w:p>
        </w:tc>
        <w:tc>
          <w:tcPr>
            <w:tcW w:type="dxa" w:w="917"/>
            <w:hideMark/>
          </w:tcPr>
          <w:p w:rsidRDefault="00FE2480" w:rsidP="00FE2480" w:rsidR="00FE2480" w:rsidRPr="00FE2480">
            <w:r w:rsidRPr="00FE2480">
              <w:t>10.965,21</w:t>
            </w:r>
          </w:p>
        </w:tc>
        <w:tc>
          <w:tcPr>
            <w:tcW w:type="dxa" w:w="840"/>
            <w:hideMark/>
          </w:tcPr>
          <w:p w:rsidRDefault="00FE2480" w:rsidP="00FE2480" w:rsidR="00FE2480" w:rsidRPr="00FE2480">
            <w:r w:rsidRPr="00FE2480">
              <w:t>1,2341%</w:t>
            </w:r>
          </w:p>
        </w:tc>
      </w:tr>
      <w:tr w:rsidTr="00FE2480" w:rsidR="00FE2480" w:rsidRPr="00FE2480">
        <w:trPr>
          <w:trHeight w:val="1602"/>
        </w:trPr>
        <w:tc>
          <w:tcPr>
            <w:tcW w:type="dxa" w:w="1006"/>
            <w:noWrap/>
            <w:hideMark/>
          </w:tcPr>
          <w:p w:rsidRDefault="00FE2480" w:rsidP="00FE2480" w:rsidR="00FE2480" w:rsidRPr="00FE2480">
            <w:r w:rsidRPr="00FE2480">
              <w:t>57</w:t>
            </w:r>
          </w:p>
        </w:tc>
        <w:tc>
          <w:tcPr>
            <w:tcW w:type="dxa" w:w="1470"/>
            <w:hideMark/>
          </w:tcPr>
          <w:p w:rsidRDefault="00FE2480" w:rsidR="00FE2480" w:rsidRPr="00FE2480">
            <w:r w:rsidRPr="00FE2480">
              <w:t>PROTEKO d.o.o. za trgovinu i usluge</w:t>
            </w:r>
          </w:p>
        </w:tc>
        <w:tc>
          <w:tcPr>
            <w:tcW w:type="dxa" w:w="1100"/>
            <w:hideMark/>
          </w:tcPr>
          <w:p w:rsidRDefault="00FE2480" w:rsidP="00FE2480" w:rsidR="00FE2480" w:rsidRPr="00FE2480">
            <w:r w:rsidRPr="00FE2480">
              <w:t>44459323154</w:t>
            </w:r>
          </w:p>
        </w:tc>
        <w:tc>
          <w:tcPr>
            <w:tcW w:type="dxa" w:w="1151"/>
            <w:hideMark/>
          </w:tcPr>
          <w:p w:rsidRDefault="00FE2480" w:rsidR="00FE2480" w:rsidRPr="00FE2480">
            <w:r w:rsidRPr="00FE2480">
              <w:t>Franje Puškarića 18, 10000 Zagreb</w:t>
            </w:r>
          </w:p>
        </w:tc>
        <w:tc>
          <w:tcPr>
            <w:tcW w:type="dxa" w:w="917"/>
            <w:hideMark/>
          </w:tcPr>
          <w:p w:rsidRDefault="00FE2480" w:rsidP="00FE2480" w:rsidR="00FE2480" w:rsidRPr="00FE2480">
            <w:r w:rsidRPr="00FE2480">
              <w:t>11.650,00</w:t>
            </w:r>
          </w:p>
        </w:tc>
        <w:tc>
          <w:tcPr>
            <w:tcW w:type="dxa" w:w="840"/>
            <w:hideMark/>
          </w:tcPr>
          <w:p w:rsidRDefault="00FE2480" w:rsidP="00FE2480" w:rsidR="00FE2480" w:rsidRPr="00FE2480">
            <w:r w:rsidRPr="00FE2480">
              <w:t>1,3111%</w:t>
            </w:r>
          </w:p>
        </w:tc>
      </w:tr>
      <w:tr w:rsidTr="00FE2480" w:rsidR="00FE2480" w:rsidRPr="00FE2480">
        <w:trPr>
          <w:trHeight w:val="1602"/>
        </w:trPr>
        <w:tc>
          <w:tcPr>
            <w:tcW w:type="dxa" w:w="1006"/>
            <w:noWrap/>
            <w:hideMark/>
          </w:tcPr>
          <w:p w:rsidRDefault="00FE2480" w:rsidP="00FE2480" w:rsidR="00FE2480" w:rsidRPr="00FE2480">
            <w:r w:rsidRPr="00FE2480">
              <w:t>58</w:t>
            </w:r>
          </w:p>
        </w:tc>
        <w:tc>
          <w:tcPr>
            <w:tcW w:type="dxa" w:w="1470"/>
            <w:hideMark/>
          </w:tcPr>
          <w:p w:rsidRDefault="00FE2480" w:rsidR="00FE2480" w:rsidRPr="00FE2480">
            <w:r w:rsidRPr="00FE2480">
              <w:t>ZJavni bilježnik ZOJA PULJIZ, Mažuranićevo šetalište 14, Split</w:t>
            </w:r>
          </w:p>
        </w:tc>
        <w:tc>
          <w:tcPr>
            <w:tcW w:type="dxa" w:w="1100"/>
            <w:hideMark/>
          </w:tcPr>
          <w:p w:rsidRDefault="00FE2480" w:rsidP="00FE2480" w:rsidR="00FE2480" w:rsidRPr="00FE2480">
            <w:r w:rsidRPr="00FE2480">
              <w:t>17424283709</w:t>
            </w:r>
          </w:p>
        </w:tc>
        <w:tc>
          <w:tcPr>
            <w:tcW w:type="dxa" w:w="1151"/>
            <w:hideMark/>
          </w:tcPr>
          <w:p w:rsidRDefault="00FE2480" w:rsidR="00FE2480" w:rsidRPr="00FE2480">
            <w:r w:rsidRPr="00FE2480">
              <w:t>RUĐERA BOŠKOVIĆA 28, 21000 SPLIT</w:t>
            </w:r>
          </w:p>
        </w:tc>
        <w:tc>
          <w:tcPr>
            <w:tcW w:type="dxa" w:w="917"/>
            <w:hideMark/>
          </w:tcPr>
          <w:p w:rsidRDefault="00FE2480" w:rsidP="00FE2480" w:rsidR="00FE2480" w:rsidRPr="00FE2480">
            <w:r w:rsidRPr="00FE2480">
              <w:t>9.625,75</w:t>
            </w:r>
          </w:p>
        </w:tc>
        <w:tc>
          <w:tcPr>
            <w:tcW w:type="dxa" w:w="840"/>
            <w:hideMark/>
          </w:tcPr>
          <w:p w:rsidRDefault="00FE2480" w:rsidP="00FE2480" w:rsidR="00FE2480" w:rsidRPr="00FE2480">
            <w:r w:rsidRPr="00FE2480">
              <w:t>1,0833%</w:t>
            </w:r>
          </w:p>
        </w:tc>
      </w:tr>
      <w:tr w:rsidTr="00FE2480" w:rsidR="00FE2480" w:rsidRPr="00FE2480">
        <w:trPr>
          <w:trHeight w:val="1602"/>
        </w:trPr>
        <w:tc>
          <w:tcPr>
            <w:tcW w:type="dxa" w:w="1006"/>
            <w:noWrap/>
            <w:hideMark/>
          </w:tcPr>
          <w:p w:rsidRDefault="00FE2480" w:rsidP="00FE2480" w:rsidR="00FE2480" w:rsidRPr="00FE2480">
            <w:r w:rsidRPr="00FE2480">
              <w:t>59</w:t>
            </w:r>
          </w:p>
        </w:tc>
        <w:tc>
          <w:tcPr>
            <w:tcW w:type="dxa" w:w="1470"/>
            <w:hideMark/>
          </w:tcPr>
          <w:p w:rsidRDefault="00FE2480" w:rsidR="00FE2480" w:rsidRPr="00FE2480">
            <w:r w:rsidRPr="00FE2480">
              <w:t>PZ AGRO OVIS zadruga za poljoprivredu, proizvodnju, usluge i trgovinu</w:t>
            </w:r>
          </w:p>
        </w:tc>
        <w:tc>
          <w:tcPr>
            <w:tcW w:type="dxa" w:w="1100"/>
            <w:hideMark/>
          </w:tcPr>
          <w:p w:rsidRDefault="00FE2480" w:rsidP="00FE2480" w:rsidR="00FE2480" w:rsidRPr="00FE2480">
            <w:r w:rsidRPr="00FE2480">
              <w:t>84721531373</w:t>
            </w:r>
          </w:p>
        </w:tc>
        <w:tc>
          <w:tcPr>
            <w:tcW w:type="dxa" w:w="1151"/>
            <w:hideMark/>
          </w:tcPr>
          <w:p w:rsidRDefault="00FE2480" w:rsidR="00FE2480" w:rsidRPr="00FE2480">
            <w:r w:rsidRPr="00FE2480">
              <w:t>Mali brijeg 9, 10362 Kašina</w:t>
            </w:r>
          </w:p>
        </w:tc>
        <w:tc>
          <w:tcPr>
            <w:tcW w:type="dxa" w:w="917"/>
            <w:hideMark/>
          </w:tcPr>
          <w:p w:rsidRDefault="00FE2480" w:rsidP="00FE2480" w:rsidR="00FE2480" w:rsidRPr="00FE2480">
            <w:r w:rsidRPr="00FE2480">
              <w:t>18.718,75</w:t>
            </w:r>
          </w:p>
        </w:tc>
        <w:tc>
          <w:tcPr>
            <w:tcW w:type="dxa" w:w="840"/>
            <w:hideMark/>
          </w:tcPr>
          <w:p w:rsidRDefault="00FE2480" w:rsidP="00FE2480" w:rsidR="00FE2480" w:rsidRPr="00FE2480">
            <w:r w:rsidRPr="00FE2480">
              <w:t>2,1067%</w:t>
            </w:r>
          </w:p>
        </w:tc>
      </w:tr>
      <w:tr w:rsidTr="00FE2480" w:rsidR="00FE2480" w:rsidRPr="00FE2480">
        <w:trPr>
          <w:trHeight w:val="1602"/>
        </w:trPr>
        <w:tc>
          <w:tcPr>
            <w:tcW w:type="dxa" w:w="1006"/>
            <w:noWrap/>
            <w:hideMark/>
          </w:tcPr>
          <w:p w:rsidRDefault="00FE2480" w:rsidP="00FE2480" w:rsidR="00FE2480" w:rsidRPr="00FE2480">
            <w:r w:rsidRPr="00FE2480">
              <w:t>60</w:t>
            </w:r>
          </w:p>
        </w:tc>
        <w:tc>
          <w:tcPr>
            <w:tcW w:type="dxa" w:w="1470"/>
            <w:hideMark/>
          </w:tcPr>
          <w:p w:rsidRDefault="00FE2480" w:rsidR="00FE2480" w:rsidRPr="00FE2480">
            <w:r w:rsidRPr="00FE2480">
              <w:t>RALU LOGISTIKA d.o.o. za prijevoz, skladištenje i usluge</w:t>
            </w:r>
          </w:p>
        </w:tc>
        <w:tc>
          <w:tcPr>
            <w:tcW w:type="dxa" w:w="1100"/>
            <w:hideMark/>
          </w:tcPr>
          <w:p w:rsidRDefault="00FE2480" w:rsidP="00FE2480" w:rsidR="00FE2480" w:rsidRPr="00FE2480">
            <w:r w:rsidRPr="00FE2480">
              <w:t>95590358666</w:t>
            </w:r>
          </w:p>
        </w:tc>
        <w:tc>
          <w:tcPr>
            <w:tcW w:type="dxa" w:w="1151"/>
            <w:hideMark/>
          </w:tcPr>
          <w:p w:rsidRDefault="00FE2480" w:rsidR="00FE2480" w:rsidRPr="00FE2480">
            <w:r w:rsidRPr="00FE2480">
              <w:t>Gospodarska ulica 11, 10370 Dragošička</w:t>
            </w:r>
          </w:p>
        </w:tc>
        <w:tc>
          <w:tcPr>
            <w:tcW w:type="dxa" w:w="917"/>
            <w:hideMark/>
          </w:tcPr>
          <w:p w:rsidRDefault="00FE2480" w:rsidP="00FE2480" w:rsidR="00FE2480" w:rsidRPr="00FE2480">
            <w:r w:rsidRPr="00FE2480">
              <w:t>20.759,34</w:t>
            </w:r>
          </w:p>
        </w:tc>
        <w:tc>
          <w:tcPr>
            <w:tcW w:type="dxa" w:w="840"/>
            <w:hideMark/>
          </w:tcPr>
          <w:p w:rsidRDefault="00FE2480" w:rsidP="00FE2480" w:rsidR="00FE2480" w:rsidRPr="00FE2480">
            <w:r w:rsidRPr="00FE2480">
              <w:t>2,3363%</w:t>
            </w:r>
          </w:p>
        </w:tc>
      </w:tr>
      <w:tr w:rsidTr="00FE2480" w:rsidR="00FE2480" w:rsidRPr="00FE2480">
        <w:trPr>
          <w:trHeight w:val="1602"/>
        </w:trPr>
        <w:tc>
          <w:tcPr>
            <w:tcW w:type="dxa" w:w="1006"/>
            <w:noWrap/>
            <w:hideMark/>
          </w:tcPr>
          <w:p w:rsidRDefault="00FE2480" w:rsidP="00FE2480" w:rsidR="00FE2480" w:rsidRPr="00FE2480">
            <w:r w:rsidRPr="00FE2480">
              <w:t>61</w:t>
            </w:r>
          </w:p>
        </w:tc>
        <w:tc>
          <w:tcPr>
            <w:tcW w:type="dxa" w:w="1470"/>
            <w:hideMark/>
          </w:tcPr>
          <w:p w:rsidRDefault="00FE2480" w:rsidR="00FE2480" w:rsidRPr="00FE2480">
            <w:r w:rsidRPr="00FE2480">
              <w:t>ROTTEX d.o.o. za trgovinu</w:t>
            </w:r>
          </w:p>
        </w:tc>
        <w:tc>
          <w:tcPr>
            <w:tcW w:type="dxa" w:w="1100"/>
            <w:hideMark/>
          </w:tcPr>
          <w:p w:rsidRDefault="00FE2480" w:rsidP="00FE2480" w:rsidR="00FE2480" w:rsidRPr="00FE2480">
            <w:r w:rsidRPr="00FE2480">
              <w:t>65735633110</w:t>
            </w:r>
          </w:p>
        </w:tc>
        <w:tc>
          <w:tcPr>
            <w:tcW w:type="dxa" w:w="1151"/>
            <w:hideMark/>
          </w:tcPr>
          <w:p w:rsidRDefault="00FE2480" w:rsidR="00FE2480" w:rsidRPr="00FE2480">
            <w:r w:rsidRPr="00FE2480">
              <w:t>Plitvička 8, 23210 Biograd Na Moru</w:t>
            </w:r>
          </w:p>
        </w:tc>
        <w:tc>
          <w:tcPr>
            <w:tcW w:type="dxa" w:w="917"/>
            <w:hideMark/>
          </w:tcPr>
          <w:p w:rsidRDefault="00FE2480" w:rsidP="00FE2480" w:rsidR="00FE2480" w:rsidRPr="00FE2480">
            <w:r w:rsidRPr="00FE2480">
              <w:t>5.464,68</w:t>
            </w:r>
          </w:p>
        </w:tc>
        <w:tc>
          <w:tcPr>
            <w:tcW w:type="dxa" w:w="840"/>
            <w:hideMark/>
          </w:tcPr>
          <w:p w:rsidRDefault="00FE2480" w:rsidP="00FE2480" w:rsidR="00FE2480" w:rsidRPr="00FE2480">
            <w:r w:rsidRPr="00FE2480">
              <w:t>0,6150%</w:t>
            </w:r>
          </w:p>
        </w:tc>
      </w:tr>
      <w:tr w:rsidTr="00FE2480" w:rsidR="00FE2480" w:rsidRPr="00FE2480">
        <w:trPr>
          <w:trHeight w:val="1602"/>
        </w:trPr>
        <w:tc>
          <w:tcPr>
            <w:tcW w:type="dxa" w:w="1006"/>
            <w:noWrap/>
            <w:hideMark/>
          </w:tcPr>
          <w:p w:rsidRDefault="00FE2480" w:rsidP="00FE2480" w:rsidR="00FE2480" w:rsidRPr="00FE2480">
            <w:r w:rsidRPr="00FE2480">
              <w:lastRenderedPageBreak/>
              <w:t>62</w:t>
            </w:r>
          </w:p>
        </w:tc>
        <w:tc>
          <w:tcPr>
            <w:tcW w:type="dxa" w:w="1470"/>
            <w:hideMark/>
          </w:tcPr>
          <w:p w:rsidRDefault="00FE2480" w:rsidR="00FE2480" w:rsidRPr="00FE2480">
            <w:r w:rsidRPr="00FE2480">
              <w:t>SAMPLE CONTROL društvo s ograničenom odgovornošću za usluge i trgovinu</w:t>
            </w:r>
          </w:p>
        </w:tc>
        <w:tc>
          <w:tcPr>
            <w:tcW w:type="dxa" w:w="1100"/>
            <w:hideMark/>
          </w:tcPr>
          <w:p w:rsidRDefault="00FE2480" w:rsidP="00FE2480" w:rsidR="00FE2480" w:rsidRPr="00FE2480">
            <w:r w:rsidRPr="00FE2480">
              <w:t>95434893522</w:t>
            </w:r>
          </w:p>
        </w:tc>
        <w:tc>
          <w:tcPr>
            <w:tcW w:type="dxa" w:w="1151"/>
            <w:hideMark/>
          </w:tcPr>
          <w:p w:rsidRDefault="00FE2480" w:rsidR="00FE2480" w:rsidRPr="00FE2480">
            <w:r w:rsidRPr="00FE2480">
              <w:t>Franje Puškarića 18, 10250 Lučko</w:t>
            </w:r>
          </w:p>
        </w:tc>
        <w:tc>
          <w:tcPr>
            <w:tcW w:type="dxa" w:w="917"/>
            <w:hideMark/>
          </w:tcPr>
          <w:p w:rsidRDefault="00FE2480" w:rsidP="00FE2480" w:rsidR="00FE2480" w:rsidRPr="00FE2480">
            <w:r w:rsidRPr="00FE2480">
              <w:t>19.250,00</w:t>
            </w:r>
          </w:p>
        </w:tc>
        <w:tc>
          <w:tcPr>
            <w:tcW w:type="dxa" w:w="840"/>
            <w:hideMark/>
          </w:tcPr>
          <w:p w:rsidRDefault="00FE2480" w:rsidP="00FE2480" w:rsidR="00FE2480" w:rsidRPr="00FE2480">
            <w:r w:rsidRPr="00FE2480">
              <w:t>2,1664%</w:t>
            </w:r>
          </w:p>
        </w:tc>
      </w:tr>
      <w:tr w:rsidTr="00FE2480" w:rsidR="00FE2480" w:rsidRPr="00FE2480">
        <w:trPr>
          <w:trHeight w:val="1602"/>
        </w:trPr>
        <w:tc>
          <w:tcPr>
            <w:tcW w:type="dxa" w:w="1006"/>
            <w:noWrap/>
            <w:hideMark/>
          </w:tcPr>
          <w:p w:rsidRDefault="00FE2480" w:rsidP="00FE2480" w:rsidR="00FE2480" w:rsidRPr="00FE2480">
            <w:r w:rsidRPr="00FE2480">
              <w:t>63</w:t>
            </w:r>
          </w:p>
        </w:tc>
        <w:tc>
          <w:tcPr>
            <w:tcW w:type="dxa" w:w="1470"/>
            <w:hideMark/>
          </w:tcPr>
          <w:p w:rsidRDefault="00FE2480" w:rsidR="00FE2480" w:rsidRPr="00FE2480">
            <w:r w:rsidRPr="00FE2480">
              <w:t>SAVEZ GLUHIH I NAGLUHIH GRADA ZAGREBA</w:t>
            </w:r>
          </w:p>
        </w:tc>
        <w:tc>
          <w:tcPr>
            <w:tcW w:type="dxa" w:w="1100"/>
            <w:hideMark/>
          </w:tcPr>
          <w:p w:rsidRDefault="00FE2480" w:rsidP="00FE2480" w:rsidR="00FE2480" w:rsidRPr="00FE2480">
            <w:r w:rsidRPr="00FE2480">
              <w:t>25640412631</w:t>
            </w:r>
          </w:p>
        </w:tc>
        <w:tc>
          <w:tcPr>
            <w:tcW w:type="dxa" w:w="1151"/>
            <w:hideMark/>
          </w:tcPr>
          <w:p w:rsidRDefault="00FE2480" w:rsidR="00FE2480" w:rsidRPr="00FE2480">
            <w:r w:rsidRPr="00FE2480">
              <w:t>Kneza Mislava 7, 10000 Zagreb</w:t>
            </w:r>
          </w:p>
        </w:tc>
        <w:tc>
          <w:tcPr>
            <w:tcW w:type="dxa" w:w="917"/>
            <w:hideMark/>
          </w:tcPr>
          <w:p w:rsidRDefault="00FE2480" w:rsidP="00FE2480" w:rsidR="00FE2480" w:rsidRPr="00FE2480">
            <w:r w:rsidRPr="00FE2480">
              <w:t>39.197,96</w:t>
            </w:r>
          </w:p>
        </w:tc>
        <w:tc>
          <w:tcPr>
            <w:tcW w:type="dxa" w:w="840"/>
            <w:hideMark/>
          </w:tcPr>
          <w:p w:rsidRDefault="00FE2480" w:rsidP="00FE2480" w:rsidR="00FE2480" w:rsidRPr="00FE2480">
            <w:r w:rsidRPr="00FE2480">
              <w:t>4,4114%</w:t>
            </w:r>
          </w:p>
        </w:tc>
      </w:tr>
      <w:tr w:rsidTr="00FE2480" w:rsidR="00FE2480" w:rsidRPr="00FE2480">
        <w:trPr>
          <w:trHeight w:val="1602"/>
        </w:trPr>
        <w:tc>
          <w:tcPr>
            <w:tcW w:type="dxa" w:w="1006"/>
            <w:noWrap/>
            <w:hideMark/>
          </w:tcPr>
          <w:p w:rsidRDefault="00FE2480" w:rsidP="00FE2480" w:rsidR="00FE2480" w:rsidRPr="00FE2480">
            <w:r w:rsidRPr="00FE2480">
              <w:t>64</w:t>
            </w:r>
          </w:p>
        </w:tc>
        <w:tc>
          <w:tcPr>
            <w:tcW w:type="dxa" w:w="1470"/>
            <w:hideMark/>
          </w:tcPr>
          <w:p w:rsidRDefault="00FE2480" w:rsidR="00FE2480" w:rsidRPr="00FE2480">
            <w:r w:rsidRPr="00FE2480">
              <w:t>ŠIME SAVIĆ ODVJETNIK</w:t>
            </w:r>
          </w:p>
        </w:tc>
        <w:tc>
          <w:tcPr>
            <w:tcW w:type="dxa" w:w="1100"/>
            <w:hideMark/>
          </w:tcPr>
          <w:p w:rsidRDefault="00FE2480" w:rsidP="00FE2480" w:rsidR="00FE2480" w:rsidRPr="00FE2480">
            <w:r w:rsidRPr="00FE2480">
              <w:t>51716527278</w:t>
            </w:r>
          </w:p>
        </w:tc>
        <w:tc>
          <w:tcPr>
            <w:tcW w:type="dxa" w:w="1151"/>
            <w:hideMark/>
          </w:tcPr>
          <w:p w:rsidRDefault="00FE2480" w:rsidR="00FE2480" w:rsidRPr="00FE2480">
            <w:r w:rsidRPr="00FE2480">
              <w:t>ILICA 191C, 10000 ZAGREB</w:t>
            </w:r>
          </w:p>
        </w:tc>
        <w:tc>
          <w:tcPr>
            <w:tcW w:type="dxa" w:w="917"/>
            <w:hideMark/>
          </w:tcPr>
          <w:p w:rsidRDefault="00FE2480" w:rsidP="00FE2480" w:rsidR="00FE2480" w:rsidRPr="00FE2480">
            <w:r w:rsidRPr="00FE2480">
              <w:t>2.500,00</w:t>
            </w:r>
          </w:p>
        </w:tc>
        <w:tc>
          <w:tcPr>
            <w:tcW w:type="dxa" w:w="840"/>
            <w:hideMark/>
          </w:tcPr>
          <w:p w:rsidRDefault="00FE2480" w:rsidP="00FE2480" w:rsidR="00FE2480" w:rsidRPr="00FE2480">
            <w:r w:rsidRPr="00FE2480">
              <w:t>0,2814%</w:t>
            </w:r>
          </w:p>
        </w:tc>
      </w:tr>
      <w:tr w:rsidTr="00FE2480" w:rsidR="00FE2480" w:rsidRPr="00FE2480">
        <w:trPr>
          <w:trHeight w:val="1602"/>
        </w:trPr>
        <w:tc>
          <w:tcPr>
            <w:tcW w:type="dxa" w:w="1006"/>
            <w:noWrap/>
            <w:hideMark/>
          </w:tcPr>
          <w:p w:rsidRDefault="00FE2480" w:rsidP="00FE2480" w:rsidR="00FE2480" w:rsidRPr="00FE2480">
            <w:r w:rsidRPr="00FE2480">
              <w:t>65</w:t>
            </w:r>
          </w:p>
        </w:tc>
        <w:tc>
          <w:tcPr>
            <w:tcW w:type="dxa" w:w="1470"/>
            <w:hideMark/>
          </w:tcPr>
          <w:p w:rsidRDefault="00FE2480" w:rsidR="00FE2480" w:rsidRPr="00FE2480">
            <w:r w:rsidRPr="00FE2480">
              <w:t>SOLANA PAG, dioničko društvo za proizvodnju, preradu i oplemenjivanje morske soli</w:t>
            </w:r>
          </w:p>
        </w:tc>
        <w:tc>
          <w:tcPr>
            <w:tcW w:type="dxa" w:w="1100"/>
            <w:hideMark/>
          </w:tcPr>
          <w:p w:rsidRDefault="00FE2480" w:rsidP="00FE2480" w:rsidR="00FE2480" w:rsidRPr="00FE2480">
            <w:r w:rsidRPr="00FE2480">
              <w:t>34949147151</w:t>
            </w:r>
          </w:p>
        </w:tc>
        <w:tc>
          <w:tcPr>
            <w:tcW w:type="dxa" w:w="1151"/>
            <w:hideMark/>
          </w:tcPr>
          <w:p w:rsidRDefault="00FE2480" w:rsidR="00FE2480" w:rsidRPr="00FE2480">
            <w:r w:rsidRPr="00FE2480">
              <w:t>Svilnobb, 23250 Pag</w:t>
            </w:r>
          </w:p>
        </w:tc>
        <w:tc>
          <w:tcPr>
            <w:tcW w:type="dxa" w:w="917"/>
            <w:hideMark/>
          </w:tcPr>
          <w:p w:rsidRDefault="00FE2480" w:rsidP="00FE2480" w:rsidR="00FE2480" w:rsidRPr="00FE2480">
            <w:r w:rsidRPr="00FE2480">
              <w:t>3.000,00</w:t>
            </w:r>
          </w:p>
        </w:tc>
        <w:tc>
          <w:tcPr>
            <w:tcW w:type="dxa" w:w="840"/>
            <w:hideMark/>
          </w:tcPr>
          <w:p w:rsidRDefault="00FE2480" w:rsidP="00FE2480" w:rsidR="00FE2480" w:rsidRPr="00FE2480">
            <w:r w:rsidRPr="00FE2480">
              <w:t>0,3376%</w:t>
            </w:r>
          </w:p>
        </w:tc>
      </w:tr>
      <w:tr w:rsidTr="00FE2480" w:rsidR="00FE2480" w:rsidRPr="00FE2480">
        <w:trPr>
          <w:trHeight w:val="1602"/>
        </w:trPr>
        <w:tc>
          <w:tcPr>
            <w:tcW w:type="dxa" w:w="1006"/>
            <w:noWrap/>
            <w:hideMark/>
          </w:tcPr>
          <w:p w:rsidRDefault="00FE2480" w:rsidP="00FE2480" w:rsidR="00FE2480" w:rsidRPr="00FE2480">
            <w:r w:rsidRPr="00FE2480">
              <w:t>66</w:t>
            </w:r>
          </w:p>
        </w:tc>
        <w:tc>
          <w:tcPr>
            <w:tcW w:type="dxa" w:w="1470"/>
            <w:hideMark/>
          </w:tcPr>
          <w:p w:rsidRDefault="00FE2480" w:rsidR="00FE2480" w:rsidRPr="00FE2480">
            <w:r w:rsidRPr="00FE2480">
              <w:t>Sveučilište u Zagrebu, Prehrambeno-biotehnološki fakultet</w:t>
            </w:r>
          </w:p>
        </w:tc>
        <w:tc>
          <w:tcPr>
            <w:tcW w:type="dxa" w:w="1100"/>
            <w:hideMark/>
          </w:tcPr>
          <w:p w:rsidRDefault="00FE2480" w:rsidP="00FE2480" w:rsidR="00FE2480" w:rsidRPr="00FE2480">
            <w:r w:rsidRPr="00FE2480">
              <w:t>47824453867</w:t>
            </w:r>
          </w:p>
        </w:tc>
        <w:tc>
          <w:tcPr>
            <w:tcW w:type="dxa" w:w="1151"/>
            <w:hideMark/>
          </w:tcPr>
          <w:p w:rsidRDefault="00FE2480" w:rsidR="00FE2480" w:rsidRPr="00FE2480">
            <w:r w:rsidRPr="00FE2480">
              <w:t>Pierottijeva 6, 10000 Zagreb</w:t>
            </w:r>
          </w:p>
        </w:tc>
        <w:tc>
          <w:tcPr>
            <w:tcW w:type="dxa" w:w="917"/>
            <w:hideMark/>
          </w:tcPr>
          <w:p w:rsidRDefault="00FE2480" w:rsidP="00FE2480" w:rsidR="00FE2480" w:rsidRPr="00FE2480">
            <w:r w:rsidRPr="00FE2480">
              <w:t>12.310,00</w:t>
            </w:r>
          </w:p>
        </w:tc>
        <w:tc>
          <w:tcPr>
            <w:tcW w:type="dxa" w:w="840"/>
            <w:hideMark/>
          </w:tcPr>
          <w:p w:rsidRDefault="00FE2480" w:rsidP="00FE2480" w:rsidR="00FE2480" w:rsidRPr="00FE2480">
            <w:r w:rsidRPr="00FE2480">
              <w:t>1,3854%</w:t>
            </w:r>
          </w:p>
        </w:tc>
      </w:tr>
      <w:tr w:rsidTr="00FE2480" w:rsidR="00FE2480" w:rsidRPr="00FE2480">
        <w:trPr>
          <w:trHeight w:val="1602"/>
        </w:trPr>
        <w:tc>
          <w:tcPr>
            <w:tcW w:type="dxa" w:w="1006"/>
            <w:noWrap/>
            <w:hideMark/>
          </w:tcPr>
          <w:p w:rsidRDefault="00FE2480" w:rsidP="00FE2480" w:rsidR="00FE2480" w:rsidRPr="00FE2480">
            <w:r w:rsidRPr="00FE2480">
              <w:t>67</w:t>
            </w:r>
          </w:p>
        </w:tc>
        <w:tc>
          <w:tcPr>
            <w:tcW w:type="dxa" w:w="1470"/>
            <w:hideMark/>
          </w:tcPr>
          <w:p w:rsidRDefault="00FE2480" w:rsidR="00FE2480" w:rsidRPr="00FE2480">
            <w:r w:rsidRPr="00FE2480">
              <w:t>ŠANDOR TRADICIJA jednostavno društvo s ograničenom odgovornošću za usluge</w:t>
            </w:r>
          </w:p>
        </w:tc>
        <w:tc>
          <w:tcPr>
            <w:tcW w:type="dxa" w:w="1100"/>
            <w:hideMark/>
          </w:tcPr>
          <w:p w:rsidRDefault="00FE2480" w:rsidP="00FE2480" w:rsidR="00FE2480" w:rsidRPr="00FE2480">
            <w:r w:rsidRPr="00FE2480">
              <w:t>401742199</w:t>
            </w:r>
          </w:p>
        </w:tc>
        <w:tc>
          <w:tcPr>
            <w:tcW w:type="dxa" w:w="1151"/>
            <w:hideMark/>
          </w:tcPr>
          <w:p w:rsidRDefault="00FE2480" w:rsidR="00FE2480" w:rsidRPr="00FE2480">
            <w:r w:rsidRPr="00FE2480">
              <w:t>Nova cesta 4, 10000 Zagreb</w:t>
            </w:r>
          </w:p>
        </w:tc>
        <w:tc>
          <w:tcPr>
            <w:tcW w:type="dxa" w:w="917"/>
            <w:hideMark/>
          </w:tcPr>
          <w:p w:rsidRDefault="00FE2480" w:rsidP="00FE2480" w:rsidR="00FE2480" w:rsidRPr="00FE2480">
            <w:r w:rsidRPr="00FE2480">
              <w:t>4.978,10</w:t>
            </w:r>
          </w:p>
        </w:tc>
        <w:tc>
          <w:tcPr>
            <w:tcW w:type="dxa" w:w="840"/>
            <w:hideMark/>
          </w:tcPr>
          <w:p w:rsidRDefault="00FE2480" w:rsidP="00FE2480" w:rsidR="00FE2480" w:rsidRPr="00FE2480">
            <w:r w:rsidRPr="00FE2480">
              <w:t>0,5602%</w:t>
            </w:r>
          </w:p>
        </w:tc>
      </w:tr>
      <w:tr w:rsidTr="00FE2480" w:rsidR="00FE2480" w:rsidRPr="00FE2480">
        <w:trPr>
          <w:trHeight w:val="1602"/>
        </w:trPr>
        <w:tc>
          <w:tcPr>
            <w:tcW w:type="dxa" w:w="1006"/>
            <w:noWrap/>
            <w:hideMark/>
          </w:tcPr>
          <w:p w:rsidRDefault="00FE2480" w:rsidP="00FE2480" w:rsidR="00FE2480" w:rsidRPr="00FE2480">
            <w:r w:rsidRPr="00FE2480">
              <w:t>68</w:t>
            </w:r>
          </w:p>
        </w:tc>
        <w:tc>
          <w:tcPr>
            <w:tcW w:type="dxa" w:w="1470"/>
            <w:hideMark/>
          </w:tcPr>
          <w:p w:rsidRDefault="00FE2480" w:rsidR="00FE2480" w:rsidRPr="00FE2480">
            <w:r w:rsidRPr="00FE2480">
              <w:t>ILIJA ŠARIĆ JAVNI BILJEŽNIK</w:t>
            </w:r>
          </w:p>
        </w:tc>
        <w:tc>
          <w:tcPr>
            <w:tcW w:type="dxa" w:w="1100"/>
            <w:hideMark/>
          </w:tcPr>
          <w:p w:rsidRDefault="00FE2480" w:rsidP="00FE2480" w:rsidR="00FE2480" w:rsidRPr="00FE2480">
            <w:r w:rsidRPr="00FE2480">
              <w:t>20682859885</w:t>
            </w:r>
          </w:p>
        </w:tc>
        <w:tc>
          <w:tcPr>
            <w:tcW w:type="dxa" w:w="1151"/>
            <w:hideMark/>
          </w:tcPr>
          <w:p w:rsidRDefault="00FE2480" w:rsidR="00FE2480" w:rsidRPr="00FE2480">
            <w:r w:rsidRPr="00FE2480">
              <w:t>ULICA DR. FRANJE TUĐMANA 8C,(Trg hrvatske bratske zajednice 3 A,Split), 21210 SOLIN</w:t>
            </w:r>
          </w:p>
        </w:tc>
        <w:tc>
          <w:tcPr>
            <w:tcW w:type="dxa" w:w="917"/>
            <w:hideMark/>
          </w:tcPr>
          <w:p w:rsidRDefault="00FE2480" w:rsidP="00FE2480" w:rsidR="00FE2480" w:rsidRPr="00FE2480">
            <w:r w:rsidRPr="00FE2480">
              <w:t>8.422,50</w:t>
            </w:r>
          </w:p>
        </w:tc>
        <w:tc>
          <w:tcPr>
            <w:tcW w:type="dxa" w:w="840"/>
            <w:hideMark/>
          </w:tcPr>
          <w:p w:rsidRDefault="00FE2480" w:rsidP="00FE2480" w:rsidR="00FE2480" w:rsidRPr="00FE2480">
            <w:r w:rsidRPr="00FE2480">
              <w:t>0,9479%</w:t>
            </w:r>
          </w:p>
        </w:tc>
      </w:tr>
      <w:tr w:rsidTr="00FE2480" w:rsidR="00FE2480" w:rsidRPr="00FE2480">
        <w:trPr>
          <w:trHeight w:val="1602"/>
        </w:trPr>
        <w:tc>
          <w:tcPr>
            <w:tcW w:type="dxa" w:w="1006"/>
            <w:noWrap/>
            <w:hideMark/>
          </w:tcPr>
          <w:p w:rsidRDefault="00FE2480" w:rsidP="00FE2480" w:rsidR="00FE2480" w:rsidRPr="00FE2480">
            <w:r w:rsidRPr="00FE2480">
              <w:t>69</w:t>
            </w:r>
          </w:p>
        </w:tc>
        <w:tc>
          <w:tcPr>
            <w:tcW w:type="dxa" w:w="1470"/>
            <w:hideMark/>
          </w:tcPr>
          <w:p w:rsidRDefault="00FE2480" w:rsidR="00FE2480" w:rsidRPr="00FE2480">
            <w:r w:rsidRPr="00FE2480">
              <w:t>Javni bilježnik Dijana Šimić, Nikole Tesle 17a, Drniš</w:t>
            </w:r>
          </w:p>
        </w:tc>
        <w:tc>
          <w:tcPr>
            <w:tcW w:type="dxa" w:w="1100"/>
            <w:hideMark/>
          </w:tcPr>
          <w:p w:rsidRDefault="00FE2480" w:rsidP="00FE2480" w:rsidR="00FE2480" w:rsidRPr="00FE2480">
            <w:r w:rsidRPr="00FE2480">
              <w:t>10966727285</w:t>
            </w:r>
          </w:p>
        </w:tc>
        <w:tc>
          <w:tcPr>
            <w:tcW w:type="dxa" w:w="1151"/>
            <w:hideMark/>
          </w:tcPr>
          <w:p w:rsidRDefault="00FE2480" w:rsidR="00FE2480" w:rsidRPr="00FE2480">
            <w:r w:rsidRPr="00FE2480">
              <w:t>VUKOVARSKA ULICA 4, 22320 DRNIŠ</w:t>
            </w:r>
          </w:p>
        </w:tc>
        <w:tc>
          <w:tcPr>
            <w:tcW w:type="dxa" w:w="917"/>
            <w:hideMark/>
          </w:tcPr>
          <w:p w:rsidRDefault="00FE2480" w:rsidP="00FE2480" w:rsidR="00FE2480" w:rsidRPr="00FE2480">
            <w:r w:rsidRPr="00FE2480">
              <w:t>1.938,75</w:t>
            </w:r>
          </w:p>
        </w:tc>
        <w:tc>
          <w:tcPr>
            <w:tcW w:type="dxa" w:w="840"/>
            <w:hideMark/>
          </w:tcPr>
          <w:p w:rsidRDefault="00FE2480" w:rsidP="00FE2480" w:rsidR="00FE2480" w:rsidRPr="00FE2480">
            <w:r w:rsidRPr="00FE2480">
              <w:t>0,2182%</w:t>
            </w:r>
          </w:p>
        </w:tc>
      </w:tr>
      <w:tr w:rsidTr="00FE2480" w:rsidR="00FE2480" w:rsidRPr="00FE2480">
        <w:trPr>
          <w:trHeight w:val="1602"/>
        </w:trPr>
        <w:tc>
          <w:tcPr>
            <w:tcW w:type="dxa" w:w="1006"/>
            <w:noWrap/>
            <w:hideMark/>
          </w:tcPr>
          <w:p w:rsidRDefault="00FE2480" w:rsidP="00FE2480" w:rsidR="00FE2480" w:rsidRPr="00FE2480">
            <w:r w:rsidRPr="00FE2480">
              <w:lastRenderedPageBreak/>
              <w:t>70</w:t>
            </w:r>
          </w:p>
        </w:tc>
        <w:tc>
          <w:tcPr>
            <w:tcW w:type="dxa" w:w="1470"/>
            <w:hideMark/>
          </w:tcPr>
          <w:p w:rsidRDefault="00FE2480" w:rsidR="00FE2480" w:rsidRPr="00FE2480">
            <w:r w:rsidRPr="00FE2480">
              <w:t>ŠKARE TRADE, d.o.o. za trgovinu i ugostiteljstvo</w:t>
            </w:r>
          </w:p>
        </w:tc>
        <w:tc>
          <w:tcPr>
            <w:tcW w:type="dxa" w:w="1100"/>
            <w:hideMark/>
          </w:tcPr>
          <w:p w:rsidRDefault="00FE2480" w:rsidP="00FE2480" w:rsidR="00FE2480" w:rsidRPr="00FE2480">
            <w:r w:rsidRPr="00FE2480">
              <w:t>88448992592</w:t>
            </w:r>
          </w:p>
        </w:tc>
        <w:tc>
          <w:tcPr>
            <w:tcW w:type="dxa" w:w="1151"/>
            <w:hideMark/>
          </w:tcPr>
          <w:p w:rsidRDefault="00FE2480" w:rsidR="00FE2480" w:rsidRPr="00FE2480">
            <w:r w:rsidRPr="00FE2480">
              <w:t>Sarajevska Ulica 64, 21000 Split</w:t>
            </w:r>
          </w:p>
        </w:tc>
        <w:tc>
          <w:tcPr>
            <w:tcW w:type="dxa" w:w="917"/>
            <w:hideMark/>
          </w:tcPr>
          <w:p w:rsidRDefault="00FE2480" w:rsidP="00FE2480" w:rsidR="00FE2480" w:rsidRPr="00FE2480">
            <w:r w:rsidRPr="00FE2480">
              <w:t>17.982,50</w:t>
            </w:r>
          </w:p>
        </w:tc>
        <w:tc>
          <w:tcPr>
            <w:tcW w:type="dxa" w:w="840"/>
            <w:hideMark/>
          </w:tcPr>
          <w:p w:rsidRDefault="00FE2480" w:rsidP="00FE2480" w:rsidR="00FE2480" w:rsidRPr="00FE2480">
            <w:r w:rsidRPr="00FE2480">
              <w:t>2,0238%</w:t>
            </w:r>
          </w:p>
        </w:tc>
      </w:tr>
      <w:tr w:rsidTr="00FE2480" w:rsidR="00FE2480" w:rsidRPr="00FE2480">
        <w:trPr>
          <w:trHeight w:val="1602"/>
        </w:trPr>
        <w:tc>
          <w:tcPr>
            <w:tcW w:type="dxa" w:w="1006"/>
            <w:noWrap/>
            <w:hideMark/>
          </w:tcPr>
          <w:p w:rsidRDefault="00FE2480" w:rsidP="00FE2480" w:rsidR="00FE2480" w:rsidRPr="00FE2480">
            <w:r w:rsidRPr="00FE2480">
              <w:t>71</w:t>
            </w:r>
          </w:p>
        </w:tc>
        <w:tc>
          <w:tcPr>
            <w:tcW w:type="dxa" w:w="1470"/>
            <w:hideMark/>
          </w:tcPr>
          <w:p w:rsidRDefault="00FE2480" w:rsidR="00FE2480" w:rsidRPr="00FE2480">
            <w:r w:rsidRPr="00FE2480">
              <w:t>KLIMA ELEKTRO ŠUPE obrt za klimatizaciju i elektro usluge , vl. Željko Šupe, Šibenik, Petra Preradovića 32</w:t>
            </w:r>
          </w:p>
        </w:tc>
        <w:tc>
          <w:tcPr>
            <w:tcW w:type="dxa" w:w="1100"/>
            <w:hideMark/>
          </w:tcPr>
          <w:p w:rsidRDefault="00FE2480" w:rsidP="00FE2480" w:rsidR="00FE2480" w:rsidRPr="00FE2480">
            <w:r w:rsidRPr="00FE2480">
              <w:t>95433061508</w:t>
            </w:r>
          </w:p>
        </w:tc>
        <w:tc>
          <w:tcPr>
            <w:tcW w:type="dxa" w:w="1151"/>
            <w:hideMark/>
          </w:tcPr>
          <w:p w:rsidRDefault="00FE2480" w:rsidR="00FE2480" w:rsidRPr="00FE2480">
            <w:r w:rsidRPr="00FE2480">
              <w:t>PETRA PRERADOVIĆA 32, 22000 ŠIBENIK</w:t>
            </w:r>
          </w:p>
        </w:tc>
        <w:tc>
          <w:tcPr>
            <w:tcW w:type="dxa" w:w="917"/>
            <w:hideMark/>
          </w:tcPr>
          <w:p w:rsidRDefault="00FE2480" w:rsidP="00FE2480" w:rsidR="00FE2480" w:rsidRPr="00FE2480">
            <w:r w:rsidRPr="00FE2480">
              <w:t>49.155,00</w:t>
            </w:r>
          </w:p>
        </w:tc>
        <w:tc>
          <w:tcPr>
            <w:tcW w:type="dxa" w:w="840"/>
            <w:hideMark/>
          </w:tcPr>
          <w:p w:rsidRDefault="00FE2480" w:rsidP="00FE2480" w:rsidR="00FE2480" w:rsidRPr="00FE2480">
            <w:r w:rsidRPr="00FE2480">
              <w:t>5,5320%</w:t>
            </w:r>
          </w:p>
        </w:tc>
      </w:tr>
      <w:tr w:rsidTr="00FE2480" w:rsidR="00FE2480" w:rsidRPr="00FE2480">
        <w:trPr>
          <w:trHeight w:val="1602"/>
        </w:trPr>
        <w:tc>
          <w:tcPr>
            <w:tcW w:type="dxa" w:w="1006"/>
            <w:noWrap/>
            <w:hideMark/>
          </w:tcPr>
          <w:p w:rsidRDefault="00FE2480" w:rsidP="00FE2480" w:rsidR="00FE2480" w:rsidRPr="00FE2480">
            <w:r w:rsidRPr="00FE2480">
              <w:t>72</w:t>
            </w:r>
          </w:p>
        </w:tc>
        <w:tc>
          <w:tcPr>
            <w:tcW w:type="dxa" w:w="1470"/>
            <w:hideMark/>
          </w:tcPr>
          <w:p w:rsidRDefault="00FE2480" w:rsidR="00FE2480" w:rsidRPr="00FE2480">
            <w:r w:rsidRPr="00FE2480">
              <w:t>Tele2 d.o.o. za telekomunikacijske usluge</w:t>
            </w:r>
          </w:p>
        </w:tc>
        <w:tc>
          <w:tcPr>
            <w:tcW w:type="dxa" w:w="1100"/>
            <w:hideMark/>
          </w:tcPr>
          <w:p w:rsidRDefault="00FE2480" w:rsidP="00FE2480" w:rsidR="00FE2480" w:rsidRPr="00FE2480">
            <w:r w:rsidRPr="00FE2480">
              <w:t>70133616033</w:t>
            </w:r>
          </w:p>
        </w:tc>
        <w:tc>
          <w:tcPr>
            <w:tcW w:type="dxa" w:w="1151"/>
            <w:hideMark/>
          </w:tcPr>
          <w:p w:rsidRDefault="00FE2480" w:rsidR="00FE2480" w:rsidRPr="00FE2480">
            <w:r w:rsidRPr="00FE2480">
              <w:t>Ulica grada Vukovara 269D, 10000 Zagreb</w:t>
            </w:r>
          </w:p>
        </w:tc>
        <w:tc>
          <w:tcPr>
            <w:tcW w:type="dxa" w:w="917"/>
            <w:hideMark/>
          </w:tcPr>
          <w:p w:rsidRDefault="00FE2480" w:rsidP="00FE2480" w:rsidR="00FE2480" w:rsidRPr="00FE2480">
            <w:r w:rsidRPr="00FE2480">
              <w:t>2.906,88</w:t>
            </w:r>
          </w:p>
        </w:tc>
        <w:tc>
          <w:tcPr>
            <w:tcW w:type="dxa" w:w="840"/>
            <w:hideMark/>
          </w:tcPr>
          <w:p w:rsidRDefault="00FE2480" w:rsidP="00FE2480" w:rsidR="00FE2480" w:rsidRPr="00FE2480">
            <w:r w:rsidRPr="00FE2480">
              <w:t>0,3271%</w:t>
            </w:r>
          </w:p>
        </w:tc>
      </w:tr>
      <w:tr w:rsidTr="00FE2480" w:rsidR="00FE2480" w:rsidRPr="00FE2480">
        <w:trPr>
          <w:trHeight w:val="1602"/>
        </w:trPr>
        <w:tc>
          <w:tcPr>
            <w:tcW w:type="dxa" w:w="1006"/>
            <w:noWrap/>
            <w:hideMark/>
          </w:tcPr>
          <w:p w:rsidRDefault="00FE2480" w:rsidP="00FE2480" w:rsidR="00FE2480" w:rsidRPr="00FE2480">
            <w:r w:rsidRPr="00FE2480">
              <w:t>73</w:t>
            </w:r>
          </w:p>
        </w:tc>
        <w:tc>
          <w:tcPr>
            <w:tcW w:type="dxa" w:w="1470"/>
            <w:hideMark/>
          </w:tcPr>
          <w:p w:rsidRDefault="00FE2480" w:rsidR="00FE2480" w:rsidRPr="00FE2480">
            <w:r w:rsidRPr="00FE2480">
              <w:t>TERMOBIL THERMO KING d. o. o. za trgovinu i servis</w:t>
            </w:r>
          </w:p>
        </w:tc>
        <w:tc>
          <w:tcPr>
            <w:tcW w:type="dxa" w:w="1100"/>
            <w:hideMark/>
          </w:tcPr>
          <w:p w:rsidRDefault="00FE2480" w:rsidP="00FE2480" w:rsidR="00FE2480" w:rsidRPr="00FE2480">
            <w:r w:rsidRPr="00FE2480">
              <w:t>21775912231</w:t>
            </w:r>
          </w:p>
        </w:tc>
        <w:tc>
          <w:tcPr>
            <w:tcW w:type="dxa" w:w="1151"/>
            <w:hideMark/>
          </w:tcPr>
          <w:p w:rsidRDefault="00FE2480" w:rsidR="00FE2480" w:rsidRPr="00FE2480">
            <w:r w:rsidRPr="00FE2480">
              <w:t>Pemani, Permani 21B, 51213 Jurdani</w:t>
            </w:r>
          </w:p>
        </w:tc>
        <w:tc>
          <w:tcPr>
            <w:tcW w:type="dxa" w:w="917"/>
            <w:hideMark/>
          </w:tcPr>
          <w:p w:rsidRDefault="00FE2480" w:rsidP="00FE2480" w:rsidR="00FE2480" w:rsidRPr="00FE2480">
            <w:r w:rsidRPr="00FE2480">
              <w:t>1.117,14</w:t>
            </w:r>
          </w:p>
        </w:tc>
        <w:tc>
          <w:tcPr>
            <w:tcW w:type="dxa" w:w="840"/>
            <w:hideMark/>
          </w:tcPr>
          <w:p w:rsidRDefault="00FE2480" w:rsidP="00FE2480" w:rsidR="00FE2480" w:rsidRPr="00FE2480">
            <w:r w:rsidRPr="00FE2480">
              <w:t>0,1257%</w:t>
            </w:r>
          </w:p>
        </w:tc>
      </w:tr>
      <w:tr w:rsidTr="00FE2480" w:rsidR="00FE2480" w:rsidRPr="00FE2480">
        <w:trPr>
          <w:trHeight w:val="1602"/>
        </w:trPr>
        <w:tc>
          <w:tcPr>
            <w:tcW w:type="dxa" w:w="1006"/>
            <w:noWrap/>
            <w:hideMark/>
          </w:tcPr>
          <w:p w:rsidRDefault="00FE2480" w:rsidP="00FE2480" w:rsidR="00FE2480" w:rsidRPr="00FE2480">
            <w:r w:rsidRPr="00FE2480">
              <w:t>74</w:t>
            </w:r>
          </w:p>
        </w:tc>
        <w:tc>
          <w:tcPr>
            <w:tcW w:type="dxa" w:w="1470"/>
            <w:hideMark/>
          </w:tcPr>
          <w:p w:rsidRDefault="00FE2480" w:rsidR="00FE2480" w:rsidRPr="00FE2480">
            <w:r w:rsidRPr="00FE2480">
              <w:t>Tim BBS d.o.o. za usluge</w:t>
            </w:r>
          </w:p>
        </w:tc>
        <w:tc>
          <w:tcPr>
            <w:tcW w:type="dxa" w:w="1100"/>
            <w:hideMark/>
          </w:tcPr>
          <w:p w:rsidRDefault="00FE2480" w:rsidP="00FE2480" w:rsidR="00FE2480" w:rsidRPr="00FE2480">
            <w:r w:rsidRPr="00FE2480">
              <w:t>55337538447</w:t>
            </w:r>
          </w:p>
        </w:tc>
        <w:tc>
          <w:tcPr>
            <w:tcW w:type="dxa" w:w="1151"/>
            <w:hideMark/>
          </w:tcPr>
          <w:p w:rsidRDefault="00FE2480" w:rsidR="00FE2480" w:rsidRPr="00FE2480">
            <w:r w:rsidRPr="00FE2480">
              <w:t>Zdenačka 116, 10291 Zdenci Brdovečki</w:t>
            </w:r>
          </w:p>
        </w:tc>
        <w:tc>
          <w:tcPr>
            <w:tcW w:type="dxa" w:w="917"/>
            <w:hideMark/>
          </w:tcPr>
          <w:p w:rsidRDefault="00FE2480" w:rsidP="00FE2480" w:rsidR="00FE2480" w:rsidRPr="00FE2480">
            <w:r w:rsidRPr="00FE2480">
              <w:t>14.625,00</w:t>
            </w:r>
          </w:p>
        </w:tc>
        <w:tc>
          <w:tcPr>
            <w:tcW w:type="dxa" w:w="840"/>
            <w:hideMark/>
          </w:tcPr>
          <w:p w:rsidRDefault="00FE2480" w:rsidP="00FE2480" w:rsidR="00FE2480" w:rsidRPr="00FE2480">
            <w:r w:rsidRPr="00FE2480">
              <w:t>1,6459%</w:t>
            </w:r>
          </w:p>
        </w:tc>
      </w:tr>
      <w:tr w:rsidTr="00FE2480" w:rsidR="00FE2480" w:rsidRPr="00FE2480">
        <w:trPr>
          <w:trHeight w:val="1602"/>
        </w:trPr>
        <w:tc>
          <w:tcPr>
            <w:tcW w:type="dxa" w:w="1006"/>
            <w:noWrap/>
            <w:hideMark/>
          </w:tcPr>
          <w:p w:rsidRDefault="00FE2480" w:rsidP="00FE2480" w:rsidR="00FE2480" w:rsidRPr="00FE2480">
            <w:r w:rsidRPr="00FE2480">
              <w:t>75</w:t>
            </w:r>
          </w:p>
        </w:tc>
        <w:tc>
          <w:tcPr>
            <w:tcW w:type="dxa" w:w="1470"/>
            <w:hideMark/>
          </w:tcPr>
          <w:p w:rsidRDefault="00FE2480" w:rsidR="00FE2480" w:rsidRPr="00FE2480">
            <w:r w:rsidRPr="00FE2480">
              <w:t>TOP AUTOMOTIVE d.o.o. za trgovinu i usluge</w:t>
            </w:r>
          </w:p>
        </w:tc>
        <w:tc>
          <w:tcPr>
            <w:tcW w:type="dxa" w:w="1100"/>
            <w:hideMark/>
          </w:tcPr>
          <w:p w:rsidRDefault="00FE2480" w:rsidP="00FE2480" w:rsidR="00FE2480" w:rsidRPr="00FE2480">
            <w:r w:rsidRPr="00FE2480">
              <w:t>14875601208</w:t>
            </w:r>
          </w:p>
        </w:tc>
        <w:tc>
          <w:tcPr>
            <w:tcW w:type="dxa" w:w="1151"/>
            <w:hideMark/>
          </w:tcPr>
          <w:p w:rsidRDefault="00FE2480" w:rsidR="00FE2480" w:rsidRPr="00FE2480">
            <w:r w:rsidRPr="00FE2480">
              <w:t>Slavonska avenija 11B, 10000 Zagreb</w:t>
            </w:r>
          </w:p>
        </w:tc>
        <w:tc>
          <w:tcPr>
            <w:tcW w:type="dxa" w:w="917"/>
            <w:hideMark/>
          </w:tcPr>
          <w:p w:rsidRDefault="00FE2480" w:rsidP="00FE2480" w:rsidR="00FE2480" w:rsidRPr="00FE2480">
            <w:r w:rsidRPr="00FE2480">
              <w:t>1.516,49</w:t>
            </w:r>
          </w:p>
        </w:tc>
        <w:tc>
          <w:tcPr>
            <w:tcW w:type="dxa" w:w="840"/>
            <w:hideMark/>
          </w:tcPr>
          <w:p w:rsidRDefault="00FE2480" w:rsidP="00FE2480" w:rsidR="00FE2480" w:rsidRPr="00FE2480">
            <w:r w:rsidRPr="00FE2480">
              <w:t>0,1707%</w:t>
            </w:r>
          </w:p>
        </w:tc>
      </w:tr>
      <w:tr w:rsidTr="00FE2480" w:rsidR="00FE2480" w:rsidRPr="00FE2480">
        <w:trPr>
          <w:trHeight w:val="1602"/>
        </w:trPr>
        <w:tc>
          <w:tcPr>
            <w:tcW w:type="dxa" w:w="1006"/>
            <w:noWrap/>
            <w:hideMark/>
          </w:tcPr>
          <w:p w:rsidRDefault="00FE2480" w:rsidP="00FE2480" w:rsidR="00FE2480" w:rsidRPr="00FE2480">
            <w:r w:rsidRPr="00FE2480">
              <w:t>76</w:t>
            </w:r>
          </w:p>
        </w:tc>
        <w:tc>
          <w:tcPr>
            <w:tcW w:type="dxa" w:w="1470"/>
            <w:hideMark/>
          </w:tcPr>
          <w:p w:rsidRDefault="00FE2480" w:rsidR="00FE2480" w:rsidRPr="00FE2480">
            <w:r w:rsidRPr="00FE2480">
              <w:t>VERUS PROJEKT d.o.o. za projektiranje i nadzor</w:t>
            </w:r>
          </w:p>
        </w:tc>
        <w:tc>
          <w:tcPr>
            <w:tcW w:type="dxa" w:w="1100"/>
            <w:hideMark/>
          </w:tcPr>
          <w:p w:rsidRDefault="00FE2480" w:rsidP="00FE2480" w:rsidR="00FE2480" w:rsidRPr="00FE2480">
            <w:r w:rsidRPr="00FE2480">
              <w:t>26453331545</w:t>
            </w:r>
          </w:p>
        </w:tc>
        <w:tc>
          <w:tcPr>
            <w:tcW w:type="dxa" w:w="1151"/>
            <w:hideMark/>
          </w:tcPr>
          <w:p w:rsidRDefault="00FE2480" w:rsidR="00FE2480" w:rsidRPr="00FE2480">
            <w:r w:rsidRPr="00FE2480">
              <w:t>Obala Š. Roka 76, 22000 Šibenik</w:t>
            </w:r>
          </w:p>
        </w:tc>
        <w:tc>
          <w:tcPr>
            <w:tcW w:type="dxa" w:w="917"/>
            <w:hideMark/>
          </w:tcPr>
          <w:p w:rsidRDefault="00FE2480" w:rsidP="00FE2480" w:rsidR="00FE2480" w:rsidRPr="00FE2480">
            <w:r w:rsidRPr="00FE2480">
              <w:t>1.000,00</w:t>
            </w:r>
          </w:p>
        </w:tc>
        <w:tc>
          <w:tcPr>
            <w:tcW w:type="dxa" w:w="840"/>
            <w:hideMark/>
          </w:tcPr>
          <w:p w:rsidRDefault="00FE2480" w:rsidP="00FE2480" w:rsidR="00FE2480" w:rsidRPr="00FE2480">
            <w:r w:rsidRPr="00FE2480">
              <w:t>0,1125%</w:t>
            </w:r>
          </w:p>
        </w:tc>
      </w:tr>
      <w:tr w:rsidTr="00FE2480" w:rsidR="00FE2480" w:rsidRPr="00FE2480">
        <w:trPr>
          <w:trHeight w:val="1602"/>
        </w:trPr>
        <w:tc>
          <w:tcPr>
            <w:tcW w:type="dxa" w:w="1006"/>
            <w:noWrap/>
            <w:hideMark/>
          </w:tcPr>
          <w:p w:rsidRDefault="00FE2480" w:rsidP="00FE2480" w:rsidR="00FE2480" w:rsidRPr="00FE2480">
            <w:r w:rsidRPr="00FE2480">
              <w:t>77</w:t>
            </w:r>
          </w:p>
        </w:tc>
        <w:tc>
          <w:tcPr>
            <w:tcW w:type="dxa" w:w="1470"/>
            <w:hideMark/>
          </w:tcPr>
          <w:p w:rsidRDefault="00FE2480" w:rsidR="00FE2480" w:rsidRPr="00FE2480">
            <w:r w:rsidRPr="00FE2480">
              <w:t>VICTUS TRADING SYSTEMS društvo s ograničenom odgovornošću za savjetovanje</w:t>
            </w:r>
          </w:p>
        </w:tc>
        <w:tc>
          <w:tcPr>
            <w:tcW w:type="dxa" w:w="1100"/>
            <w:hideMark/>
          </w:tcPr>
          <w:p w:rsidRDefault="00FE2480" w:rsidP="00FE2480" w:rsidR="00FE2480" w:rsidRPr="00FE2480">
            <w:r w:rsidRPr="00FE2480">
              <w:t>26066642914</w:t>
            </w:r>
          </w:p>
        </w:tc>
        <w:tc>
          <w:tcPr>
            <w:tcW w:type="dxa" w:w="1151"/>
            <w:hideMark/>
          </w:tcPr>
          <w:p w:rsidRDefault="00FE2480" w:rsidR="00FE2480" w:rsidRPr="00FE2480">
            <w:r w:rsidRPr="00FE2480">
              <w:t>Nehajska 15, 51000 Rijeka</w:t>
            </w:r>
          </w:p>
        </w:tc>
        <w:tc>
          <w:tcPr>
            <w:tcW w:type="dxa" w:w="917"/>
            <w:hideMark/>
          </w:tcPr>
          <w:p w:rsidRDefault="00FE2480" w:rsidP="00FE2480" w:rsidR="00FE2480" w:rsidRPr="00FE2480">
            <w:r w:rsidRPr="00FE2480">
              <w:t>1.137,50</w:t>
            </w:r>
          </w:p>
        </w:tc>
        <w:tc>
          <w:tcPr>
            <w:tcW w:type="dxa" w:w="840"/>
            <w:hideMark/>
          </w:tcPr>
          <w:p w:rsidRDefault="00FE2480" w:rsidP="00FE2480" w:rsidR="00FE2480" w:rsidRPr="00FE2480">
            <w:r w:rsidRPr="00FE2480">
              <w:t>0,1280%</w:t>
            </w:r>
          </w:p>
        </w:tc>
      </w:tr>
      <w:tr w:rsidTr="00FE2480" w:rsidR="00FE2480" w:rsidRPr="00FE2480">
        <w:trPr>
          <w:trHeight w:val="1602"/>
        </w:trPr>
        <w:tc>
          <w:tcPr>
            <w:tcW w:type="dxa" w:w="1006"/>
            <w:noWrap/>
            <w:hideMark/>
          </w:tcPr>
          <w:p w:rsidRDefault="00FE2480" w:rsidP="00FE2480" w:rsidR="00FE2480" w:rsidRPr="00FE2480">
            <w:r w:rsidRPr="00FE2480">
              <w:lastRenderedPageBreak/>
              <w:t>78</w:t>
            </w:r>
          </w:p>
        </w:tc>
        <w:tc>
          <w:tcPr>
            <w:tcW w:type="dxa" w:w="1470"/>
            <w:hideMark/>
          </w:tcPr>
          <w:p w:rsidRDefault="00FE2480" w:rsidR="00FE2480" w:rsidRPr="00FE2480">
            <w:r w:rsidRPr="00FE2480">
              <w:t>VINOPLOD-VINARIJA, dioničko društvo za proizvodnju i prodaju vina, alkoholnih i bezalkoholnih pića</w:t>
            </w:r>
          </w:p>
        </w:tc>
        <w:tc>
          <w:tcPr>
            <w:tcW w:type="dxa" w:w="1100"/>
            <w:hideMark/>
          </w:tcPr>
          <w:p w:rsidRDefault="00FE2480" w:rsidP="00FE2480" w:rsidR="00FE2480" w:rsidRPr="00FE2480">
            <w:r w:rsidRPr="00FE2480">
              <w:t>47074146147</w:t>
            </w:r>
          </w:p>
        </w:tc>
        <w:tc>
          <w:tcPr>
            <w:tcW w:type="dxa" w:w="1151"/>
            <w:hideMark/>
          </w:tcPr>
          <w:p w:rsidRDefault="00FE2480" w:rsidR="00FE2480" w:rsidRPr="00FE2480">
            <w:r w:rsidRPr="00FE2480">
              <w:t>Velimira Škorpika 2, 22000 Šibenik</w:t>
            </w:r>
          </w:p>
        </w:tc>
        <w:tc>
          <w:tcPr>
            <w:tcW w:type="dxa" w:w="917"/>
            <w:hideMark/>
          </w:tcPr>
          <w:p w:rsidRDefault="00FE2480" w:rsidP="00FE2480" w:rsidR="00FE2480" w:rsidRPr="00FE2480">
            <w:r w:rsidRPr="00FE2480">
              <w:t>13.504,38</w:t>
            </w:r>
          </w:p>
        </w:tc>
        <w:tc>
          <w:tcPr>
            <w:tcW w:type="dxa" w:w="840"/>
            <w:hideMark/>
          </w:tcPr>
          <w:p w:rsidRDefault="00FE2480" w:rsidP="00FE2480" w:rsidR="00FE2480" w:rsidRPr="00FE2480">
            <w:r w:rsidRPr="00FE2480">
              <w:t>1,5198%</w:t>
            </w:r>
          </w:p>
        </w:tc>
      </w:tr>
      <w:tr w:rsidTr="00FE2480" w:rsidR="00FE2480" w:rsidRPr="00FE2480">
        <w:trPr>
          <w:trHeight w:val="1602"/>
        </w:trPr>
        <w:tc>
          <w:tcPr>
            <w:tcW w:type="dxa" w:w="1006"/>
            <w:noWrap/>
            <w:hideMark/>
          </w:tcPr>
          <w:p w:rsidRDefault="00FE2480" w:rsidP="00FE2480" w:rsidR="00FE2480" w:rsidRPr="00FE2480">
            <w:r w:rsidRPr="00FE2480">
              <w:t>79</w:t>
            </w:r>
          </w:p>
        </w:tc>
        <w:tc>
          <w:tcPr>
            <w:tcW w:type="dxa" w:w="1470"/>
            <w:hideMark/>
          </w:tcPr>
          <w:p w:rsidRDefault="00FE2480" w:rsidR="00FE2480" w:rsidRPr="00FE2480">
            <w:r w:rsidRPr="00FE2480">
              <w:t>ZAŠTITAINSPEKT d.o.o. za zaštitu na radu, zaštitu od požara i zaštitu životnog okoliša</w:t>
            </w:r>
          </w:p>
        </w:tc>
        <w:tc>
          <w:tcPr>
            <w:tcW w:type="dxa" w:w="1100"/>
            <w:hideMark/>
          </w:tcPr>
          <w:p w:rsidRDefault="00FE2480" w:rsidP="00FE2480" w:rsidR="00FE2480" w:rsidRPr="00FE2480">
            <w:r w:rsidRPr="00FE2480">
              <w:t>28737940650</w:t>
            </w:r>
          </w:p>
        </w:tc>
        <w:tc>
          <w:tcPr>
            <w:tcW w:type="dxa" w:w="1151"/>
            <w:hideMark/>
          </w:tcPr>
          <w:p w:rsidRDefault="00FE2480" w:rsidR="00FE2480" w:rsidRPr="00FE2480">
            <w:r w:rsidRPr="00FE2480">
              <w:t>Adama Reisnera 95a, 31000 Osijek</w:t>
            </w:r>
          </w:p>
        </w:tc>
        <w:tc>
          <w:tcPr>
            <w:tcW w:type="dxa" w:w="917"/>
            <w:hideMark/>
          </w:tcPr>
          <w:p w:rsidRDefault="00FE2480" w:rsidP="00FE2480" w:rsidR="00FE2480" w:rsidRPr="00FE2480">
            <w:r w:rsidRPr="00FE2480">
              <w:t>8.478,84</w:t>
            </w:r>
          </w:p>
        </w:tc>
        <w:tc>
          <w:tcPr>
            <w:tcW w:type="dxa" w:w="840"/>
            <w:hideMark/>
          </w:tcPr>
          <w:p w:rsidRDefault="00FE2480" w:rsidP="00FE2480" w:rsidR="00FE2480" w:rsidRPr="00FE2480">
            <w:r w:rsidRPr="00FE2480">
              <w:t>0,9542%</w:t>
            </w:r>
          </w:p>
        </w:tc>
      </w:tr>
      <w:tr w:rsidTr="00FE2480" w:rsidR="00FE2480" w:rsidRPr="00FE2480">
        <w:trPr>
          <w:trHeight w:val="1602"/>
        </w:trPr>
        <w:tc>
          <w:tcPr>
            <w:tcW w:type="dxa" w:w="1006"/>
            <w:noWrap/>
            <w:hideMark/>
          </w:tcPr>
          <w:p w:rsidRDefault="00FE2480" w:rsidP="00FE2480" w:rsidR="00FE2480" w:rsidRPr="00FE2480">
            <w:r w:rsidRPr="00FE2480">
              <w:t>80</w:t>
            </w:r>
          </w:p>
        </w:tc>
        <w:tc>
          <w:tcPr>
            <w:tcW w:type="dxa" w:w="1470"/>
            <w:hideMark/>
          </w:tcPr>
          <w:p w:rsidRDefault="00FE2480" w:rsidR="00FE2480" w:rsidRPr="00FE2480">
            <w:r w:rsidRPr="00FE2480">
              <w:t>ORION-PROM d.o.o. za trgovinu, usluge i uvoz-izvoz</w:t>
            </w:r>
          </w:p>
        </w:tc>
        <w:tc>
          <w:tcPr>
            <w:tcW w:type="dxa" w:w="1100"/>
            <w:hideMark/>
          </w:tcPr>
          <w:p w:rsidRDefault="00FE2480" w:rsidP="00FE2480" w:rsidR="00FE2480" w:rsidRPr="00FE2480">
            <w:r w:rsidRPr="00FE2480">
              <w:t>53611903552</w:t>
            </w:r>
          </w:p>
        </w:tc>
        <w:tc>
          <w:tcPr>
            <w:tcW w:type="dxa" w:w="1151"/>
            <w:hideMark/>
          </w:tcPr>
          <w:p w:rsidRDefault="00FE2480" w:rsidR="00FE2480" w:rsidRPr="00FE2480">
            <w:r w:rsidRPr="00FE2480">
              <w:t>Malešnica 20, 10000 Zagreb</w:t>
            </w:r>
          </w:p>
        </w:tc>
        <w:tc>
          <w:tcPr>
            <w:tcW w:type="dxa" w:w="917"/>
            <w:hideMark/>
          </w:tcPr>
          <w:p w:rsidRDefault="00FE2480" w:rsidP="00FE2480" w:rsidR="00FE2480" w:rsidRPr="00FE2480">
            <w:r w:rsidRPr="00FE2480">
              <w:t>4.312,50</w:t>
            </w:r>
          </w:p>
        </w:tc>
        <w:tc>
          <w:tcPr>
            <w:tcW w:type="dxa" w:w="840"/>
            <w:hideMark/>
          </w:tcPr>
          <w:p w:rsidRDefault="00FE2480" w:rsidP="00FE2480" w:rsidR="00FE2480" w:rsidRPr="00FE2480">
            <w:r w:rsidRPr="00FE2480">
              <w:t>0,4853%</w:t>
            </w:r>
          </w:p>
        </w:tc>
      </w:tr>
      <w:tr w:rsidTr="00FE2480" w:rsidR="00FE2480" w:rsidRPr="00FE2480">
        <w:trPr>
          <w:trHeight w:val="1602"/>
        </w:trPr>
        <w:tc>
          <w:tcPr>
            <w:tcW w:type="dxa" w:w="1006"/>
            <w:noWrap/>
            <w:hideMark/>
          </w:tcPr>
          <w:p w:rsidRDefault="00FE2480" w:rsidP="00FE2480" w:rsidR="00FE2480" w:rsidRPr="00FE2480">
            <w:r w:rsidRPr="00FE2480">
              <w:t>81</w:t>
            </w:r>
          </w:p>
        </w:tc>
        <w:tc>
          <w:tcPr>
            <w:tcW w:type="dxa" w:w="1470"/>
            <w:hideMark/>
          </w:tcPr>
          <w:p w:rsidRDefault="00FE2480" w:rsidR="00FE2480" w:rsidRPr="00FE2480">
            <w:r w:rsidRPr="00FE2480">
              <w:t>ALAN-STJEPKO SORIĆ ODVJETNIK</w:t>
            </w:r>
          </w:p>
        </w:tc>
        <w:tc>
          <w:tcPr>
            <w:tcW w:type="dxa" w:w="1100"/>
            <w:hideMark/>
          </w:tcPr>
          <w:p w:rsidRDefault="00FE2480" w:rsidP="00FE2480" w:rsidR="00FE2480" w:rsidRPr="00FE2480">
            <w:r w:rsidRPr="00FE2480">
              <w:t>7608960219</w:t>
            </w:r>
          </w:p>
        </w:tc>
        <w:tc>
          <w:tcPr>
            <w:tcW w:type="dxa" w:w="1151"/>
            <w:hideMark/>
          </w:tcPr>
          <w:p w:rsidRDefault="00FE2480" w:rsidR="00FE2480" w:rsidRPr="00FE2480">
            <w:r w:rsidRPr="00FE2480">
              <w:t>ULICA ANDRIJE ŽAJE 25, BOŽIDARA ADŽIJE 22/2, 10000 ZAGREB</w:t>
            </w:r>
          </w:p>
        </w:tc>
        <w:tc>
          <w:tcPr>
            <w:tcW w:type="dxa" w:w="917"/>
            <w:hideMark/>
          </w:tcPr>
          <w:p w:rsidRDefault="00FE2480" w:rsidP="00FE2480" w:rsidR="00FE2480" w:rsidRPr="00FE2480">
            <w:r w:rsidRPr="00FE2480">
              <w:t>34.375,00</w:t>
            </w:r>
          </w:p>
        </w:tc>
        <w:tc>
          <w:tcPr>
            <w:tcW w:type="dxa" w:w="840"/>
            <w:hideMark/>
          </w:tcPr>
          <w:p w:rsidRDefault="00FE2480" w:rsidP="00FE2480" w:rsidR="00FE2480" w:rsidRPr="00FE2480">
            <w:r w:rsidRPr="00FE2480">
              <w:t>3,8687%</w:t>
            </w:r>
          </w:p>
        </w:tc>
      </w:tr>
      <w:tr w:rsidTr="00FE2480" w:rsidR="00FE2480" w:rsidRPr="00FE2480">
        <w:trPr>
          <w:trHeight w:val="1602"/>
        </w:trPr>
        <w:tc>
          <w:tcPr>
            <w:tcW w:type="dxa" w:w="1006"/>
            <w:hideMark/>
          </w:tcPr>
          <w:p w:rsidRDefault="00FE2480" w:rsidP="00FE2480" w:rsidR="00FE2480" w:rsidRPr="00FE2480">
            <w:pPr>
              <w:rPr>
                <w:b/>
                <w:bCs/>
              </w:rPr>
            </w:pPr>
            <w:r w:rsidRPr="00FE2480">
              <w:rPr>
                <w:b/>
                <w:bCs/>
              </w:rPr>
              <w:t> </w:t>
            </w:r>
          </w:p>
        </w:tc>
        <w:tc>
          <w:tcPr>
            <w:tcW w:type="dxa" w:w="1470"/>
            <w:hideMark/>
          </w:tcPr>
          <w:p w:rsidRDefault="00FE2480" w:rsidP="00FE2480" w:rsidR="00FE2480" w:rsidRPr="00FE2480">
            <w:pPr>
              <w:rPr>
                <w:b/>
                <w:bCs/>
              </w:rPr>
            </w:pPr>
            <w:r w:rsidRPr="00FE2480">
              <w:rPr>
                <w:b/>
                <w:bCs/>
              </w:rPr>
              <w:t> </w:t>
            </w:r>
          </w:p>
        </w:tc>
        <w:tc>
          <w:tcPr>
            <w:tcW w:type="dxa" w:w="1100"/>
            <w:hideMark/>
          </w:tcPr>
          <w:p w:rsidRDefault="00FE2480" w:rsidP="00FE2480" w:rsidR="00FE2480" w:rsidRPr="00FE2480">
            <w:pPr>
              <w:rPr>
                <w:b/>
                <w:bCs/>
              </w:rPr>
            </w:pPr>
            <w:r w:rsidRPr="00FE2480">
              <w:rPr>
                <w:b/>
                <w:bCs/>
              </w:rPr>
              <w:t> </w:t>
            </w:r>
          </w:p>
        </w:tc>
        <w:tc>
          <w:tcPr>
            <w:tcW w:type="dxa" w:w="1151"/>
            <w:hideMark/>
          </w:tcPr>
          <w:p w:rsidRDefault="00FE2480" w:rsidP="00FE2480" w:rsidR="00FE2480" w:rsidRPr="00FE2480">
            <w:pPr>
              <w:rPr>
                <w:b/>
                <w:bCs/>
              </w:rPr>
            </w:pPr>
            <w:r w:rsidRPr="00FE2480">
              <w:rPr>
                <w:b/>
                <w:bCs/>
              </w:rPr>
              <w:t> </w:t>
            </w:r>
          </w:p>
        </w:tc>
        <w:tc>
          <w:tcPr>
            <w:tcW w:type="dxa" w:w="917"/>
            <w:hideMark/>
          </w:tcPr>
          <w:p w:rsidRDefault="00FE2480" w:rsidP="00FE2480" w:rsidR="00FE2480" w:rsidRPr="00FE2480">
            <w:pPr>
              <w:rPr>
                <w:b/>
                <w:bCs/>
              </w:rPr>
            </w:pPr>
            <w:r w:rsidRPr="00FE2480">
              <w:rPr>
                <w:b/>
                <w:bCs/>
              </w:rPr>
              <w:t xml:space="preserve">888.550,80   </w:t>
            </w:r>
          </w:p>
        </w:tc>
        <w:tc>
          <w:tcPr>
            <w:tcW w:type="dxa" w:w="840"/>
            <w:hideMark/>
          </w:tcPr>
          <w:p w:rsidRDefault="00FE2480" w:rsidP="00FE2480" w:rsidR="00FE2480" w:rsidRPr="00FE2480">
            <w:pPr>
              <w:rPr>
                <w:b/>
                <w:bCs/>
              </w:rPr>
            </w:pPr>
            <w:r w:rsidRPr="00FE2480">
              <w:rPr>
                <w:b/>
                <w:bCs/>
              </w:rPr>
              <w:t>100,0000%</w:t>
            </w:r>
          </w:p>
        </w:tc>
      </w:tr>
    </w:tbl>
    <w:p w:rsidRDefault="00AD1E2F" w:rsidP="00D033CB" w:rsidR="00AD1E2F"/>
    <w:p w:rsidRDefault="00AD1E2F" w:rsidP="00D033CB" w:rsidR="00AD1E2F"/>
    <w:p w:rsidRDefault="00AD1E2F" w:rsidP="00D033CB" w:rsidR="00AD1E2F"/>
    <w:p w:rsidRDefault="00FE2480" w:rsidP="00FE2480" w:rsidR="00AD1E2F">
      <w:pPr>
        <w:pStyle w:val="Odlomakpopisa"/>
        <w:numPr>
          <w:ilvl w:val="0"/>
          <w:numId w:val="9"/>
        </w:numPr>
      </w:pPr>
      <w:r>
        <w:t xml:space="preserve">TABLICA – TREĆA SKUPINA </w:t>
      </w:r>
      <w:r w:rsidR="0083541C">
        <w:t xml:space="preserve">OD 50.000,00 </w:t>
      </w:r>
      <w:r>
        <w:t>DO 100.000,00</w:t>
      </w:r>
    </w:p>
    <w:p w:rsidRDefault="0083541C" w:rsidP="0083541C" w:rsidR="0083541C">
      <w:pPr>
        <w:pStyle w:val="Odlomakpopisa"/>
      </w:pPr>
    </w:p>
    <w:p w:rsidRDefault="00AD1E2F" w:rsidP="00D033CB" w:rsidR="00AD1E2F"/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855"/>
        <w:gridCol w:w="2298"/>
        <w:gridCol w:w="1629"/>
        <w:gridCol w:w="1955"/>
        <w:gridCol w:w="1337"/>
        <w:gridCol w:w="1214"/>
      </w:tblGrid>
      <w:tr w:rsidTr="0083541C" w:rsidR="0083541C" w:rsidRPr="0083541C">
        <w:trPr>
          <w:trHeight w:val="435"/>
        </w:trPr>
        <w:tc>
          <w:tcPr>
            <w:tcW w:type="dxa" w:w="946"/>
            <w:hideMark/>
          </w:tcPr>
          <w:p w:rsidRDefault="0083541C" w:rsidP="0083541C" w:rsidR="0083541C" w:rsidRPr="0083541C">
            <w:pPr>
              <w:rPr>
                <w:b/>
                <w:bCs/>
              </w:rPr>
            </w:pPr>
            <w:r w:rsidRPr="0083541C">
              <w:rPr>
                <w:b/>
                <w:bCs/>
              </w:rPr>
              <w:t>RBR</w:t>
            </w:r>
          </w:p>
        </w:tc>
        <w:tc>
          <w:tcPr>
            <w:tcW w:type="dxa" w:w="1491"/>
            <w:hideMark/>
          </w:tcPr>
          <w:p w:rsidRDefault="0083541C" w:rsidP="0083541C" w:rsidR="0083541C" w:rsidRPr="0083541C">
            <w:pPr>
              <w:rPr>
                <w:b/>
                <w:bCs/>
              </w:rPr>
            </w:pPr>
            <w:r w:rsidRPr="0083541C">
              <w:rPr>
                <w:b/>
                <w:bCs/>
              </w:rPr>
              <w:t>NAZIV VJEROVNIKA</w:t>
            </w:r>
          </w:p>
        </w:tc>
        <w:tc>
          <w:tcPr>
            <w:tcW w:type="dxa" w:w="1081"/>
            <w:hideMark/>
          </w:tcPr>
          <w:p w:rsidRDefault="0083541C" w:rsidP="0083541C" w:rsidR="0083541C" w:rsidRPr="0083541C">
            <w:pPr>
              <w:rPr>
                <w:b/>
                <w:bCs/>
              </w:rPr>
            </w:pPr>
            <w:r w:rsidRPr="0083541C">
              <w:rPr>
                <w:b/>
                <w:bCs/>
              </w:rPr>
              <w:t>OIB VJEROVNIKA</w:t>
            </w:r>
          </w:p>
        </w:tc>
        <w:tc>
          <w:tcPr>
            <w:tcW w:type="dxa" w:w="1281"/>
            <w:hideMark/>
          </w:tcPr>
          <w:p w:rsidRDefault="0083541C" w:rsidP="0083541C" w:rsidR="0083541C" w:rsidRPr="0083541C">
            <w:pPr>
              <w:rPr>
                <w:b/>
                <w:bCs/>
              </w:rPr>
            </w:pPr>
            <w:r w:rsidRPr="0083541C">
              <w:rPr>
                <w:b/>
                <w:bCs/>
              </w:rPr>
              <w:t>Adresa</w:t>
            </w:r>
          </w:p>
        </w:tc>
        <w:tc>
          <w:tcPr>
            <w:tcW w:type="dxa" w:w="903"/>
            <w:hideMark/>
          </w:tcPr>
          <w:p w:rsidRDefault="0083541C" w:rsidP="0083541C" w:rsidR="0083541C" w:rsidRPr="0083541C">
            <w:pPr>
              <w:rPr>
                <w:b/>
                <w:bCs/>
              </w:rPr>
            </w:pPr>
            <w:r w:rsidRPr="0083541C">
              <w:rPr>
                <w:b/>
                <w:bCs/>
              </w:rPr>
              <w:t>UTVRĐENI IZNOS TRAŽBINE</w:t>
            </w:r>
          </w:p>
        </w:tc>
        <w:tc>
          <w:tcPr>
            <w:tcW w:type="dxa" w:w="827"/>
            <w:hideMark/>
          </w:tcPr>
          <w:p w:rsidRDefault="0083541C" w:rsidP="0083541C" w:rsidR="0083541C" w:rsidRPr="0083541C">
            <w:pPr>
              <w:rPr>
                <w:b/>
                <w:bCs/>
              </w:rPr>
            </w:pPr>
            <w:r w:rsidRPr="0083541C">
              <w:rPr>
                <w:b/>
                <w:bCs/>
              </w:rPr>
              <w:t>POSTO PRAVA GLASA</w:t>
            </w:r>
          </w:p>
        </w:tc>
      </w:tr>
      <w:tr w:rsidTr="0083541C" w:rsidR="0083541C" w:rsidRPr="0083541C">
        <w:trPr>
          <w:trHeight w:val="1602"/>
        </w:trPr>
        <w:tc>
          <w:tcPr>
            <w:tcW w:type="dxa" w:w="946"/>
            <w:noWrap/>
            <w:hideMark/>
          </w:tcPr>
          <w:p w:rsidRDefault="0083541C" w:rsidP="0083541C" w:rsidR="0083541C" w:rsidRPr="0083541C">
            <w:r w:rsidRPr="0083541C">
              <w:t>1</w:t>
            </w:r>
          </w:p>
        </w:tc>
        <w:tc>
          <w:tcPr>
            <w:tcW w:type="dxa" w:w="1491"/>
            <w:hideMark/>
          </w:tcPr>
          <w:p w:rsidRDefault="0083541C" w:rsidR="0083541C" w:rsidRPr="0083541C">
            <w:r w:rsidRPr="0083541C">
              <w:t>CRIVAC za građenje i usluge, društvo s ograničenom odgovornošću</w:t>
            </w:r>
          </w:p>
        </w:tc>
        <w:tc>
          <w:tcPr>
            <w:tcW w:type="dxa" w:w="1081"/>
            <w:hideMark/>
          </w:tcPr>
          <w:p w:rsidRDefault="0083541C" w:rsidP="0083541C" w:rsidR="0083541C" w:rsidRPr="0083541C">
            <w:r w:rsidRPr="0083541C">
              <w:t>36335585782</w:t>
            </w:r>
          </w:p>
        </w:tc>
        <w:tc>
          <w:tcPr>
            <w:tcW w:type="dxa" w:w="1281"/>
            <w:hideMark/>
          </w:tcPr>
          <w:p w:rsidRDefault="0083541C" w:rsidR="0083541C" w:rsidRPr="0083541C">
            <w:r w:rsidRPr="0083541C">
              <w:t>Zvonimirova 75, 21210 Solin</w:t>
            </w:r>
          </w:p>
        </w:tc>
        <w:tc>
          <w:tcPr>
            <w:tcW w:type="dxa" w:w="903"/>
            <w:hideMark/>
          </w:tcPr>
          <w:p w:rsidRDefault="0083541C" w:rsidP="0083541C" w:rsidR="0083541C" w:rsidRPr="0083541C">
            <w:r w:rsidRPr="0083541C">
              <w:t>68.400,00</w:t>
            </w:r>
          </w:p>
        </w:tc>
        <w:tc>
          <w:tcPr>
            <w:tcW w:type="dxa" w:w="827"/>
            <w:hideMark/>
          </w:tcPr>
          <w:p w:rsidRDefault="0083541C" w:rsidP="0083541C" w:rsidR="0083541C" w:rsidRPr="0083541C">
            <w:r w:rsidRPr="0083541C">
              <w:t>10,6602%</w:t>
            </w:r>
          </w:p>
        </w:tc>
      </w:tr>
      <w:tr w:rsidTr="0083541C" w:rsidR="0083541C" w:rsidRPr="0083541C">
        <w:trPr>
          <w:trHeight w:val="1602"/>
        </w:trPr>
        <w:tc>
          <w:tcPr>
            <w:tcW w:type="dxa" w:w="946"/>
            <w:noWrap/>
            <w:hideMark/>
          </w:tcPr>
          <w:p w:rsidRDefault="0083541C" w:rsidP="0083541C" w:rsidR="0083541C" w:rsidRPr="0083541C">
            <w:r w:rsidRPr="0083541C">
              <w:lastRenderedPageBreak/>
              <w:t>2</w:t>
            </w:r>
          </w:p>
        </w:tc>
        <w:tc>
          <w:tcPr>
            <w:tcW w:type="dxa" w:w="1491"/>
            <w:hideMark/>
          </w:tcPr>
          <w:p w:rsidRDefault="0083541C" w:rsidR="0083541C" w:rsidRPr="0083541C">
            <w:r w:rsidRPr="0083541C">
              <w:t>DELIĆ DIELEKTRIK d.o.o. za izradu i izvedbu projekta iz područja elektrike i elektronike</w:t>
            </w:r>
          </w:p>
        </w:tc>
        <w:tc>
          <w:tcPr>
            <w:tcW w:type="dxa" w:w="1081"/>
            <w:hideMark/>
          </w:tcPr>
          <w:p w:rsidRDefault="0083541C" w:rsidP="0083541C" w:rsidR="0083541C" w:rsidRPr="0083541C">
            <w:r w:rsidRPr="0083541C">
              <w:t>55530942867</w:t>
            </w:r>
          </w:p>
        </w:tc>
        <w:tc>
          <w:tcPr>
            <w:tcW w:type="dxa" w:w="1281"/>
            <w:hideMark/>
          </w:tcPr>
          <w:p w:rsidRDefault="0083541C" w:rsidR="0083541C" w:rsidRPr="0083541C">
            <w:r w:rsidRPr="0083541C">
              <w:t>Mejaši 23, 21000 Split</w:t>
            </w:r>
          </w:p>
        </w:tc>
        <w:tc>
          <w:tcPr>
            <w:tcW w:type="dxa" w:w="903"/>
            <w:hideMark/>
          </w:tcPr>
          <w:p w:rsidRDefault="0083541C" w:rsidP="0083541C" w:rsidR="0083541C" w:rsidRPr="0083541C">
            <w:r w:rsidRPr="0083541C">
              <w:t>69.569,28</w:t>
            </w:r>
          </w:p>
        </w:tc>
        <w:tc>
          <w:tcPr>
            <w:tcW w:type="dxa" w:w="827"/>
            <w:hideMark/>
          </w:tcPr>
          <w:p w:rsidRDefault="0083541C" w:rsidP="0083541C" w:rsidR="0083541C" w:rsidRPr="0083541C">
            <w:r w:rsidRPr="0083541C">
              <w:t>10,8425%</w:t>
            </w:r>
          </w:p>
        </w:tc>
      </w:tr>
      <w:tr w:rsidTr="0083541C" w:rsidR="0083541C" w:rsidRPr="0083541C">
        <w:trPr>
          <w:trHeight w:val="1602"/>
        </w:trPr>
        <w:tc>
          <w:tcPr>
            <w:tcW w:type="dxa" w:w="946"/>
            <w:noWrap/>
            <w:hideMark/>
          </w:tcPr>
          <w:p w:rsidRDefault="0083541C" w:rsidP="0083541C" w:rsidR="0083541C" w:rsidRPr="0083541C">
            <w:r w:rsidRPr="0083541C">
              <w:t>3</w:t>
            </w:r>
          </w:p>
        </w:tc>
        <w:tc>
          <w:tcPr>
            <w:tcW w:type="dxa" w:w="1491"/>
            <w:hideMark/>
          </w:tcPr>
          <w:p w:rsidRDefault="0083541C" w:rsidR="0083541C" w:rsidRPr="0083541C">
            <w:r w:rsidRPr="0083541C">
              <w:t>ERSTE CARD CLUB društvo s ograničenom odgovornošću za financijsko posredovanje i usluge</w:t>
            </w:r>
          </w:p>
        </w:tc>
        <w:tc>
          <w:tcPr>
            <w:tcW w:type="dxa" w:w="1081"/>
            <w:hideMark/>
          </w:tcPr>
          <w:p w:rsidRDefault="0083541C" w:rsidP="0083541C" w:rsidR="0083541C" w:rsidRPr="0083541C">
            <w:r w:rsidRPr="0083541C">
              <w:t>85941596441</w:t>
            </w:r>
          </w:p>
        </w:tc>
        <w:tc>
          <w:tcPr>
            <w:tcW w:type="dxa" w:w="1281"/>
            <w:hideMark/>
          </w:tcPr>
          <w:p w:rsidRDefault="0083541C" w:rsidR="0083541C" w:rsidRPr="0083541C">
            <w:r w:rsidRPr="0083541C">
              <w:t>Ulica Frana Folnegovića 6, 10000 Zagreb</w:t>
            </w:r>
          </w:p>
        </w:tc>
        <w:tc>
          <w:tcPr>
            <w:tcW w:type="dxa" w:w="903"/>
            <w:hideMark/>
          </w:tcPr>
          <w:p w:rsidRDefault="0083541C" w:rsidP="0083541C" w:rsidR="0083541C" w:rsidRPr="0083541C">
            <w:r w:rsidRPr="0083541C">
              <w:t>51.709,98</w:t>
            </w:r>
          </w:p>
        </w:tc>
        <w:tc>
          <w:tcPr>
            <w:tcW w:type="dxa" w:w="827"/>
            <w:hideMark/>
          </w:tcPr>
          <w:p w:rsidRDefault="0083541C" w:rsidP="0083541C" w:rsidR="0083541C" w:rsidRPr="0083541C">
            <w:r w:rsidRPr="0083541C">
              <w:t>8,0591%</w:t>
            </w:r>
          </w:p>
        </w:tc>
      </w:tr>
      <w:tr w:rsidTr="0083541C" w:rsidR="0083541C" w:rsidRPr="0083541C">
        <w:trPr>
          <w:trHeight w:val="1602"/>
        </w:trPr>
        <w:tc>
          <w:tcPr>
            <w:tcW w:type="dxa" w:w="946"/>
            <w:noWrap/>
            <w:hideMark/>
          </w:tcPr>
          <w:p w:rsidRDefault="0083541C" w:rsidP="0083541C" w:rsidR="0083541C" w:rsidRPr="0083541C">
            <w:r w:rsidRPr="0083541C">
              <w:t>4</w:t>
            </w:r>
          </w:p>
        </w:tc>
        <w:tc>
          <w:tcPr>
            <w:tcW w:type="dxa" w:w="1491"/>
            <w:hideMark/>
          </w:tcPr>
          <w:p w:rsidRDefault="0083541C" w:rsidR="0083541C" w:rsidRPr="0083541C">
            <w:r w:rsidRPr="0083541C">
              <w:t>KONZUM trgovina na veliko i malo d.d.</w:t>
            </w:r>
          </w:p>
        </w:tc>
        <w:tc>
          <w:tcPr>
            <w:tcW w:type="dxa" w:w="1081"/>
            <w:hideMark/>
          </w:tcPr>
          <w:p w:rsidRDefault="0083541C" w:rsidP="0083541C" w:rsidR="0083541C" w:rsidRPr="0083541C">
            <w:r w:rsidRPr="0083541C">
              <w:t>29955634590</w:t>
            </w:r>
          </w:p>
        </w:tc>
        <w:tc>
          <w:tcPr>
            <w:tcW w:type="dxa" w:w="1281"/>
            <w:hideMark/>
          </w:tcPr>
          <w:p w:rsidRDefault="0083541C" w:rsidR="0083541C" w:rsidRPr="0083541C">
            <w:r w:rsidRPr="0083541C">
              <w:t>Marijana Čavića 1a, 10000 Zagreb</w:t>
            </w:r>
          </w:p>
        </w:tc>
        <w:tc>
          <w:tcPr>
            <w:tcW w:type="dxa" w:w="903"/>
            <w:hideMark/>
          </w:tcPr>
          <w:p w:rsidRDefault="0083541C" w:rsidP="0083541C" w:rsidR="0083541C" w:rsidRPr="0083541C">
            <w:r w:rsidRPr="0083541C">
              <w:t>50.329,23</w:t>
            </w:r>
          </w:p>
        </w:tc>
        <w:tc>
          <w:tcPr>
            <w:tcW w:type="dxa" w:w="827"/>
            <w:hideMark/>
          </w:tcPr>
          <w:p w:rsidRDefault="0083541C" w:rsidP="0083541C" w:rsidR="0083541C" w:rsidRPr="0083541C">
            <w:r w:rsidRPr="0083541C">
              <w:t>7,8439%</w:t>
            </w:r>
          </w:p>
        </w:tc>
      </w:tr>
      <w:tr w:rsidTr="0083541C" w:rsidR="0083541C" w:rsidRPr="0083541C">
        <w:trPr>
          <w:trHeight w:val="1602"/>
        </w:trPr>
        <w:tc>
          <w:tcPr>
            <w:tcW w:type="dxa" w:w="946"/>
            <w:noWrap/>
            <w:hideMark/>
          </w:tcPr>
          <w:p w:rsidRDefault="0083541C" w:rsidP="0083541C" w:rsidR="0083541C" w:rsidRPr="0083541C">
            <w:r w:rsidRPr="0083541C">
              <w:t>5</w:t>
            </w:r>
          </w:p>
        </w:tc>
        <w:tc>
          <w:tcPr>
            <w:tcW w:type="dxa" w:w="1491"/>
            <w:hideMark/>
          </w:tcPr>
          <w:p w:rsidRDefault="0083541C" w:rsidR="0083541C" w:rsidRPr="0083541C">
            <w:r w:rsidRPr="0083541C">
              <w:t>Obrt za građevinarstvo MAMIĆ, vl. Ivan Mamić, Podstrana,Hercegovačka 40</w:t>
            </w:r>
          </w:p>
        </w:tc>
        <w:tc>
          <w:tcPr>
            <w:tcW w:type="dxa" w:w="1081"/>
            <w:hideMark/>
          </w:tcPr>
          <w:p w:rsidRDefault="0083541C" w:rsidP="0083541C" w:rsidR="0083541C" w:rsidRPr="0083541C">
            <w:r w:rsidRPr="0083541C">
              <w:t>64650731338</w:t>
            </w:r>
          </w:p>
        </w:tc>
        <w:tc>
          <w:tcPr>
            <w:tcW w:type="dxa" w:w="1281"/>
            <w:hideMark/>
          </w:tcPr>
          <w:p w:rsidRDefault="0083541C" w:rsidR="0083541C" w:rsidRPr="0083541C">
            <w:r w:rsidRPr="0083541C">
              <w:t>HERCEGOVAČKA ULICA 40, 21312 PODSTRANA</w:t>
            </w:r>
          </w:p>
        </w:tc>
        <w:tc>
          <w:tcPr>
            <w:tcW w:type="dxa" w:w="903"/>
            <w:hideMark/>
          </w:tcPr>
          <w:p w:rsidRDefault="0083541C" w:rsidP="0083541C" w:rsidR="0083541C" w:rsidRPr="0083541C">
            <w:r w:rsidRPr="0083541C">
              <w:t>92.571,49</w:t>
            </w:r>
          </w:p>
        </w:tc>
        <w:tc>
          <w:tcPr>
            <w:tcW w:type="dxa" w:w="827"/>
            <w:hideMark/>
          </w:tcPr>
          <w:p w:rsidRDefault="0083541C" w:rsidP="0083541C" w:rsidR="0083541C" w:rsidRPr="0083541C">
            <w:r w:rsidRPr="0083541C">
              <w:t>14,4274%</w:t>
            </w:r>
          </w:p>
        </w:tc>
      </w:tr>
      <w:tr w:rsidTr="0083541C" w:rsidR="0083541C" w:rsidRPr="0083541C">
        <w:trPr>
          <w:trHeight w:val="1602"/>
        </w:trPr>
        <w:tc>
          <w:tcPr>
            <w:tcW w:type="dxa" w:w="946"/>
            <w:noWrap/>
            <w:hideMark/>
          </w:tcPr>
          <w:p w:rsidRDefault="0083541C" w:rsidP="0083541C" w:rsidR="0083541C" w:rsidRPr="0083541C">
            <w:r w:rsidRPr="0083541C">
              <w:t>6</w:t>
            </w:r>
          </w:p>
        </w:tc>
        <w:tc>
          <w:tcPr>
            <w:tcW w:type="dxa" w:w="1491"/>
            <w:hideMark/>
          </w:tcPr>
          <w:p w:rsidRDefault="0083541C" w:rsidR="0083541C" w:rsidRPr="0083541C">
            <w:r w:rsidRPr="0083541C">
              <w:t>PIK VRBOVEC-MESNA INDUSTRIJA, dioničko društvo za proizvodnju i promet mesa i mesnih prerađevina</w:t>
            </w:r>
          </w:p>
        </w:tc>
        <w:tc>
          <w:tcPr>
            <w:tcW w:type="dxa" w:w="1081"/>
            <w:hideMark/>
          </w:tcPr>
          <w:p w:rsidRDefault="0083541C" w:rsidP="0083541C" w:rsidR="0083541C" w:rsidRPr="0083541C">
            <w:r w:rsidRPr="0083541C">
              <w:t>78909170415</w:t>
            </w:r>
          </w:p>
        </w:tc>
        <w:tc>
          <w:tcPr>
            <w:tcW w:type="dxa" w:w="1281"/>
            <w:hideMark/>
          </w:tcPr>
          <w:p w:rsidRDefault="0083541C" w:rsidR="0083541C" w:rsidRPr="0083541C">
            <w:r w:rsidRPr="0083541C">
              <w:t>Zagrebačka 148, 10340 Vrbovec</w:t>
            </w:r>
          </w:p>
        </w:tc>
        <w:tc>
          <w:tcPr>
            <w:tcW w:type="dxa" w:w="903"/>
            <w:hideMark/>
          </w:tcPr>
          <w:p w:rsidRDefault="0083541C" w:rsidP="0083541C" w:rsidR="0083541C" w:rsidRPr="0083541C">
            <w:r w:rsidRPr="0083541C">
              <w:t>97.106,81</w:t>
            </w:r>
          </w:p>
        </w:tc>
        <w:tc>
          <w:tcPr>
            <w:tcW w:type="dxa" w:w="827"/>
            <w:hideMark/>
          </w:tcPr>
          <w:p w:rsidRDefault="0083541C" w:rsidP="0083541C" w:rsidR="0083541C" w:rsidRPr="0083541C">
            <w:r w:rsidRPr="0083541C">
              <w:t>15,1342%</w:t>
            </w:r>
          </w:p>
        </w:tc>
      </w:tr>
      <w:tr w:rsidTr="0083541C" w:rsidR="0083541C" w:rsidRPr="0083541C">
        <w:trPr>
          <w:trHeight w:val="1602"/>
        </w:trPr>
        <w:tc>
          <w:tcPr>
            <w:tcW w:type="dxa" w:w="946"/>
            <w:noWrap/>
            <w:hideMark/>
          </w:tcPr>
          <w:p w:rsidRDefault="0083541C" w:rsidP="0083541C" w:rsidR="0083541C" w:rsidRPr="0083541C">
            <w:r w:rsidRPr="0083541C">
              <w:t>7</w:t>
            </w:r>
          </w:p>
        </w:tc>
        <w:tc>
          <w:tcPr>
            <w:tcW w:type="dxa" w:w="1491"/>
            <w:hideMark/>
          </w:tcPr>
          <w:p w:rsidRDefault="0083541C" w:rsidR="0083541C" w:rsidRPr="0083541C">
            <w:r w:rsidRPr="0083541C">
              <w:t>REVICON za računovodstvo, poslovno savjetovanje, društvo s ograničenom odgovornošću</w:t>
            </w:r>
          </w:p>
        </w:tc>
        <w:tc>
          <w:tcPr>
            <w:tcW w:type="dxa" w:w="1081"/>
            <w:hideMark/>
          </w:tcPr>
          <w:p w:rsidRDefault="0083541C" w:rsidP="0083541C" w:rsidR="0083541C" w:rsidRPr="0083541C">
            <w:r w:rsidRPr="0083541C">
              <w:t>63814286623</w:t>
            </w:r>
          </w:p>
        </w:tc>
        <w:tc>
          <w:tcPr>
            <w:tcW w:type="dxa" w:w="1281"/>
            <w:hideMark/>
          </w:tcPr>
          <w:p w:rsidRDefault="0083541C" w:rsidR="0083541C" w:rsidRPr="0083541C">
            <w:r w:rsidRPr="0083541C">
              <w:t>Gorička 6, 21000 Split</w:t>
            </w:r>
          </w:p>
        </w:tc>
        <w:tc>
          <w:tcPr>
            <w:tcW w:type="dxa" w:w="903"/>
            <w:hideMark/>
          </w:tcPr>
          <w:p w:rsidRDefault="0083541C" w:rsidP="0083541C" w:rsidR="0083541C" w:rsidRPr="0083541C">
            <w:r w:rsidRPr="0083541C">
              <w:t>89.197,12</w:t>
            </w:r>
          </w:p>
        </w:tc>
        <w:tc>
          <w:tcPr>
            <w:tcW w:type="dxa" w:w="827"/>
            <w:hideMark/>
          </w:tcPr>
          <w:p w:rsidRDefault="0083541C" w:rsidP="0083541C" w:rsidR="0083541C" w:rsidRPr="0083541C">
            <w:r w:rsidRPr="0083541C">
              <w:t>13,9015%</w:t>
            </w:r>
          </w:p>
        </w:tc>
      </w:tr>
      <w:tr w:rsidTr="0083541C" w:rsidR="0083541C" w:rsidRPr="0083541C">
        <w:trPr>
          <w:trHeight w:val="1602"/>
        </w:trPr>
        <w:tc>
          <w:tcPr>
            <w:tcW w:type="dxa" w:w="946"/>
            <w:noWrap/>
            <w:hideMark/>
          </w:tcPr>
          <w:p w:rsidRDefault="0083541C" w:rsidP="0083541C" w:rsidR="0083541C" w:rsidRPr="0083541C">
            <w:r w:rsidRPr="0083541C">
              <w:t>8</w:t>
            </w:r>
          </w:p>
        </w:tc>
        <w:tc>
          <w:tcPr>
            <w:tcW w:type="dxa" w:w="1491"/>
            <w:hideMark/>
          </w:tcPr>
          <w:p w:rsidRDefault="0083541C" w:rsidR="0083541C" w:rsidRPr="0083541C">
            <w:r w:rsidRPr="0083541C">
              <w:t>VIPnet, društvo s ograničenom odgovornošću za usluge javnih telekomunikacija</w:t>
            </w:r>
          </w:p>
        </w:tc>
        <w:tc>
          <w:tcPr>
            <w:tcW w:type="dxa" w:w="1081"/>
            <w:hideMark/>
          </w:tcPr>
          <w:p w:rsidRDefault="0083541C" w:rsidP="0083541C" w:rsidR="0083541C" w:rsidRPr="0083541C">
            <w:r w:rsidRPr="0083541C">
              <w:t>29524210204</w:t>
            </w:r>
          </w:p>
        </w:tc>
        <w:tc>
          <w:tcPr>
            <w:tcW w:type="dxa" w:w="1281"/>
            <w:hideMark/>
          </w:tcPr>
          <w:p w:rsidRDefault="0083541C" w:rsidR="0083541C" w:rsidRPr="0083541C">
            <w:r w:rsidRPr="0083541C">
              <w:t>Vrtni put 1, 10000 Zagreb</w:t>
            </w:r>
          </w:p>
        </w:tc>
        <w:tc>
          <w:tcPr>
            <w:tcW w:type="dxa" w:w="903"/>
            <w:hideMark/>
          </w:tcPr>
          <w:p w:rsidRDefault="0083541C" w:rsidP="0083541C" w:rsidR="0083541C" w:rsidRPr="0083541C">
            <w:r w:rsidRPr="0083541C">
              <w:t>56.261,28</w:t>
            </w:r>
          </w:p>
        </w:tc>
        <w:tc>
          <w:tcPr>
            <w:tcW w:type="dxa" w:w="827"/>
            <w:hideMark/>
          </w:tcPr>
          <w:p w:rsidRDefault="0083541C" w:rsidP="0083541C" w:rsidR="0083541C" w:rsidRPr="0083541C">
            <w:r w:rsidRPr="0083541C">
              <w:t>8,7684%</w:t>
            </w:r>
          </w:p>
        </w:tc>
      </w:tr>
      <w:tr w:rsidTr="0083541C" w:rsidR="0083541C" w:rsidRPr="0083541C">
        <w:trPr>
          <w:trHeight w:val="1602"/>
        </w:trPr>
        <w:tc>
          <w:tcPr>
            <w:tcW w:type="dxa" w:w="946"/>
            <w:noWrap/>
            <w:hideMark/>
          </w:tcPr>
          <w:p w:rsidRDefault="0083541C" w:rsidP="0083541C" w:rsidR="0083541C" w:rsidRPr="0083541C">
            <w:r w:rsidRPr="0083541C">
              <w:t>9</w:t>
            </w:r>
          </w:p>
        </w:tc>
        <w:tc>
          <w:tcPr>
            <w:tcW w:type="dxa" w:w="1491"/>
            <w:hideMark/>
          </w:tcPr>
          <w:p w:rsidRDefault="0083541C" w:rsidR="0083541C" w:rsidRPr="0083541C">
            <w:r w:rsidRPr="0083541C">
              <w:t>Udruga gluhih i nagluhih  osoba grada Splita i županije splitsko-dalmatinske</w:t>
            </w:r>
          </w:p>
        </w:tc>
        <w:tc>
          <w:tcPr>
            <w:tcW w:type="dxa" w:w="1081"/>
            <w:hideMark/>
          </w:tcPr>
          <w:p w:rsidRDefault="0083541C" w:rsidP="0083541C" w:rsidR="0083541C" w:rsidRPr="0083541C">
            <w:r w:rsidRPr="0083541C">
              <w:t>51163570253</w:t>
            </w:r>
          </w:p>
        </w:tc>
        <w:tc>
          <w:tcPr>
            <w:tcW w:type="dxa" w:w="1281"/>
            <w:hideMark/>
          </w:tcPr>
          <w:p w:rsidRDefault="0083541C" w:rsidR="0083541C" w:rsidRPr="0083541C">
            <w:r w:rsidRPr="0083541C">
              <w:t>Ulica bana Josipa Jelačića 6, 21000 Split</w:t>
            </w:r>
          </w:p>
        </w:tc>
        <w:tc>
          <w:tcPr>
            <w:tcW w:type="dxa" w:w="903"/>
            <w:hideMark/>
          </w:tcPr>
          <w:p w:rsidRDefault="0083541C" w:rsidP="0083541C" w:rsidR="0083541C" w:rsidRPr="0083541C">
            <w:r w:rsidRPr="0083541C">
              <w:t>66.491,48</w:t>
            </w:r>
          </w:p>
        </w:tc>
        <w:tc>
          <w:tcPr>
            <w:tcW w:type="dxa" w:w="827"/>
            <w:hideMark/>
          </w:tcPr>
          <w:p w:rsidRDefault="0083541C" w:rsidP="0083541C" w:rsidR="0083541C" w:rsidRPr="0083541C">
            <w:r w:rsidRPr="0083541C">
              <w:t>10,3628%</w:t>
            </w:r>
          </w:p>
        </w:tc>
      </w:tr>
      <w:tr w:rsidTr="0083541C" w:rsidR="0083541C" w:rsidRPr="0083541C">
        <w:trPr>
          <w:trHeight w:val="1602"/>
        </w:trPr>
        <w:tc>
          <w:tcPr>
            <w:tcW w:type="dxa" w:w="946"/>
            <w:hideMark/>
          </w:tcPr>
          <w:p w:rsidRDefault="0083541C" w:rsidP="0083541C" w:rsidR="0083541C" w:rsidRPr="0083541C">
            <w:pPr>
              <w:rPr>
                <w:b/>
                <w:bCs/>
              </w:rPr>
            </w:pPr>
            <w:r w:rsidRPr="0083541C">
              <w:rPr>
                <w:b/>
                <w:bCs/>
              </w:rPr>
              <w:lastRenderedPageBreak/>
              <w:t> </w:t>
            </w:r>
          </w:p>
        </w:tc>
        <w:tc>
          <w:tcPr>
            <w:tcW w:type="dxa" w:w="1491"/>
            <w:hideMark/>
          </w:tcPr>
          <w:p w:rsidRDefault="0083541C" w:rsidP="0083541C" w:rsidR="0083541C" w:rsidRPr="0083541C">
            <w:pPr>
              <w:rPr>
                <w:b/>
                <w:bCs/>
              </w:rPr>
            </w:pPr>
            <w:r w:rsidRPr="0083541C">
              <w:rPr>
                <w:b/>
                <w:bCs/>
              </w:rPr>
              <w:t> </w:t>
            </w:r>
          </w:p>
        </w:tc>
        <w:tc>
          <w:tcPr>
            <w:tcW w:type="dxa" w:w="1081"/>
            <w:hideMark/>
          </w:tcPr>
          <w:p w:rsidRDefault="0083541C" w:rsidP="0083541C" w:rsidR="0083541C" w:rsidRPr="0083541C">
            <w:pPr>
              <w:rPr>
                <w:b/>
                <w:bCs/>
              </w:rPr>
            </w:pPr>
            <w:r w:rsidRPr="0083541C">
              <w:rPr>
                <w:b/>
                <w:bCs/>
              </w:rPr>
              <w:t> </w:t>
            </w:r>
          </w:p>
        </w:tc>
        <w:tc>
          <w:tcPr>
            <w:tcW w:type="dxa" w:w="1281"/>
            <w:hideMark/>
          </w:tcPr>
          <w:p w:rsidRDefault="0083541C" w:rsidP="0083541C" w:rsidR="0083541C" w:rsidRPr="0083541C">
            <w:pPr>
              <w:rPr>
                <w:b/>
                <w:bCs/>
              </w:rPr>
            </w:pPr>
            <w:r w:rsidRPr="0083541C">
              <w:rPr>
                <w:b/>
                <w:bCs/>
              </w:rPr>
              <w:t> </w:t>
            </w:r>
          </w:p>
        </w:tc>
        <w:tc>
          <w:tcPr>
            <w:tcW w:type="dxa" w:w="903"/>
            <w:hideMark/>
          </w:tcPr>
          <w:p w:rsidRDefault="0083541C" w:rsidP="0083541C" w:rsidR="0083541C" w:rsidRPr="0083541C">
            <w:pPr>
              <w:rPr>
                <w:b/>
                <w:bCs/>
              </w:rPr>
            </w:pPr>
            <w:r w:rsidRPr="0083541C">
              <w:rPr>
                <w:b/>
                <w:bCs/>
              </w:rPr>
              <w:t xml:space="preserve">641.636,67   </w:t>
            </w:r>
          </w:p>
        </w:tc>
        <w:tc>
          <w:tcPr>
            <w:tcW w:type="dxa" w:w="827"/>
            <w:hideMark/>
          </w:tcPr>
          <w:p w:rsidRDefault="0083541C" w:rsidP="0083541C" w:rsidR="0083541C" w:rsidRPr="0083541C">
            <w:pPr>
              <w:rPr>
                <w:b/>
                <w:bCs/>
              </w:rPr>
            </w:pPr>
            <w:r w:rsidRPr="0083541C">
              <w:rPr>
                <w:b/>
                <w:bCs/>
              </w:rPr>
              <w:t>100,0000%</w:t>
            </w:r>
          </w:p>
        </w:tc>
      </w:tr>
    </w:tbl>
    <w:p w:rsidRDefault="00AD1E2F" w:rsidP="00D033CB" w:rsidR="00AD1E2F"/>
    <w:p w:rsidRDefault="00AD1E2F" w:rsidP="00D033CB" w:rsidR="00AD1E2F"/>
    <w:p w:rsidRDefault="0083541C" w:rsidP="0083541C" w:rsidR="0083541C">
      <w:pPr>
        <w:pStyle w:val="Odlomakpopisa"/>
        <w:numPr>
          <w:ilvl w:val="0"/>
          <w:numId w:val="9"/>
        </w:numPr>
      </w:pPr>
      <w:r>
        <w:t>SKUPINA – IZNAD 100.000,00</w:t>
      </w:r>
    </w:p>
    <w:p w:rsidRDefault="0083541C" w:rsidP="0083541C" w:rsidR="0083541C">
      <w:pPr>
        <w:pStyle w:val="Odlomakpopisa"/>
      </w:pPr>
    </w:p>
    <w:tbl>
      <w:tblPr>
        <w:tblStyle w:val="Reetkatablice"/>
        <w:tblW w:type="auto" w:w="0"/>
        <w:tblLayout w:type="fixed"/>
        <w:tblLook w:val="04A0" w:noVBand="1" w:noHBand="0" w:lastColumn="0" w:firstColumn="1" w:lastRow="0" w:firstRow="1"/>
      </w:tblPr>
      <w:tblGrid>
        <w:gridCol w:w="802"/>
        <w:gridCol w:w="1872"/>
        <w:gridCol w:w="1829"/>
        <w:gridCol w:w="1417"/>
        <w:gridCol w:w="2014"/>
        <w:gridCol w:w="1354"/>
      </w:tblGrid>
      <w:tr w:rsidTr="0083541C" w:rsidR="0083541C" w:rsidRPr="0083541C">
        <w:trPr>
          <w:trHeight w:val="435"/>
        </w:trPr>
        <w:tc>
          <w:tcPr>
            <w:tcW w:type="dxa" w:w="802"/>
            <w:hideMark/>
          </w:tcPr>
          <w:p w:rsidRDefault="0083541C" w:rsidP="0083541C" w:rsidR="0083541C" w:rsidRPr="0083541C">
            <w:pPr>
              <w:rPr>
                <w:b/>
                <w:bCs/>
              </w:rPr>
            </w:pPr>
            <w:r w:rsidRPr="0083541C">
              <w:rPr>
                <w:b/>
                <w:bCs/>
              </w:rPr>
              <w:t>RBR</w:t>
            </w:r>
          </w:p>
        </w:tc>
        <w:tc>
          <w:tcPr>
            <w:tcW w:type="dxa" w:w="1872"/>
            <w:hideMark/>
          </w:tcPr>
          <w:p w:rsidRDefault="0083541C" w:rsidP="0083541C" w:rsidR="0083541C" w:rsidRPr="0083541C">
            <w:pPr>
              <w:rPr>
                <w:b/>
                <w:bCs/>
              </w:rPr>
            </w:pPr>
            <w:r w:rsidRPr="0083541C">
              <w:rPr>
                <w:b/>
                <w:bCs/>
              </w:rPr>
              <w:t>NAZIV VJEROVNIKA</w:t>
            </w:r>
          </w:p>
        </w:tc>
        <w:tc>
          <w:tcPr>
            <w:tcW w:type="dxa" w:w="1829"/>
            <w:hideMark/>
          </w:tcPr>
          <w:p w:rsidRDefault="0083541C" w:rsidP="0083541C" w:rsidR="0083541C" w:rsidRPr="0083541C">
            <w:pPr>
              <w:rPr>
                <w:b/>
                <w:bCs/>
              </w:rPr>
            </w:pPr>
            <w:r w:rsidRPr="0083541C">
              <w:rPr>
                <w:b/>
                <w:bCs/>
              </w:rPr>
              <w:t>OIB VJEROVNIKA</w:t>
            </w:r>
          </w:p>
        </w:tc>
        <w:tc>
          <w:tcPr>
            <w:tcW w:type="dxa" w:w="1417"/>
            <w:hideMark/>
          </w:tcPr>
          <w:p w:rsidRDefault="0083541C" w:rsidP="0083541C" w:rsidR="0083541C" w:rsidRPr="0083541C">
            <w:pPr>
              <w:rPr>
                <w:b/>
                <w:bCs/>
              </w:rPr>
            </w:pPr>
            <w:r w:rsidRPr="0083541C">
              <w:rPr>
                <w:b/>
                <w:bCs/>
              </w:rPr>
              <w:t>Adresa</w:t>
            </w:r>
          </w:p>
        </w:tc>
        <w:tc>
          <w:tcPr>
            <w:tcW w:type="dxa" w:w="2014"/>
            <w:hideMark/>
          </w:tcPr>
          <w:p w:rsidRDefault="0083541C" w:rsidP="0083541C" w:rsidR="0083541C" w:rsidRPr="0083541C">
            <w:pPr>
              <w:rPr>
                <w:b/>
                <w:bCs/>
              </w:rPr>
            </w:pPr>
            <w:r w:rsidRPr="0083541C">
              <w:rPr>
                <w:b/>
                <w:bCs/>
              </w:rPr>
              <w:t>UTVRĐENI IZNOS TRAŽBINE</w:t>
            </w:r>
          </w:p>
        </w:tc>
        <w:tc>
          <w:tcPr>
            <w:tcW w:type="dxa" w:w="1354"/>
            <w:hideMark/>
          </w:tcPr>
          <w:p w:rsidRDefault="0083541C" w:rsidP="0083541C" w:rsidR="0083541C" w:rsidRPr="0083541C">
            <w:pPr>
              <w:rPr>
                <w:b/>
                <w:bCs/>
              </w:rPr>
            </w:pPr>
            <w:r w:rsidRPr="0083541C">
              <w:rPr>
                <w:b/>
                <w:bCs/>
              </w:rPr>
              <w:t>POSTO PRAVA GLASA</w:t>
            </w:r>
          </w:p>
        </w:tc>
      </w:tr>
      <w:tr w:rsidTr="0083541C" w:rsidR="0083541C" w:rsidRPr="0083541C">
        <w:trPr>
          <w:trHeight w:val="1602"/>
        </w:trPr>
        <w:tc>
          <w:tcPr>
            <w:tcW w:type="dxa" w:w="802"/>
            <w:noWrap/>
            <w:hideMark/>
          </w:tcPr>
          <w:p w:rsidRDefault="0083541C" w:rsidP="0083541C" w:rsidR="0083541C" w:rsidRPr="0083541C">
            <w:r w:rsidRPr="0083541C">
              <w:t>1</w:t>
            </w:r>
          </w:p>
        </w:tc>
        <w:tc>
          <w:tcPr>
            <w:tcW w:type="dxa" w:w="1872"/>
            <w:hideMark/>
          </w:tcPr>
          <w:p w:rsidRDefault="0083541C" w:rsidP="0083541C" w:rsidR="0083541C" w:rsidRPr="0083541C">
            <w:r w:rsidRPr="0083541C">
              <w:t>ADRIS GRUPA dioničko društvo za upravljanje i ulaganje</w:t>
            </w:r>
          </w:p>
        </w:tc>
        <w:tc>
          <w:tcPr>
            <w:tcW w:type="dxa" w:w="1829"/>
            <w:hideMark/>
          </w:tcPr>
          <w:p w:rsidRDefault="0083541C" w:rsidP="0083541C" w:rsidR="0083541C" w:rsidRPr="0083541C">
            <w:r w:rsidRPr="0083541C">
              <w:t>82023167977</w:t>
            </w:r>
          </w:p>
        </w:tc>
        <w:tc>
          <w:tcPr>
            <w:tcW w:type="dxa" w:w="1417"/>
            <w:hideMark/>
          </w:tcPr>
          <w:p w:rsidRDefault="0083541C" w:rsidP="0083541C" w:rsidR="0083541C" w:rsidRPr="0083541C">
            <w:r w:rsidRPr="0083541C">
              <w:t>Vladimira Nazora 1, 52210 Rovinj</w:t>
            </w:r>
          </w:p>
        </w:tc>
        <w:tc>
          <w:tcPr>
            <w:tcW w:type="dxa" w:w="2014"/>
            <w:hideMark/>
          </w:tcPr>
          <w:p w:rsidRDefault="0083541C" w:rsidP="0083541C" w:rsidR="0083541C" w:rsidRPr="0083541C">
            <w:r w:rsidRPr="0083541C">
              <w:t>202.398,75</w:t>
            </w:r>
          </w:p>
        </w:tc>
        <w:tc>
          <w:tcPr>
            <w:tcW w:type="dxa" w:w="1354"/>
            <w:hideMark/>
          </w:tcPr>
          <w:p w:rsidRDefault="0083541C" w:rsidP="0083541C" w:rsidR="0083541C" w:rsidRPr="0083541C">
            <w:r w:rsidRPr="0083541C">
              <w:t>0,8848%</w:t>
            </w:r>
          </w:p>
        </w:tc>
      </w:tr>
      <w:tr w:rsidTr="0083541C" w:rsidR="0083541C" w:rsidRPr="0083541C">
        <w:trPr>
          <w:trHeight w:val="1602"/>
        </w:trPr>
        <w:tc>
          <w:tcPr>
            <w:tcW w:type="dxa" w:w="802"/>
            <w:noWrap/>
            <w:hideMark/>
          </w:tcPr>
          <w:p w:rsidRDefault="0083541C" w:rsidP="0083541C" w:rsidR="0083541C" w:rsidRPr="0083541C">
            <w:r w:rsidRPr="0083541C">
              <w:t>2</w:t>
            </w:r>
          </w:p>
        </w:tc>
        <w:tc>
          <w:tcPr>
            <w:tcW w:type="dxa" w:w="1872"/>
            <w:hideMark/>
          </w:tcPr>
          <w:p w:rsidRDefault="0083541C" w:rsidP="0083541C" w:rsidR="0083541C" w:rsidRPr="0083541C">
            <w:pPr>
              <w:pStyle w:val="Odlomakpopisa"/>
            </w:pPr>
            <w:r w:rsidRPr="0083541C">
              <w:t>CROATIA osiguranje d.d.</w:t>
            </w:r>
          </w:p>
        </w:tc>
        <w:tc>
          <w:tcPr>
            <w:tcW w:type="dxa" w:w="1829"/>
            <w:hideMark/>
          </w:tcPr>
          <w:p w:rsidRDefault="0083541C" w:rsidP="0083541C" w:rsidR="0083541C" w:rsidRPr="0083541C">
            <w:r w:rsidRPr="0083541C">
              <w:t>26187994862</w:t>
            </w:r>
          </w:p>
        </w:tc>
        <w:tc>
          <w:tcPr>
            <w:tcW w:type="dxa" w:w="1417"/>
            <w:hideMark/>
          </w:tcPr>
          <w:p w:rsidRDefault="0083541C" w:rsidP="0083541C" w:rsidR="0083541C" w:rsidRPr="0083541C">
            <w:r w:rsidRPr="0083541C">
              <w:t>Vatroslava Jagića 33, 10000 Zagreb</w:t>
            </w:r>
          </w:p>
        </w:tc>
        <w:tc>
          <w:tcPr>
            <w:tcW w:type="dxa" w:w="2014"/>
            <w:hideMark/>
          </w:tcPr>
          <w:p w:rsidRDefault="0083541C" w:rsidP="0083541C" w:rsidR="0083541C" w:rsidRPr="0083541C">
            <w:r w:rsidRPr="0083541C">
              <w:t>141.834,75</w:t>
            </w:r>
          </w:p>
        </w:tc>
        <w:tc>
          <w:tcPr>
            <w:tcW w:type="dxa" w:w="1354"/>
            <w:hideMark/>
          </w:tcPr>
          <w:p w:rsidRDefault="0083541C" w:rsidP="0083541C" w:rsidR="0083541C" w:rsidRPr="0083541C">
            <w:r w:rsidRPr="0083541C">
              <w:t>0,6201%</w:t>
            </w:r>
          </w:p>
        </w:tc>
      </w:tr>
      <w:tr w:rsidTr="0083541C" w:rsidR="0083541C" w:rsidRPr="0083541C">
        <w:trPr>
          <w:trHeight w:val="1602"/>
        </w:trPr>
        <w:tc>
          <w:tcPr>
            <w:tcW w:type="dxa" w:w="802"/>
            <w:noWrap/>
            <w:hideMark/>
          </w:tcPr>
          <w:p w:rsidRDefault="0083541C" w:rsidP="0083541C" w:rsidR="0083541C" w:rsidRPr="0083541C">
            <w:r>
              <w:t>3</w:t>
            </w:r>
          </w:p>
        </w:tc>
        <w:tc>
          <w:tcPr>
            <w:tcW w:type="dxa" w:w="1872"/>
            <w:hideMark/>
          </w:tcPr>
          <w:p w:rsidRDefault="0083541C" w:rsidP="0083541C" w:rsidR="0083541C" w:rsidRPr="0083541C">
            <w:pPr>
              <w:pStyle w:val="Odlomakpopisa"/>
            </w:pPr>
            <w:r w:rsidRPr="0083541C">
              <w:t>ERSTE FACTORING društvo s ograničenom odgovornošću za factoring</w:t>
            </w:r>
          </w:p>
        </w:tc>
        <w:tc>
          <w:tcPr>
            <w:tcW w:type="dxa" w:w="1829"/>
            <w:hideMark/>
          </w:tcPr>
          <w:p w:rsidRDefault="0083541C" w:rsidP="0083541C" w:rsidR="0083541C" w:rsidRPr="0083541C">
            <w:r w:rsidRPr="0083541C">
              <w:t>10194059689</w:t>
            </w:r>
          </w:p>
        </w:tc>
        <w:tc>
          <w:tcPr>
            <w:tcW w:type="dxa" w:w="1417"/>
            <w:hideMark/>
          </w:tcPr>
          <w:p w:rsidRDefault="0083541C" w:rsidP="0083541C" w:rsidR="0083541C" w:rsidRPr="0083541C">
            <w:r w:rsidRPr="0083541C">
              <w:t>Ivana Lučića 2a, 10000 Zagreb</w:t>
            </w:r>
          </w:p>
        </w:tc>
        <w:tc>
          <w:tcPr>
            <w:tcW w:type="dxa" w:w="2014"/>
            <w:hideMark/>
          </w:tcPr>
          <w:p w:rsidRDefault="0083541C" w:rsidP="0083541C" w:rsidR="0083541C" w:rsidRPr="0083541C">
            <w:r w:rsidRPr="0083541C">
              <w:t>9.935.925,06</w:t>
            </w:r>
          </w:p>
        </w:tc>
        <w:tc>
          <w:tcPr>
            <w:tcW w:type="dxa" w:w="1354"/>
            <w:hideMark/>
          </w:tcPr>
          <w:p w:rsidRDefault="0083541C" w:rsidP="0083541C" w:rsidR="0083541C" w:rsidRPr="0083541C">
            <w:r w:rsidRPr="0083541C">
              <w:t>43,4368%</w:t>
            </w:r>
          </w:p>
        </w:tc>
      </w:tr>
      <w:tr w:rsidTr="0083541C" w:rsidR="0083541C" w:rsidRPr="0083541C">
        <w:trPr>
          <w:trHeight w:val="1602"/>
        </w:trPr>
        <w:tc>
          <w:tcPr>
            <w:tcW w:type="dxa" w:w="802"/>
            <w:noWrap/>
            <w:hideMark/>
          </w:tcPr>
          <w:p w:rsidRDefault="0083541C" w:rsidP="0083541C" w:rsidR="0083541C" w:rsidRPr="0083541C">
            <w:pPr>
              <w:pStyle w:val="Odlomakpopisa"/>
            </w:pPr>
            <w:r w:rsidRPr="0083541C">
              <w:t>4</w:t>
            </w:r>
          </w:p>
        </w:tc>
        <w:tc>
          <w:tcPr>
            <w:tcW w:type="dxa" w:w="1872"/>
            <w:hideMark/>
          </w:tcPr>
          <w:p w:rsidRDefault="0083541C" w:rsidP="0083541C" w:rsidR="0083541C" w:rsidRPr="0083541C">
            <w:r w:rsidRPr="0083541C">
              <w:t>ETI TRADE društvo s ograničenom odgovornošću za proizvodnju, promet roba i usluga</w:t>
            </w:r>
          </w:p>
        </w:tc>
        <w:tc>
          <w:tcPr>
            <w:tcW w:type="dxa" w:w="1829"/>
            <w:hideMark/>
          </w:tcPr>
          <w:p w:rsidRDefault="0083541C" w:rsidP="0083541C" w:rsidR="0083541C" w:rsidRPr="0083541C">
            <w:r w:rsidRPr="0083541C">
              <w:t>41122391100</w:t>
            </w:r>
          </w:p>
        </w:tc>
        <w:tc>
          <w:tcPr>
            <w:tcW w:type="dxa" w:w="1417"/>
            <w:hideMark/>
          </w:tcPr>
          <w:p w:rsidRDefault="0083541C" w:rsidP="0083541C" w:rsidR="0083541C" w:rsidRPr="0083541C">
            <w:r w:rsidRPr="0083541C">
              <w:t>Katun Trviški 581, 52000 Pazin</w:t>
            </w:r>
          </w:p>
        </w:tc>
        <w:tc>
          <w:tcPr>
            <w:tcW w:type="dxa" w:w="2014"/>
            <w:hideMark/>
          </w:tcPr>
          <w:p w:rsidRDefault="0083541C" w:rsidP="0083541C" w:rsidR="0083541C" w:rsidRPr="0083541C">
            <w:r w:rsidRPr="0083541C">
              <w:t>107.581,25</w:t>
            </w:r>
          </w:p>
        </w:tc>
        <w:tc>
          <w:tcPr>
            <w:tcW w:type="dxa" w:w="1354"/>
            <w:hideMark/>
          </w:tcPr>
          <w:p w:rsidRDefault="0083541C" w:rsidP="0083541C" w:rsidR="0083541C" w:rsidRPr="0083541C">
            <w:r w:rsidRPr="0083541C">
              <w:t>0,4703%</w:t>
            </w:r>
          </w:p>
        </w:tc>
      </w:tr>
      <w:tr w:rsidTr="0083541C" w:rsidR="0083541C" w:rsidRPr="0083541C">
        <w:trPr>
          <w:trHeight w:val="1602"/>
        </w:trPr>
        <w:tc>
          <w:tcPr>
            <w:tcW w:type="dxa" w:w="802"/>
            <w:noWrap/>
            <w:hideMark/>
          </w:tcPr>
          <w:p w:rsidRDefault="0083541C" w:rsidP="0083541C" w:rsidR="0083541C" w:rsidRPr="0083541C">
            <w:r w:rsidRPr="0083541C">
              <w:t>5</w:t>
            </w:r>
          </w:p>
        </w:tc>
        <w:tc>
          <w:tcPr>
            <w:tcW w:type="dxa" w:w="1872"/>
            <w:hideMark/>
          </w:tcPr>
          <w:p w:rsidRDefault="0083541C" w:rsidP="0083541C" w:rsidR="0083541C" w:rsidRPr="0083541C">
            <w:r w:rsidRPr="0083541C">
              <w:t>Fine'sa Confidus društvo s ograničenom odgovornošću, kompanija za predfinanciranje</w:t>
            </w:r>
          </w:p>
        </w:tc>
        <w:tc>
          <w:tcPr>
            <w:tcW w:type="dxa" w:w="1829"/>
            <w:hideMark/>
          </w:tcPr>
          <w:p w:rsidRDefault="0083541C" w:rsidP="0083541C" w:rsidR="0083541C" w:rsidRPr="0083541C">
            <w:r w:rsidRPr="0083541C">
              <w:t>42948677782</w:t>
            </w:r>
          </w:p>
        </w:tc>
        <w:tc>
          <w:tcPr>
            <w:tcW w:type="dxa" w:w="1417"/>
            <w:hideMark/>
          </w:tcPr>
          <w:p w:rsidRDefault="0083541C" w:rsidP="0083541C" w:rsidR="0083541C" w:rsidRPr="0083541C">
            <w:r w:rsidRPr="0083541C">
              <w:t>Ivana Kukuljevića 25, 42000 Varaždin</w:t>
            </w:r>
          </w:p>
        </w:tc>
        <w:tc>
          <w:tcPr>
            <w:tcW w:type="dxa" w:w="2014"/>
            <w:hideMark/>
          </w:tcPr>
          <w:p w:rsidRDefault="0083541C" w:rsidP="0083541C" w:rsidR="0083541C" w:rsidRPr="0083541C">
            <w:r w:rsidRPr="0083541C">
              <w:t>2.057.913,85</w:t>
            </w:r>
          </w:p>
        </w:tc>
        <w:tc>
          <w:tcPr>
            <w:tcW w:type="dxa" w:w="1354"/>
            <w:hideMark/>
          </w:tcPr>
          <w:p w:rsidRDefault="0083541C" w:rsidP="0083541C" w:rsidR="0083541C" w:rsidRPr="0083541C">
            <w:r w:rsidRPr="0083541C">
              <w:t>8,9966%</w:t>
            </w:r>
          </w:p>
        </w:tc>
      </w:tr>
      <w:tr w:rsidTr="0083541C" w:rsidR="0083541C" w:rsidRPr="0083541C">
        <w:trPr>
          <w:trHeight w:val="1602"/>
        </w:trPr>
        <w:tc>
          <w:tcPr>
            <w:tcW w:type="dxa" w:w="802"/>
            <w:noWrap/>
            <w:hideMark/>
          </w:tcPr>
          <w:p w:rsidRDefault="0083541C" w:rsidP="0083541C" w:rsidR="0083541C" w:rsidRPr="0083541C">
            <w:r w:rsidRPr="0083541C">
              <w:lastRenderedPageBreak/>
              <w:t>6</w:t>
            </w:r>
          </w:p>
        </w:tc>
        <w:tc>
          <w:tcPr>
            <w:tcW w:type="dxa" w:w="1872"/>
            <w:hideMark/>
          </w:tcPr>
          <w:p w:rsidRDefault="0083541C" w:rsidP="0083541C" w:rsidR="0083541C" w:rsidRPr="0083541C">
            <w:r w:rsidRPr="0083541C">
              <w:t>Fine'sa Credos, dioničko društvo, consulting financijska kompanija razvoja i upravljanja projektima štednje i komercijalnog financiranja</w:t>
            </w:r>
          </w:p>
        </w:tc>
        <w:tc>
          <w:tcPr>
            <w:tcW w:type="dxa" w:w="1829"/>
            <w:hideMark/>
          </w:tcPr>
          <w:p w:rsidRDefault="0083541C" w:rsidP="0083541C" w:rsidR="0083541C" w:rsidRPr="0083541C">
            <w:r w:rsidRPr="0083541C">
              <w:t>25686975671</w:t>
            </w:r>
          </w:p>
        </w:tc>
        <w:tc>
          <w:tcPr>
            <w:tcW w:type="dxa" w:w="1417"/>
            <w:hideMark/>
          </w:tcPr>
          <w:p w:rsidRDefault="0083541C" w:rsidP="0083541C" w:rsidR="0083541C" w:rsidRPr="0083541C">
            <w:r w:rsidRPr="0083541C">
              <w:t>Ivana Kukuljevića 25, 42000 Varaždin</w:t>
            </w:r>
          </w:p>
        </w:tc>
        <w:tc>
          <w:tcPr>
            <w:tcW w:type="dxa" w:w="2014"/>
            <w:hideMark/>
          </w:tcPr>
          <w:p w:rsidRDefault="0083541C" w:rsidP="0083541C" w:rsidR="0083541C" w:rsidRPr="0083541C">
            <w:r w:rsidRPr="0083541C">
              <w:t>2.252.345,48</w:t>
            </w:r>
          </w:p>
        </w:tc>
        <w:tc>
          <w:tcPr>
            <w:tcW w:type="dxa" w:w="1354"/>
            <w:hideMark/>
          </w:tcPr>
          <w:p w:rsidRDefault="0083541C" w:rsidP="0083541C" w:rsidR="0083541C" w:rsidRPr="0083541C">
            <w:r w:rsidRPr="0083541C">
              <w:t>9,8466%</w:t>
            </w:r>
          </w:p>
        </w:tc>
      </w:tr>
      <w:tr w:rsidTr="0083541C" w:rsidR="0083541C" w:rsidRPr="0083541C">
        <w:trPr>
          <w:trHeight w:val="1602"/>
        </w:trPr>
        <w:tc>
          <w:tcPr>
            <w:tcW w:type="dxa" w:w="802"/>
            <w:noWrap/>
            <w:hideMark/>
          </w:tcPr>
          <w:p w:rsidRDefault="0083541C" w:rsidP="0083541C" w:rsidR="0083541C" w:rsidRPr="0083541C">
            <w:r w:rsidRPr="0083541C">
              <w:t>7</w:t>
            </w:r>
          </w:p>
        </w:tc>
        <w:tc>
          <w:tcPr>
            <w:tcW w:type="dxa" w:w="1872"/>
            <w:hideMark/>
          </w:tcPr>
          <w:p w:rsidRDefault="0083541C" w:rsidP="0083541C" w:rsidR="0083541C" w:rsidRPr="0083541C">
            <w:r w:rsidRPr="0083541C">
              <w:t>IVKOVIĆ COMMERCE, društvo s ograničenom odgovornošću za trgovinu i usluge</w:t>
            </w:r>
          </w:p>
        </w:tc>
        <w:tc>
          <w:tcPr>
            <w:tcW w:type="dxa" w:w="1829"/>
            <w:hideMark/>
          </w:tcPr>
          <w:p w:rsidRDefault="0083541C" w:rsidP="0083541C" w:rsidR="0083541C" w:rsidRPr="0083541C">
            <w:r w:rsidRPr="0083541C">
              <w:t>98285011396</w:t>
            </w:r>
          </w:p>
        </w:tc>
        <w:tc>
          <w:tcPr>
            <w:tcW w:type="dxa" w:w="1417"/>
            <w:hideMark/>
          </w:tcPr>
          <w:p w:rsidRDefault="0083541C" w:rsidP="0083541C" w:rsidR="0083541C" w:rsidRPr="0083541C">
            <w:r w:rsidRPr="0083541C">
              <w:t>Trondheimska 3, 21000 Split</w:t>
            </w:r>
          </w:p>
        </w:tc>
        <w:tc>
          <w:tcPr>
            <w:tcW w:type="dxa" w:w="2014"/>
            <w:hideMark/>
          </w:tcPr>
          <w:p w:rsidRDefault="0083541C" w:rsidP="0083541C" w:rsidR="0083541C" w:rsidRPr="0083541C">
            <w:r w:rsidRPr="0083541C">
              <w:t>188.630,30</w:t>
            </w:r>
          </w:p>
        </w:tc>
        <w:tc>
          <w:tcPr>
            <w:tcW w:type="dxa" w:w="1354"/>
            <w:hideMark/>
          </w:tcPr>
          <w:p w:rsidRDefault="0083541C" w:rsidP="0083541C" w:rsidR="0083541C" w:rsidRPr="0083541C">
            <w:r w:rsidRPr="0083541C">
              <w:t>0,8246%</w:t>
            </w:r>
          </w:p>
        </w:tc>
      </w:tr>
      <w:tr w:rsidTr="0083541C" w:rsidR="0083541C" w:rsidRPr="0083541C">
        <w:trPr>
          <w:trHeight w:val="1602"/>
        </w:trPr>
        <w:tc>
          <w:tcPr>
            <w:tcW w:type="dxa" w:w="802"/>
            <w:noWrap/>
            <w:hideMark/>
          </w:tcPr>
          <w:p w:rsidRDefault="0083541C" w:rsidP="0083541C" w:rsidR="0083541C" w:rsidRPr="0083541C">
            <w:r w:rsidRPr="0083541C">
              <w:t>8</w:t>
            </w:r>
          </w:p>
        </w:tc>
        <w:tc>
          <w:tcPr>
            <w:tcW w:type="dxa" w:w="1872"/>
            <w:hideMark/>
          </w:tcPr>
          <w:p w:rsidRDefault="0083541C" w:rsidP="0083541C" w:rsidR="0083541C" w:rsidRPr="0083541C">
            <w:r w:rsidRPr="0083541C">
              <w:t>JAŠKAPACK d.o.o. tvornica valovitog kartona i ambalaže</w:t>
            </w:r>
          </w:p>
        </w:tc>
        <w:tc>
          <w:tcPr>
            <w:tcW w:type="dxa" w:w="1829"/>
            <w:hideMark/>
          </w:tcPr>
          <w:p w:rsidRDefault="0083541C" w:rsidP="0083541C" w:rsidR="0083541C" w:rsidRPr="0083541C">
            <w:r w:rsidRPr="0083541C">
              <w:t>53994275676</w:t>
            </w:r>
          </w:p>
        </w:tc>
        <w:tc>
          <w:tcPr>
            <w:tcW w:type="dxa" w:w="1417"/>
            <w:hideMark/>
          </w:tcPr>
          <w:p w:rsidRDefault="0083541C" w:rsidP="0083541C" w:rsidR="0083541C" w:rsidRPr="0083541C">
            <w:r w:rsidRPr="0083541C">
              <w:t>Savska Cesta 1, 10360 Sesvete</w:t>
            </w:r>
          </w:p>
        </w:tc>
        <w:tc>
          <w:tcPr>
            <w:tcW w:type="dxa" w:w="2014"/>
            <w:hideMark/>
          </w:tcPr>
          <w:p w:rsidRDefault="0083541C" w:rsidP="0083541C" w:rsidR="0083541C" w:rsidRPr="0083541C">
            <w:r w:rsidRPr="0083541C">
              <w:t>163.156,92</w:t>
            </w:r>
          </w:p>
        </w:tc>
        <w:tc>
          <w:tcPr>
            <w:tcW w:type="dxa" w:w="1354"/>
            <w:hideMark/>
          </w:tcPr>
          <w:p w:rsidRDefault="0083541C" w:rsidP="0083541C" w:rsidR="0083541C" w:rsidRPr="0083541C">
            <w:r w:rsidRPr="0083541C">
              <w:t>0,7133%</w:t>
            </w:r>
          </w:p>
        </w:tc>
      </w:tr>
      <w:tr w:rsidTr="0083541C" w:rsidR="0083541C" w:rsidRPr="0083541C">
        <w:trPr>
          <w:trHeight w:val="1602"/>
        </w:trPr>
        <w:tc>
          <w:tcPr>
            <w:tcW w:type="dxa" w:w="802"/>
            <w:noWrap/>
            <w:hideMark/>
          </w:tcPr>
          <w:p w:rsidRDefault="0083541C" w:rsidP="0083541C" w:rsidR="0083541C" w:rsidRPr="0083541C">
            <w:r w:rsidRPr="0083541C">
              <w:t>9</w:t>
            </w:r>
          </w:p>
        </w:tc>
        <w:tc>
          <w:tcPr>
            <w:tcW w:type="dxa" w:w="1872"/>
            <w:hideMark/>
          </w:tcPr>
          <w:p w:rsidRDefault="0083541C" w:rsidP="0083541C" w:rsidR="0083541C" w:rsidRPr="0083541C">
            <w:r w:rsidRPr="0083541C">
              <w:t>MVM-KOMAR d.o.o. za proizvodnju, trgovinu i usluge</w:t>
            </w:r>
          </w:p>
        </w:tc>
        <w:tc>
          <w:tcPr>
            <w:tcW w:type="dxa" w:w="1829"/>
            <w:hideMark/>
          </w:tcPr>
          <w:p w:rsidRDefault="0083541C" w:rsidP="0083541C" w:rsidR="0083541C" w:rsidRPr="0083541C">
            <w:r w:rsidRPr="0083541C">
              <w:t>45654318065</w:t>
            </w:r>
          </w:p>
        </w:tc>
        <w:tc>
          <w:tcPr>
            <w:tcW w:type="dxa" w:w="1417"/>
            <w:hideMark/>
          </w:tcPr>
          <w:p w:rsidRDefault="0083541C" w:rsidP="0083541C" w:rsidR="0083541C" w:rsidRPr="0083541C">
            <w:r w:rsidRPr="0083541C">
              <w:t>Matije Gupca 31, 49221 Bedekovčina</w:t>
            </w:r>
          </w:p>
        </w:tc>
        <w:tc>
          <w:tcPr>
            <w:tcW w:type="dxa" w:w="2014"/>
            <w:hideMark/>
          </w:tcPr>
          <w:p w:rsidRDefault="0083541C" w:rsidP="0083541C" w:rsidR="0083541C" w:rsidRPr="0083541C">
            <w:r w:rsidRPr="0083541C">
              <w:t>185.303,91</w:t>
            </w:r>
          </w:p>
        </w:tc>
        <w:tc>
          <w:tcPr>
            <w:tcW w:type="dxa" w:w="1354"/>
            <w:hideMark/>
          </w:tcPr>
          <w:p w:rsidRDefault="0083541C" w:rsidP="0083541C" w:rsidR="0083541C" w:rsidRPr="0083541C">
            <w:r w:rsidRPr="0083541C">
              <w:t>0,8101%</w:t>
            </w:r>
          </w:p>
        </w:tc>
      </w:tr>
      <w:tr w:rsidTr="0083541C" w:rsidR="0083541C" w:rsidRPr="0083541C">
        <w:trPr>
          <w:trHeight w:val="1602"/>
        </w:trPr>
        <w:tc>
          <w:tcPr>
            <w:tcW w:type="dxa" w:w="802"/>
            <w:noWrap/>
            <w:hideMark/>
          </w:tcPr>
          <w:p w:rsidRDefault="0083541C" w:rsidP="0083541C" w:rsidR="0083541C" w:rsidRPr="0083541C">
            <w:r w:rsidRPr="0083541C">
              <w:t>10</w:t>
            </w:r>
          </w:p>
        </w:tc>
        <w:tc>
          <w:tcPr>
            <w:tcW w:type="dxa" w:w="1872"/>
            <w:hideMark/>
          </w:tcPr>
          <w:p w:rsidRDefault="0083541C" w:rsidP="0083541C" w:rsidR="0083541C" w:rsidRPr="0083541C">
            <w:r w:rsidRPr="0083541C">
              <w:t>NACIONALŠPED društvo s ograničenom odgovornošću za špediciju i graditeljstvo</w:t>
            </w:r>
          </w:p>
        </w:tc>
        <w:tc>
          <w:tcPr>
            <w:tcW w:type="dxa" w:w="1829"/>
            <w:hideMark/>
          </w:tcPr>
          <w:p w:rsidRDefault="0083541C" w:rsidP="0083541C" w:rsidR="0083541C" w:rsidRPr="0083541C">
            <w:r w:rsidRPr="0083541C">
              <w:t>12560061252</w:t>
            </w:r>
          </w:p>
        </w:tc>
        <w:tc>
          <w:tcPr>
            <w:tcW w:type="dxa" w:w="1417"/>
            <w:hideMark/>
          </w:tcPr>
          <w:p w:rsidRDefault="0083541C" w:rsidP="0083541C" w:rsidR="0083541C" w:rsidRPr="0083541C">
            <w:r w:rsidRPr="0083541C">
              <w:t>Velebitska 21, 21000 Split</w:t>
            </w:r>
          </w:p>
        </w:tc>
        <w:tc>
          <w:tcPr>
            <w:tcW w:type="dxa" w:w="2014"/>
            <w:hideMark/>
          </w:tcPr>
          <w:p w:rsidRDefault="0083541C" w:rsidP="0083541C" w:rsidR="0083541C" w:rsidRPr="0083541C">
            <w:r w:rsidRPr="0083541C">
              <w:t>1.477.802,83</w:t>
            </w:r>
          </w:p>
        </w:tc>
        <w:tc>
          <w:tcPr>
            <w:tcW w:type="dxa" w:w="1354"/>
            <w:hideMark/>
          </w:tcPr>
          <w:p w:rsidRDefault="0083541C" w:rsidP="0083541C" w:rsidR="0083541C" w:rsidRPr="0083541C">
            <w:r w:rsidRPr="0083541C">
              <w:t>6,4605%</w:t>
            </w:r>
          </w:p>
        </w:tc>
      </w:tr>
      <w:tr w:rsidTr="0083541C" w:rsidR="0083541C" w:rsidRPr="0083541C">
        <w:trPr>
          <w:trHeight w:val="1602"/>
        </w:trPr>
        <w:tc>
          <w:tcPr>
            <w:tcW w:type="dxa" w:w="802"/>
            <w:noWrap/>
            <w:hideMark/>
          </w:tcPr>
          <w:p w:rsidRDefault="0083541C" w:rsidP="0083541C" w:rsidR="0083541C" w:rsidRPr="0083541C">
            <w:r w:rsidRPr="0083541C">
              <w:t>11</w:t>
            </w:r>
          </w:p>
        </w:tc>
        <w:tc>
          <w:tcPr>
            <w:tcW w:type="dxa" w:w="1872"/>
            <w:hideMark/>
          </w:tcPr>
          <w:p w:rsidRDefault="0083541C" w:rsidP="0083541C" w:rsidR="0083541C" w:rsidRPr="0083541C">
            <w:r w:rsidRPr="0083541C">
              <w:t>PODRAVSKI MLIN društvo s ograničenom odgovornošću za preradu i promet žitarica</w:t>
            </w:r>
          </w:p>
        </w:tc>
        <w:tc>
          <w:tcPr>
            <w:tcW w:type="dxa" w:w="1829"/>
            <w:hideMark/>
          </w:tcPr>
          <w:p w:rsidRDefault="0083541C" w:rsidP="0083541C" w:rsidR="0083541C" w:rsidRPr="0083541C">
            <w:r w:rsidRPr="0083541C">
              <w:t>16527167185</w:t>
            </w:r>
          </w:p>
        </w:tc>
        <w:tc>
          <w:tcPr>
            <w:tcW w:type="dxa" w:w="1417"/>
            <w:hideMark/>
          </w:tcPr>
          <w:p w:rsidRDefault="0083541C" w:rsidP="0083541C" w:rsidR="0083541C" w:rsidRPr="0083541C">
            <w:r w:rsidRPr="0083541C">
              <w:t>Trg bana Jelačića 6A, 48363 Podravske Sesvete</w:t>
            </w:r>
          </w:p>
        </w:tc>
        <w:tc>
          <w:tcPr>
            <w:tcW w:type="dxa" w:w="2014"/>
            <w:hideMark/>
          </w:tcPr>
          <w:p w:rsidRDefault="0083541C" w:rsidP="0083541C" w:rsidR="0083541C" w:rsidRPr="0083541C">
            <w:r w:rsidRPr="0083541C">
              <w:t>140.788,89</w:t>
            </w:r>
          </w:p>
        </w:tc>
        <w:tc>
          <w:tcPr>
            <w:tcW w:type="dxa" w:w="1354"/>
            <w:hideMark/>
          </w:tcPr>
          <w:p w:rsidRDefault="0083541C" w:rsidP="0083541C" w:rsidR="0083541C" w:rsidRPr="0083541C">
            <w:r w:rsidRPr="0083541C">
              <w:t>0,6155%</w:t>
            </w:r>
          </w:p>
        </w:tc>
      </w:tr>
      <w:tr w:rsidTr="0083541C" w:rsidR="0083541C" w:rsidRPr="0083541C">
        <w:trPr>
          <w:trHeight w:val="1602"/>
        </w:trPr>
        <w:tc>
          <w:tcPr>
            <w:tcW w:type="dxa" w:w="802"/>
            <w:noWrap/>
            <w:hideMark/>
          </w:tcPr>
          <w:p w:rsidRDefault="0083541C" w:rsidP="0083541C" w:rsidR="0083541C" w:rsidRPr="0083541C">
            <w:r>
              <w:t>1</w:t>
            </w:r>
            <w:r w:rsidRPr="0083541C">
              <w:t>2</w:t>
            </w:r>
          </w:p>
        </w:tc>
        <w:tc>
          <w:tcPr>
            <w:tcW w:type="dxa" w:w="1872"/>
            <w:hideMark/>
          </w:tcPr>
          <w:p w:rsidRDefault="0083541C" w:rsidP="0083541C" w:rsidR="0083541C" w:rsidRPr="0083541C">
            <w:r w:rsidRPr="0083541C">
              <w:t>PUĐA d.o.o. za usluge</w:t>
            </w:r>
          </w:p>
        </w:tc>
        <w:tc>
          <w:tcPr>
            <w:tcW w:type="dxa" w:w="1829"/>
            <w:hideMark/>
          </w:tcPr>
          <w:p w:rsidRDefault="0083541C" w:rsidP="0083541C" w:rsidR="0083541C" w:rsidRPr="0083541C">
            <w:r w:rsidRPr="0083541C">
              <w:t>72892044648</w:t>
            </w:r>
          </w:p>
        </w:tc>
        <w:tc>
          <w:tcPr>
            <w:tcW w:type="dxa" w:w="1417"/>
            <w:hideMark/>
          </w:tcPr>
          <w:p w:rsidRDefault="0083541C" w:rsidP="0083541C" w:rsidR="0083541C" w:rsidRPr="0083541C">
            <w:r w:rsidRPr="0083541C">
              <w:t>Čaporice 133, 21240 Čaporice, Trilj</w:t>
            </w:r>
          </w:p>
        </w:tc>
        <w:tc>
          <w:tcPr>
            <w:tcW w:type="dxa" w:w="2014"/>
            <w:hideMark/>
          </w:tcPr>
          <w:p w:rsidRDefault="0083541C" w:rsidP="0083541C" w:rsidR="0083541C" w:rsidRPr="0083541C">
            <w:r w:rsidRPr="0083541C">
              <w:t>173.098,25</w:t>
            </w:r>
          </w:p>
        </w:tc>
        <w:tc>
          <w:tcPr>
            <w:tcW w:type="dxa" w:w="1354"/>
            <w:hideMark/>
          </w:tcPr>
          <w:p w:rsidRDefault="0083541C" w:rsidP="0083541C" w:rsidR="0083541C" w:rsidRPr="0083541C">
            <w:r w:rsidRPr="0083541C">
              <w:t>0,7567%</w:t>
            </w:r>
          </w:p>
        </w:tc>
      </w:tr>
      <w:tr w:rsidTr="0083541C" w:rsidR="0083541C" w:rsidRPr="0083541C">
        <w:trPr>
          <w:trHeight w:val="1602"/>
        </w:trPr>
        <w:tc>
          <w:tcPr>
            <w:tcW w:type="dxa" w:w="802"/>
            <w:noWrap/>
            <w:hideMark/>
          </w:tcPr>
          <w:p w:rsidRDefault="0083541C" w:rsidP="0083541C" w:rsidR="0083541C" w:rsidRPr="0083541C">
            <w:r>
              <w:lastRenderedPageBreak/>
              <w:t>1</w:t>
            </w:r>
            <w:r w:rsidRPr="0083541C">
              <w:t>3</w:t>
            </w:r>
          </w:p>
        </w:tc>
        <w:tc>
          <w:tcPr>
            <w:tcW w:type="dxa" w:w="1872"/>
            <w:hideMark/>
          </w:tcPr>
          <w:p w:rsidRDefault="0083541C" w:rsidP="0083541C" w:rsidR="0083541C" w:rsidRPr="0083541C">
            <w:r w:rsidRPr="0083541C">
              <w:t>TAMES TRADE društvo s ograničenom odgovornošću za proizvodnju, trgovinu i usluge</w:t>
            </w:r>
          </w:p>
        </w:tc>
        <w:tc>
          <w:tcPr>
            <w:tcW w:type="dxa" w:w="1829"/>
            <w:hideMark/>
          </w:tcPr>
          <w:p w:rsidRDefault="0083541C" w:rsidP="0083541C" w:rsidR="0083541C" w:rsidRPr="0083541C">
            <w:r w:rsidRPr="0083541C">
              <w:t>25995974566</w:t>
            </w:r>
          </w:p>
        </w:tc>
        <w:tc>
          <w:tcPr>
            <w:tcW w:type="dxa" w:w="1417"/>
            <w:hideMark/>
          </w:tcPr>
          <w:p w:rsidRDefault="0083541C" w:rsidP="0083541C" w:rsidR="0083541C" w:rsidRPr="0083541C">
            <w:r w:rsidRPr="0083541C">
              <w:t>Slavonska avenija 7, 10000 Zagreb</w:t>
            </w:r>
          </w:p>
        </w:tc>
        <w:tc>
          <w:tcPr>
            <w:tcW w:type="dxa" w:w="2014"/>
            <w:hideMark/>
          </w:tcPr>
          <w:p w:rsidRDefault="0083541C" w:rsidP="0083541C" w:rsidR="0083541C" w:rsidRPr="0083541C">
            <w:r w:rsidRPr="0083541C">
              <w:t>2.155.864,70</w:t>
            </w:r>
          </w:p>
        </w:tc>
        <w:tc>
          <w:tcPr>
            <w:tcW w:type="dxa" w:w="1354"/>
            <w:hideMark/>
          </w:tcPr>
          <w:p w:rsidRDefault="0083541C" w:rsidP="0083541C" w:rsidR="0083541C" w:rsidRPr="0083541C">
            <w:r w:rsidRPr="0083541C">
              <w:t>9,4248%</w:t>
            </w:r>
          </w:p>
        </w:tc>
      </w:tr>
      <w:tr w:rsidTr="0083541C" w:rsidR="0083541C" w:rsidRPr="0083541C">
        <w:trPr>
          <w:trHeight w:val="1602"/>
        </w:trPr>
        <w:tc>
          <w:tcPr>
            <w:tcW w:type="dxa" w:w="802"/>
            <w:noWrap/>
            <w:hideMark/>
          </w:tcPr>
          <w:p w:rsidRDefault="0083541C" w:rsidP="0083541C" w:rsidR="0083541C" w:rsidRPr="0083541C">
            <w:r w:rsidRPr="0083541C">
              <w:t>14</w:t>
            </w:r>
          </w:p>
        </w:tc>
        <w:tc>
          <w:tcPr>
            <w:tcW w:type="dxa" w:w="1872"/>
            <w:hideMark/>
          </w:tcPr>
          <w:p w:rsidRDefault="0083541C" w:rsidP="0083541C" w:rsidR="0083541C" w:rsidRPr="0083541C">
            <w:r>
              <w:t>VELPRO</w:t>
            </w:r>
            <w:r w:rsidRPr="0083541C">
              <w:t>- CENTAR društvo s ograničenom odgovornošću za trgovinu i usluge</w:t>
            </w:r>
          </w:p>
        </w:tc>
        <w:tc>
          <w:tcPr>
            <w:tcW w:type="dxa" w:w="1829"/>
            <w:hideMark/>
          </w:tcPr>
          <w:p w:rsidRDefault="0083541C" w:rsidP="0083541C" w:rsidR="0083541C" w:rsidRPr="0083541C">
            <w:r w:rsidRPr="0083541C">
              <w:t>46660800468</w:t>
            </w:r>
          </w:p>
        </w:tc>
        <w:tc>
          <w:tcPr>
            <w:tcW w:type="dxa" w:w="1417"/>
            <w:hideMark/>
          </w:tcPr>
          <w:p w:rsidRDefault="0083541C" w:rsidP="0083541C" w:rsidR="0083541C" w:rsidRPr="0083541C">
            <w:r w:rsidRPr="0083541C">
              <w:t>Marijana Čavića 1, 10000 Zagreb</w:t>
            </w:r>
          </w:p>
        </w:tc>
        <w:tc>
          <w:tcPr>
            <w:tcW w:type="dxa" w:w="2014"/>
            <w:hideMark/>
          </w:tcPr>
          <w:p w:rsidRDefault="0083541C" w:rsidP="0083541C" w:rsidR="0083541C" w:rsidRPr="0083541C">
            <w:r w:rsidRPr="0083541C">
              <w:t>271.330,10</w:t>
            </w:r>
          </w:p>
        </w:tc>
        <w:tc>
          <w:tcPr>
            <w:tcW w:type="dxa" w:w="1354"/>
            <w:hideMark/>
          </w:tcPr>
          <w:p w:rsidRDefault="0083541C" w:rsidP="0083541C" w:rsidR="0083541C" w:rsidRPr="0083541C">
            <w:r w:rsidRPr="0083541C">
              <w:t>1,1862%</w:t>
            </w:r>
          </w:p>
        </w:tc>
      </w:tr>
      <w:tr w:rsidTr="0083541C" w:rsidR="0083541C" w:rsidRPr="0083541C">
        <w:trPr>
          <w:trHeight w:val="1602"/>
        </w:trPr>
        <w:tc>
          <w:tcPr>
            <w:tcW w:type="dxa" w:w="802"/>
            <w:noWrap/>
            <w:hideMark/>
          </w:tcPr>
          <w:p w:rsidRDefault="0083541C" w:rsidP="0083541C" w:rsidR="0083541C" w:rsidRPr="0083541C">
            <w:r w:rsidRPr="0083541C">
              <w:t>15</w:t>
            </w:r>
          </w:p>
        </w:tc>
        <w:tc>
          <w:tcPr>
            <w:tcW w:type="dxa" w:w="1872"/>
            <w:hideMark/>
          </w:tcPr>
          <w:p w:rsidRDefault="0083541C" w:rsidP="0083541C" w:rsidR="0083541C" w:rsidRPr="0083541C">
            <w:r w:rsidRPr="0083541C">
              <w:t>DANISH CROWN A/S</w:t>
            </w:r>
          </w:p>
        </w:tc>
        <w:tc>
          <w:tcPr>
            <w:tcW w:type="dxa" w:w="1829"/>
            <w:hideMark/>
          </w:tcPr>
          <w:p w:rsidRDefault="0083541C" w:rsidP="0083541C" w:rsidR="0083541C" w:rsidRPr="0083541C">
            <w:r w:rsidRPr="0083541C">
              <w:t>66939530827</w:t>
            </w:r>
          </w:p>
        </w:tc>
        <w:tc>
          <w:tcPr>
            <w:tcW w:type="dxa" w:w="1417"/>
            <w:hideMark/>
          </w:tcPr>
          <w:p w:rsidRDefault="0083541C" w:rsidP="0083541C" w:rsidR="0083541C" w:rsidRPr="0083541C">
            <w:r w:rsidRPr="0083541C">
              <w:t>MARSVEJ 43, 8960 RANDERS</w:t>
            </w:r>
          </w:p>
        </w:tc>
        <w:tc>
          <w:tcPr>
            <w:tcW w:type="dxa" w:w="2014"/>
            <w:hideMark/>
          </w:tcPr>
          <w:p w:rsidRDefault="0083541C" w:rsidP="0083541C" w:rsidR="0083541C" w:rsidRPr="0083541C">
            <w:r w:rsidRPr="0083541C">
              <w:t>337.795,81</w:t>
            </w:r>
          </w:p>
        </w:tc>
        <w:tc>
          <w:tcPr>
            <w:tcW w:type="dxa" w:w="1354"/>
            <w:hideMark/>
          </w:tcPr>
          <w:p w:rsidRDefault="0083541C" w:rsidP="0083541C" w:rsidR="0083541C" w:rsidRPr="0083541C">
            <w:r w:rsidRPr="0083541C">
              <w:t>1,4767%</w:t>
            </w:r>
          </w:p>
        </w:tc>
      </w:tr>
      <w:tr w:rsidTr="0083541C" w:rsidR="0083541C" w:rsidRPr="0083541C">
        <w:trPr>
          <w:trHeight w:val="1602"/>
        </w:trPr>
        <w:tc>
          <w:tcPr>
            <w:tcW w:type="dxa" w:w="802"/>
            <w:noWrap/>
            <w:hideMark/>
          </w:tcPr>
          <w:p w:rsidRDefault="0083541C" w:rsidP="0083541C" w:rsidR="0083541C" w:rsidRPr="0083541C">
            <w:r w:rsidRPr="0083541C">
              <w:t>16</w:t>
            </w:r>
          </w:p>
        </w:tc>
        <w:tc>
          <w:tcPr>
            <w:tcW w:type="dxa" w:w="1872"/>
            <w:hideMark/>
          </w:tcPr>
          <w:p w:rsidRDefault="0083541C" w:rsidP="0083541C" w:rsidR="0083541C" w:rsidRPr="0083541C">
            <w:r w:rsidRPr="0083541C">
              <w:t>GEBRÜDER FÖRSTER GMBH</w:t>
            </w:r>
          </w:p>
        </w:tc>
        <w:tc>
          <w:tcPr>
            <w:tcW w:type="dxa" w:w="1829"/>
            <w:hideMark/>
          </w:tcPr>
          <w:p w:rsidRDefault="0083541C" w:rsidP="0083541C" w:rsidR="0083541C" w:rsidRPr="0083541C">
            <w:r w:rsidRPr="0083541C">
              <w:t>20410196206</w:t>
            </w:r>
          </w:p>
        </w:tc>
        <w:tc>
          <w:tcPr>
            <w:tcW w:type="dxa" w:w="1417"/>
            <w:hideMark/>
          </w:tcPr>
          <w:p w:rsidRDefault="0083541C" w:rsidP="0083541C" w:rsidR="0083541C" w:rsidRPr="0083541C">
            <w:r w:rsidRPr="0083541C">
              <w:t>EICHENDORFFSTRASSE 13, 97947 GRÜNSFELD</w:t>
            </w:r>
          </w:p>
        </w:tc>
        <w:tc>
          <w:tcPr>
            <w:tcW w:type="dxa" w:w="2014"/>
            <w:hideMark/>
          </w:tcPr>
          <w:p w:rsidRDefault="0083541C" w:rsidP="0083541C" w:rsidR="0083541C" w:rsidRPr="0083541C">
            <w:r w:rsidRPr="0083541C">
              <w:t>1.109.334,21</w:t>
            </w:r>
          </w:p>
        </w:tc>
        <w:tc>
          <w:tcPr>
            <w:tcW w:type="dxa" w:w="1354"/>
            <w:hideMark/>
          </w:tcPr>
          <w:p w:rsidRDefault="0083541C" w:rsidP="0083541C" w:rsidR="0083541C" w:rsidRPr="0083541C">
            <w:r w:rsidRPr="0083541C">
              <w:t>4,8497%</w:t>
            </w:r>
          </w:p>
        </w:tc>
      </w:tr>
      <w:tr w:rsidTr="0083541C" w:rsidR="0083541C" w:rsidRPr="0083541C">
        <w:trPr>
          <w:trHeight w:val="1602"/>
        </w:trPr>
        <w:tc>
          <w:tcPr>
            <w:tcW w:type="dxa" w:w="802"/>
            <w:noWrap/>
            <w:hideMark/>
          </w:tcPr>
          <w:p w:rsidRDefault="0083541C" w:rsidP="0083541C" w:rsidR="0083541C" w:rsidRPr="0083541C">
            <w:r>
              <w:t>1</w:t>
            </w:r>
            <w:r w:rsidRPr="0083541C">
              <w:t>7</w:t>
            </w:r>
          </w:p>
        </w:tc>
        <w:tc>
          <w:tcPr>
            <w:tcW w:type="dxa" w:w="1872"/>
            <w:hideMark/>
          </w:tcPr>
          <w:p w:rsidRDefault="0083541C" w:rsidP="0083541C" w:rsidR="0083541C" w:rsidRPr="0083541C">
            <w:r w:rsidRPr="0083541C">
              <w:t>LAMEX FOODS B.V.</w:t>
            </w:r>
          </w:p>
        </w:tc>
        <w:tc>
          <w:tcPr>
            <w:tcW w:type="dxa" w:w="1829"/>
            <w:hideMark/>
          </w:tcPr>
          <w:p w:rsidRDefault="0083541C" w:rsidP="0083541C" w:rsidR="0083541C" w:rsidRPr="0083541C">
            <w:r w:rsidRPr="0083541C">
              <w:t>80110075629</w:t>
            </w:r>
          </w:p>
        </w:tc>
        <w:tc>
          <w:tcPr>
            <w:tcW w:type="dxa" w:w="1417"/>
            <w:hideMark/>
          </w:tcPr>
          <w:p w:rsidRDefault="0083541C" w:rsidP="0083541C" w:rsidR="0083541C" w:rsidRPr="0083541C">
            <w:r w:rsidRPr="0083541C">
              <w:t>KOOPMANSLAAN 31/4, 7005 DOETINCHEM</w:t>
            </w:r>
          </w:p>
        </w:tc>
        <w:tc>
          <w:tcPr>
            <w:tcW w:type="dxa" w:w="2014"/>
            <w:hideMark/>
          </w:tcPr>
          <w:p w:rsidRDefault="0083541C" w:rsidP="0083541C" w:rsidR="0083541C" w:rsidRPr="0083541C">
            <w:r w:rsidRPr="0083541C">
              <w:t>604.282,89</w:t>
            </w:r>
          </w:p>
        </w:tc>
        <w:tc>
          <w:tcPr>
            <w:tcW w:type="dxa" w:w="1354"/>
            <w:hideMark/>
          </w:tcPr>
          <w:p w:rsidRDefault="0083541C" w:rsidP="0083541C" w:rsidR="0083541C" w:rsidRPr="0083541C">
            <w:r w:rsidRPr="0083541C">
              <w:t>2,6417%</w:t>
            </w:r>
          </w:p>
        </w:tc>
      </w:tr>
      <w:tr w:rsidTr="0083541C" w:rsidR="0083541C" w:rsidRPr="0083541C">
        <w:trPr>
          <w:trHeight w:val="1602"/>
        </w:trPr>
        <w:tc>
          <w:tcPr>
            <w:tcW w:type="dxa" w:w="802"/>
            <w:noWrap/>
            <w:hideMark/>
          </w:tcPr>
          <w:p w:rsidRDefault="0083541C" w:rsidP="0083541C" w:rsidR="0083541C" w:rsidRPr="0083541C">
            <w:r w:rsidRPr="0083541C">
              <w:t>18</w:t>
            </w:r>
          </w:p>
        </w:tc>
        <w:tc>
          <w:tcPr>
            <w:tcW w:type="dxa" w:w="1872"/>
            <w:hideMark/>
          </w:tcPr>
          <w:p w:rsidRDefault="0083541C" w:rsidP="0083541C" w:rsidR="0083541C" w:rsidRPr="0083541C">
            <w:r w:rsidRPr="0083541C">
              <w:t>LAMEX FOODS INC</w:t>
            </w:r>
          </w:p>
        </w:tc>
        <w:tc>
          <w:tcPr>
            <w:tcW w:type="dxa" w:w="1829"/>
            <w:hideMark/>
          </w:tcPr>
          <w:p w:rsidRDefault="0083541C" w:rsidP="0083541C" w:rsidR="0083541C" w:rsidRPr="0083541C"/>
        </w:tc>
        <w:tc>
          <w:tcPr>
            <w:tcW w:type="dxa" w:w="1417"/>
            <w:hideMark/>
          </w:tcPr>
          <w:p w:rsidRDefault="0083541C" w:rsidP="0083541C" w:rsidR="0083541C" w:rsidRPr="0083541C">
            <w:r>
              <w:t>8500</w:t>
            </w:r>
            <w:r w:rsidRPr="0083541C">
              <w:t>NORMAND LAKE BLVD, suite 1150, MN 55437 BLOOMINGTON</w:t>
            </w:r>
          </w:p>
        </w:tc>
        <w:tc>
          <w:tcPr>
            <w:tcW w:type="dxa" w:w="2014"/>
            <w:hideMark/>
          </w:tcPr>
          <w:p w:rsidRDefault="0083541C" w:rsidP="0083541C" w:rsidR="0083541C" w:rsidRPr="0083541C">
            <w:r w:rsidRPr="0083541C">
              <w:t>286.060,36</w:t>
            </w:r>
          </w:p>
        </w:tc>
        <w:tc>
          <w:tcPr>
            <w:tcW w:type="dxa" w:w="1354"/>
            <w:hideMark/>
          </w:tcPr>
          <w:p w:rsidRDefault="0083541C" w:rsidP="0083541C" w:rsidR="0083541C" w:rsidRPr="0083541C">
            <w:r w:rsidRPr="0083541C">
              <w:t>1,2506%</w:t>
            </w:r>
          </w:p>
        </w:tc>
      </w:tr>
      <w:tr w:rsidTr="0083541C" w:rsidR="0083541C" w:rsidRPr="0083541C">
        <w:trPr>
          <w:trHeight w:val="1602"/>
        </w:trPr>
        <w:tc>
          <w:tcPr>
            <w:tcW w:type="dxa" w:w="802"/>
            <w:noWrap/>
            <w:hideMark/>
          </w:tcPr>
          <w:p w:rsidRDefault="0083541C" w:rsidP="0083541C" w:rsidR="0083541C" w:rsidRPr="0083541C">
            <w:r w:rsidRPr="0083541C">
              <w:t>19</w:t>
            </w:r>
          </w:p>
        </w:tc>
        <w:tc>
          <w:tcPr>
            <w:tcW w:type="dxa" w:w="1872"/>
            <w:hideMark/>
          </w:tcPr>
          <w:p w:rsidRDefault="0083541C" w:rsidP="0083541C" w:rsidR="0083541C" w:rsidRPr="0083541C">
            <w:r w:rsidRPr="0083541C">
              <w:t>LAMEX FOODS IRELAND LTD</w:t>
            </w:r>
          </w:p>
        </w:tc>
        <w:tc>
          <w:tcPr>
            <w:tcW w:type="dxa" w:w="1829"/>
            <w:hideMark/>
          </w:tcPr>
          <w:p w:rsidRDefault="0083541C" w:rsidP="0083541C" w:rsidR="0083541C" w:rsidRPr="0083541C">
            <w:r w:rsidRPr="0083541C">
              <w:t>31371065725</w:t>
            </w:r>
          </w:p>
        </w:tc>
        <w:tc>
          <w:tcPr>
            <w:tcW w:type="dxa" w:w="1417"/>
            <w:hideMark/>
          </w:tcPr>
          <w:p w:rsidRDefault="0083541C" w:rsidP="0083541C" w:rsidR="0083541C" w:rsidRPr="0083541C">
            <w:r w:rsidRPr="0083541C">
              <w:t>CASTLE LANE, RIVER HOUSEBB, BT51 3DP COLERAINE</w:t>
            </w:r>
          </w:p>
        </w:tc>
        <w:tc>
          <w:tcPr>
            <w:tcW w:type="dxa" w:w="2014"/>
            <w:hideMark/>
          </w:tcPr>
          <w:p w:rsidRDefault="0083541C" w:rsidP="0083541C" w:rsidR="0083541C" w:rsidRPr="0083541C">
            <w:r w:rsidRPr="0083541C">
              <w:t>145.346,34</w:t>
            </w:r>
          </w:p>
        </w:tc>
        <w:tc>
          <w:tcPr>
            <w:tcW w:type="dxa" w:w="1354"/>
            <w:hideMark/>
          </w:tcPr>
          <w:p w:rsidRDefault="0083541C" w:rsidP="0083541C" w:rsidR="0083541C" w:rsidRPr="0083541C">
            <w:r w:rsidRPr="0083541C">
              <w:t>0,6354%</w:t>
            </w:r>
          </w:p>
        </w:tc>
      </w:tr>
      <w:tr w:rsidTr="0083541C" w:rsidR="0083541C" w:rsidRPr="0083541C">
        <w:trPr>
          <w:trHeight w:val="1602"/>
        </w:trPr>
        <w:tc>
          <w:tcPr>
            <w:tcW w:type="dxa" w:w="802"/>
            <w:noWrap/>
            <w:hideMark/>
          </w:tcPr>
          <w:p w:rsidRDefault="0083541C" w:rsidP="0083541C" w:rsidR="0083541C" w:rsidRPr="0083541C">
            <w:r w:rsidRPr="0083541C">
              <w:t>20</w:t>
            </w:r>
          </w:p>
        </w:tc>
        <w:tc>
          <w:tcPr>
            <w:tcW w:type="dxa" w:w="1872"/>
            <w:hideMark/>
          </w:tcPr>
          <w:p w:rsidRDefault="0083541C" w:rsidP="0083541C" w:rsidR="0083541C" w:rsidRPr="0083541C">
            <w:r w:rsidRPr="0083541C">
              <w:t>LAMEX FOODS UK LIMITED</w:t>
            </w:r>
          </w:p>
        </w:tc>
        <w:tc>
          <w:tcPr>
            <w:tcW w:type="dxa" w:w="1829"/>
            <w:hideMark/>
          </w:tcPr>
          <w:p w:rsidRDefault="0083541C" w:rsidP="0083541C" w:rsidR="0083541C" w:rsidRPr="0083541C">
            <w:r w:rsidRPr="0083541C">
              <w:t>75707051396</w:t>
            </w:r>
          </w:p>
        </w:tc>
        <w:tc>
          <w:tcPr>
            <w:tcW w:type="dxa" w:w="1417"/>
            <w:hideMark/>
          </w:tcPr>
          <w:p w:rsidRDefault="0083541C" w:rsidP="0083541C" w:rsidR="0083541C" w:rsidRPr="0083541C">
            <w:r w:rsidRPr="0083541C">
              <w:t xml:space="preserve">GREAT CAMBRIDGE ROAD, TURNFORD PLACEBB, </w:t>
            </w:r>
            <w:r w:rsidRPr="0083541C">
              <w:lastRenderedPageBreak/>
              <w:t>EN10 6NH TURNFORD</w:t>
            </w:r>
          </w:p>
        </w:tc>
        <w:tc>
          <w:tcPr>
            <w:tcW w:type="dxa" w:w="2014"/>
            <w:hideMark/>
          </w:tcPr>
          <w:p w:rsidRDefault="0083541C" w:rsidP="0083541C" w:rsidR="0083541C" w:rsidRPr="0083541C">
            <w:r w:rsidRPr="0083541C">
              <w:lastRenderedPageBreak/>
              <w:t>218.962,37</w:t>
            </w:r>
          </w:p>
        </w:tc>
        <w:tc>
          <w:tcPr>
            <w:tcW w:type="dxa" w:w="1354"/>
            <w:hideMark/>
          </w:tcPr>
          <w:p w:rsidRDefault="0083541C" w:rsidP="0083541C" w:rsidR="0083541C" w:rsidRPr="0083541C">
            <w:r w:rsidRPr="0083541C">
              <w:t>0,9572%</w:t>
            </w:r>
          </w:p>
        </w:tc>
      </w:tr>
      <w:tr w:rsidTr="0083541C" w:rsidR="0083541C" w:rsidRPr="0083541C">
        <w:trPr>
          <w:trHeight w:val="1602"/>
        </w:trPr>
        <w:tc>
          <w:tcPr>
            <w:tcW w:type="dxa" w:w="802"/>
            <w:noWrap/>
            <w:hideMark/>
          </w:tcPr>
          <w:p w:rsidRDefault="0083541C" w:rsidP="0083541C" w:rsidR="0083541C" w:rsidRPr="0083541C">
            <w:r w:rsidRPr="0083541C">
              <w:lastRenderedPageBreak/>
              <w:t>21</w:t>
            </w:r>
          </w:p>
        </w:tc>
        <w:tc>
          <w:tcPr>
            <w:tcW w:type="dxa" w:w="1872"/>
            <w:hideMark/>
          </w:tcPr>
          <w:p w:rsidRDefault="0083541C" w:rsidP="0083541C" w:rsidR="0083541C" w:rsidRPr="0083541C">
            <w:r w:rsidRPr="0083541C">
              <w:t>R+V ALLGEMEINE VERSICHERUNG AG, NIEDERLASSUNG ÖSTERREICH</w:t>
            </w:r>
          </w:p>
        </w:tc>
        <w:tc>
          <w:tcPr>
            <w:tcW w:type="dxa" w:w="1829"/>
            <w:hideMark/>
          </w:tcPr>
          <w:p w:rsidRDefault="0083541C" w:rsidP="0083541C" w:rsidR="0083541C" w:rsidRPr="0083541C">
            <w:r w:rsidRPr="0083541C">
              <w:t>24868537961</w:t>
            </w:r>
          </w:p>
        </w:tc>
        <w:tc>
          <w:tcPr>
            <w:tcW w:type="dxa" w:w="1417"/>
            <w:hideMark/>
          </w:tcPr>
          <w:p w:rsidRDefault="0083541C" w:rsidP="0083541C" w:rsidR="0083541C" w:rsidRPr="0083541C">
            <w:r w:rsidRPr="0083541C">
              <w:t>WILHELMSTRASSE 68, 1120 BEČ</w:t>
            </w:r>
          </w:p>
        </w:tc>
        <w:tc>
          <w:tcPr>
            <w:tcW w:type="dxa" w:w="2014"/>
            <w:hideMark/>
          </w:tcPr>
          <w:p w:rsidRDefault="0083541C" w:rsidP="0083541C" w:rsidR="0083541C" w:rsidRPr="0083541C">
            <w:r w:rsidRPr="0083541C">
              <w:t>148.021,16</w:t>
            </w:r>
          </w:p>
        </w:tc>
        <w:tc>
          <w:tcPr>
            <w:tcW w:type="dxa" w:w="1354"/>
            <w:hideMark/>
          </w:tcPr>
          <w:p w:rsidRDefault="0083541C" w:rsidP="0083541C" w:rsidR="0083541C" w:rsidRPr="0083541C">
            <w:r w:rsidRPr="0083541C">
              <w:t>0,6471%</w:t>
            </w:r>
          </w:p>
        </w:tc>
      </w:tr>
      <w:tr w:rsidTr="0083541C" w:rsidR="0083541C" w:rsidRPr="0083541C">
        <w:trPr>
          <w:trHeight w:val="1602"/>
        </w:trPr>
        <w:tc>
          <w:tcPr>
            <w:tcW w:type="dxa" w:w="802"/>
            <w:noWrap/>
            <w:hideMark/>
          </w:tcPr>
          <w:p w:rsidRDefault="0083541C" w:rsidP="0083541C" w:rsidR="0083541C" w:rsidRPr="0083541C">
            <w:r w:rsidRPr="0083541C">
              <w:t>22</w:t>
            </w:r>
          </w:p>
        </w:tc>
        <w:tc>
          <w:tcPr>
            <w:tcW w:type="dxa" w:w="1872"/>
            <w:hideMark/>
          </w:tcPr>
          <w:p w:rsidRDefault="0083541C" w:rsidP="0083541C" w:rsidR="0083541C" w:rsidRPr="0083541C">
            <w:r w:rsidRPr="0083541C">
              <w:t>SALUMIFICIO SAN MICHELE-S.P.A.</w:t>
            </w:r>
          </w:p>
        </w:tc>
        <w:tc>
          <w:tcPr>
            <w:tcW w:type="dxa" w:w="1829"/>
            <w:hideMark/>
          </w:tcPr>
          <w:p w:rsidRDefault="0083541C" w:rsidP="0083541C" w:rsidR="0083541C" w:rsidRPr="0083541C">
            <w:r w:rsidRPr="0083541C">
              <w:t>48151321149</w:t>
            </w:r>
          </w:p>
        </w:tc>
        <w:tc>
          <w:tcPr>
            <w:tcW w:type="dxa" w:w="1417"/>
            <w:hideMark/>
          </w:tcPr>
          <w:p w:rsidRDefault="0083541C" w:rsidP="0083541C" w:rsidR="0083541C" w:rsidRPr="0083541C">
            <w:r w:rsidRPr="0083541C">
              <w:t>VIA PALLAVICINA 11, 26010 OFFANENGO</w:t>
            </w:r>
          </w:p>
        </w:tc>
        <w:tc>
          <w:tcPr>
            <w:tcW w:type="dxa" w:w="2014"/>
            <w:hideMark/>
          </w:tcPr>
          <w:p w:rsidRDefault="0083541C" w:rsidP="0083541C" w:rsidR="0083541C" w:rsidRPr="0083541C">
            <w:r w:rsidRPr="0083541C">
              <w:t>254.397,58</w:t>
            </w:r>
          </w:p>
        </w:tc>
        <w:tc>
          <w:tcPr>
            <w:tcW w:type="dxa" w:w="1354"/>
            <w:hideMark/>
          </w:tcPr>
          <w:p w:rsidRDefault="0083541C" w:rsidP="0083541C" w:rsidR="0083541C" w:rsidRPr="0083541C">
            <w:r w:rsidRPr="0083541C">
              <w:t>1,1121%</w:t>
            </w:r>
          </w:p>
        </w:tc>
      </w:tr>
      <w:tr w:rsidTr="0083541C" w:rsidR="0083541C" w:rsidRPr="0083541C">
        <w:trPr>
          <w:trHeight w:val="1602"/>
        </w:trPr>
        <w:tc>
          <w:tcPr>
            <w:tcW w:type="dxa" w:w="802"/>
            <w:noWrap/>
            <w:hideMark/>
          </w:tcPr>
          <w:p w:rsidRDefault="0083541C" w:rsidP="0083541C" w:rsidR="0083541C" w:rsidRPr="0083541C">
            <w:r w:rsidRPr="0083541C">
              <w:t>23</w:t>
            </w:r>
          </w:p>
        </w:tc>
        <w:tc>
          <w:tcPr>
            <w:tcW w:type="dxa" w:w="1872"/>
            <w:hideMark/>
          </w:tcPr>
          <w:p w:rsidRDefault="0083541C" w:rsidP="0083541C" w:rsidR="0083541C" w:rsidRPr="0083541C">
            <w:r w:rsidRPr="0083541C">
              <w:t>VAN ROOI MEAT B.V.</w:t>
            </w:r>
          </w:p>
        </w:tc>
        <w:tc>
          <w:tcPr>
            <w:tcW w:type="dxa" w:w="1829"/>
            <w:hideMark/>
          </w:tcPr>
          <w:p w:rsidRDefault="0083541C" w:rsidP="0083541C" w:rsidR="0083541C" w:rsidRPr="0083541C">
            <w:r w:rsidRPr="0083541C">
              <w:t>89558717425</w:t>
            </w:r>
          </w:p>
        </w:tc>
        <w:tc>
          <w:tcPr>
            <w:tcW w:type="dxa" w:w="1417"/>
            <w:hideMark/>
          </w:tcPr>
          <w:p w:rsidRDefault="0083541C" w:rsidP="0083541C" w:rsidR="0083541C" w:rsidRPr="0083541C">
            <w:r w:rsidRPr="0083541C">
              <w:t>ROGGEDIJK 4, 5704 HELMOND</w:t>
            </w:r>
          </w:p>
        </w:tc>
        <w:tc>
          <w:tcPr>
            <w:tcW w:type="dxa" w:w="2014"/>
            <w:hideMark/>
          </w:tcPr>
          <w:p w:rsidRDefault="0083541C" w:rsidP="0083541C" w:rsidR="0083541C" w:rsidRPr="0083541C">
            <w:r w:rsidRPr="0083541C">
              <w:t>316.252,45</w:t>
            </w:r>
          </w:p>
        </w:tc>
        <w:tc>
          <w:tcPr>
            <w:tcW w:type="dxa" w:w="1354"/>
            <w:hideMark/>
          </w:tcPr>
          <w:p w:rsidRDefault="0083541C" w:rsidP="0083541C" w:rsidR="0083541C" w:rsidRPr="0083541C">
            <w:r w:rsidRPr="0083541C">
              <w:t>1,3826%</w:t>
            </w:r>
          </w:p>
        </w:tc>
      </w:tr>
      <w:tr w:rsidTr="0083541C" w:rsidR="0083541C" w:rsidRPr="0083541C">
        <w:trPr>
          <w:trHeight w:val="1602"/>
        </w:trPr>
        <w:tc>
          <w:tcPr>
            <w:tcW w:type="dxa" w:w="802"/>
            <w:hideMark/>
          </w:tcPr>
          <w:p w:rsidRDefault="0083541C" w:rsidP="0083541C" w:rsidR="0083541C" w:rsidRPr="0083541C">
            <w:pPr>
              <w:pStyle w:val="Odlomakpopisa"/>
              <w:rPr>
                <w:b/>
                <w:bCs/>
              </w:rPr>
            </w:pPr>
            <w:r w:rsidRPr="0083541C">
              <w:rPr>
                <w:b/>
                <w:bCs/>
              </w:rPr>
              <w:t> </w:t>
            </w:r>
          </w:p>
        </w:tc>
        <w:tc>
          <w:tcPr>
            <w:tcW w:type="dxa" w:w="1872"/>
            <w:hideMark/>
          </w:tcPr>
          <w:p w:rsidRDefault="0083541C" w:rsidP="0083541C" w:rsidR="0083541C" w:rsidRPr="0083541C">
            <w:pPr>
              <w:pStyle w:val="Odlomakpopisa"/>
              <w:rPr>
                <w:b/>
                <w:bCs/>
              </w:rPr>
            </w:pPr>
            <w:r w:rsidRPr="0083541C">
              <w:rPr>
                <w:b/>
                <w:bCs/>
              </w:rPr>
              <w:t> </w:t>
            </w:r>
          </w:p>
        </w:tc>
        <w:tc>
          <w:tcPr>
            <w:tcW w:type="dxa" w:w="1829"/>
            <w:hideMark/>
          </w:tcPr>
          <w:p w:rsidRDefault="0083541C" w:rsidP="0083541C" w:rsidR="0083541C" w:rsidRPr="0083541C">
            <w:pPr>
              <w:pStyle w:val="Odlomakpopisa"/>
              <w:rPr>
                <w:b/>
                <w:bCs/>
              </w:rPr>
            </w:pPr>
            <w:r w:rsidRPr="0083541C">
              <w:rPr>
                <w:b/>
                <w:bCs/>
              </w:rPr>
              <w:t> </w:t>
            </w:r>
          </w:p>
        </w:tc>
        <w:tc>
          <w:tcPr>
            <w:tcW w:type="dxa" w:w="1417"/>
            <w:hideMark/>
          </w:tcPr>
          <w:p w:rsidRDefault="0083541C" w:rsidP="0083541C" w:rsidR="0083541C" w:rsidRPr="0083541C">
            <w:pPr>
              <w:pStyle w:val="Odlomakpopisa"/>
              <w:rPr>
                <w:b/>
                <w:bCs/>
              </w:rPr>
            </w:pPr>
            <w:r w:rsidRPr="0083541C">
              <w:rPr>
                <w:b/>
                <w:bCs/>
              </w:rPr>
              <w:t> </w:t>
            </w:r>
          </w:p>
        </w:tc>
        <w:tc>
          <w:tcPr>
            <w:tcW w:type="dxa" w:w="2014"/>
            <w:hideMark/>
          </w:tcPr>
          <w:p w:rsidRDefault="0083541C" w:rsidP="0083541C" w:rsidR="0083541C" w:rsidRPr="0083541C">
            <w:pPr>
              <w:rPr>
                <w:b/>
                <w:bCs/>
              </w:rPr>
            </w:pPr>
            <w:r w:rsidRPr="0083541C">
              <w:rPr>
                <w:b/>
                <w:bCs/>
              </w:rPr>
              <w:t xml:space="preserve">22.874.428,21   </w:t>
            </w:r>
          </w:p>
        </w:tc>
        <w:tc>
          <w:tcPr>
            <w:tcW w:type="dxa" w:w="1354"/>
            <w:hideMark/>
          </w:tcPr>
          <w:p w:rsidRDefault="0083541C" w:rsidP="0083541C" w:rsidR="0083541C" w:rsidRPr="0083541C">
            <w:pPr>
              <w:rPr>
                <w:b/>
                <w:bCs/>
              </w:rPr>
            </w:pPr>
            <w:r w:rsidRPr="0083541C">
              <w:rPr>
                <w:b/>
                <w:bCs/>
              </w:rPr>
              <w:t>100,0000%</w:t>
            </w:r>
          </w:p>
        </w:tc>
      </w:tr>
    </w:tbl>
    <w:p w:rsidRDefault="0083541C" w:rsidP="0083541C" w:rsidR="0083541C">
      <w:pPr>
        <w:pStyle w:val="Odlomakpopisa"/>
      </w:pPr>
    </w:p>
    <w:p w:rsidRDefault="00AD1E2F" w:rsidP="00D033CB" w:rsidR="00AD1E2F"/>
    <w:p w:rsidRDefault="00AD1E2F" w:rsidP="00D033CB" w:rsidR="00AD1E2F"/>
    <w:p w:rsidRDefault="0083541C" w:rsidP="0083541C" w:rsidR="00AD1E2F">
      <w:pPr>
        <w:pStyle w:val="Odlomakpopisa"/>
        <w:numPr>
          <w:ilvl w:val="0"/>
          <w:numId w:val="9"/>
        </w:numPr>
      </w:pPr>
      <w:r>
        <w:t>TABLICA DO 1.000,00</w:t>
      </w:r>
    </w:p>
    <w:p w:rsidRDefault="00AD1E2F" w:rsidP="00D033CB" w:rsidR="00AD1E2F"/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014"/>
        <w:gridCol w:w="2045"/>
        <w:gridCol w:w="1774"/>
        <w:gridCol w:w="1685"/>
        <w:gridCol w:w="1453"/>
        <w:gridCol w:w="1317"/>
      </w:tblGrid>
      <w:tr w:rsidTr="0083541C" w:rsidR="0083541C" w:rsidRPr="0083541C">
        <w:trPr>
          <w:trHeight w:val="435"/>
        </w:trPr>
        <w:tc>
          <w:tcPr>
            <w:tcW w:type="dxa" w:w="1043"/>
            <w:hideMark/>
          </w:tcPr>
          <w:p w:rsidRDefault="0083541C" w:rsidP="0083541C" w:rsidR="0083541C" w:rsidRPr="0083541C">
            <w:pPr>
              <w:rPr>
                <w:b/>
                <w:bCs/>
              </w:rPr>
            </w:pPr>
            <w:r w:rsidRPr="0083541C">
              <w:rPr>
                <w:b/>
                <w:bCs/>
              </w:rPr>
              <w:t>RBR</w:t>
            </w:r>
          </w:p>
        </w:tc>
        <w:tc>
          <w:tcPr>
            <w:tcW w:type="dxa" w:w="1300"/>
            <w:hideMark/>
          </w:tcPr>
          <w:p w:rsidRDefault="0083541C" w:rsidP="0083541C" w:rsidR="0083541C" w:rsidRPr="0083541C">
            <w:pPr>
              <w:rPr>
                <w:b/>
                <w:bCs/>
              </w:rPr>
            </w:pPr>
            <w:r w:rsidRPr="0083541C">
              <w:rPr>
                <w:b/>
                <w:bCs/>
              </w:rPr>
              <w:t>NAZIV VJEROVNIKA</w:t>
            </w:r>
          </w:p>
        </w:tc>
        <w:tc>
          <w:tcPr>
            <w:tcW w:type="dxa" w:w="1140"/>
            <w:hideMark/>
          </w:tcPr>
          <w:p w:rsidRDefault="0083541C" w:rsidP="0083541C" w:rsidR="0083541C" w:rsidRPr="0083541C">
            <w:pPr>
              <w:rPr>
                <w:b/>
                <w:bCs/>
              </w:rPr>
            </w:pPr>
            <w:r w:rsidRPr="0083541C">
              <w:rPr>
                <w:b/>
                <w:bCs/>
              </w:rPr>
              <w:t>OIB VJEROVNIKA</w:t>
            </w:r>
          </w:p>
        </w:tc>
        <w:tc>
          <w:tcPr>
            <w:tcW w:type="dxa" w:w="1087"/>
            <w:hideMark/>
          </w:tcPr>
          <w:p w:rsidRDefault="0083541C" w:rsidP="0083541C" w:rsidR="0083541C" w:rsidRPr="0083541C">
            <w:pPr>
              <w:rPr>
                <w:b/>
                <w:bCs/>
              </w:rPr>
            </w:pPr>
            <w:r w:rsidRPr="0083541C">
              <w:rPr>
                <w:b/>
                <w:bCs/>
              </w:rPr>
              <w:t>Adresa</w:t>
            </w:r>
          </w:p>
        </w:tc>
        <w:tc>
          <w:tcPr>
            <w:tcW w:type="dxa" w:w="949"/>
            <w:hideMark/>
          </w:tcPr>
          <w:p w:rsidRDefault="0083541C" w:rsidP="0083541C" w:rsidR="0083541C" w:rsidRPr="0083541C">
            <w:pPr>
              <w:rPr>
                <w:b/>
                <w:bCs/>
              </w:rPr>
            </w:pPr>
            <w:r w:rsidRPr="0083541C">
              <w:rPr>
                <w:b/>
                <w:bCs/>
              </w:rPr>
              <w:t>UTVRĐENI IZNOS TRAŽBINE</w:t>
            </w:r>
          </w:p>
        </w:tc>
        <w:tc>
          <w:tcPr>
            <w:tcW w:type="dxa" w:w="869"/>
            <w:hideMark/>
          </w:tcPr>
          <w:p w:rsidRDefault="0083541C" w:rsidP="0083541C" w:rsidR="0083541C" w:rsidRPr="0083541C">
            <w:pPr>
              <w:rPr>
                <w:b/>
                <w:bCs/>
              </w:rPr>
            </w:pPr>
            <w:r w:rsidRPr="0083541C">
              <w:rPr>
                <w:b/>
                <w:bCs/>
              </w:rPr>
              <w:t>POSTO PRAVA GLASA</w:t>
            </w:r>
          </w:p>
        </w:tc>
      </w:tr>
      <w:tr w:rsidTr="0083541C" w:rsidR="0083541C" w:rsidRPr="0083541C">
        <w:trPr>
          <w:trHeight w:val="1602"/>
        </w:trPr>
        <w:tc>
          <w:tcPr>
            <w:tcW w:type="dxa" w:w="1043"/>
            <w:noWrap/>
            <w:hideMark/>
          </w:tcPr>
          <w:p w:rsidRDefault="0083541C" w:rsidP="0083541C" w:rsidR="0083541C" w:rsidRPr="0083541C">
            <w:r w:rsidRPr="0083541C">
              <w:t>1</w:t>
            </w:r>
          </w:p>
        </w:tc>
        <w:tc>
          <w:tcPr>
            <w:tcW w:type="dxa" w:w="1300"/>
            <w:hideMark/>
          </w:tcPr>
          <w:p w:rsidRDefault="0083541C" w:rsidR="0083541C" w:rsidRPr="0083541C">
            <w:r w:rsidRPr="0083541C">
              <w:t>BKS BANK AG</w:t>
            </w:r>
          </w:p>
        </w:tc>
        <w:tc>
          <w:tcPr>
            <w:tcW w:type="dxa" w:w="1140"/>
            <w:hideMark/>
          </w:tcPr>
          <w:p w:rsidRDefault="0083541C" w:rsidP="0083541C" w:rsidR="0083541C" w:rsidRPr="0083541C">
            <w:r w:rsidRPr="0083541C">
              <w:t>61436608168</w:t>
            </w:r>
          </w:p>
        </w:tc>
        <w:tc>
          <w:tcPr>
            <w:tcW w:type="dxa" w:w="1087"/>
            <w:hideMark/>
          </w:tcPr>
          <w:p w:rsidRDefault="0083541C" w:rsidR="0083541C" w:rsidRPr="0083541C">
            <w:r w:rsidRPr="0083541C">
              <w:t>Rijeka, Mljekarski trg 3</w:t>
            </w:r>
          </w:p>
        </w:tc>
        <w:tc>
          <w:tcPr>
            <w:tcW w:type="dxa" w:w="949"/>
            <w:hideMark/>
          </w:tcPr>
          <w:p w:rsidRDefault="0083541C" w:rsidP="0083541C" w:rsidR="0083541C" w:rsidRPr="0083541C">
            <w:r w:rsidRPr="0083541C">
              <w:t>137,5</w:t>
            </w:r>
          </w:p>
        </w:tc>
        <w:tc>
          <w:tcPr>
            <w:tcW w:type="dxa" w:w="869"/>
            <w:hideMark/>
          </w:tcPr>
          <w:p w:rsidRDefault="0083541C" w:rsidP="0083541C" w:rsidR="0083541C" w:rsidRPr="0083541C">
            <w:r w:rsidRPr="0083541C">
              <w:t>1,3725%</w:t>
            </w:r>
          </w:p>
        </w:tc>
      </w:tr>
      <w:tr w:rsidTr="0083541C" w:rsidR="0083541C" w:rsidRPr="0083541C">
        <w:trPr>
          <w:trHeight w:val="1602"/>
        </w:trPr>
        <w:tc>
          <w:tcPr>
            <w:tcW w:type="dxa" w:w="1043"/>
            <w:noWrap/>
            <w:hideMark/>
          </w:tcPr>
          <w:p w:rsidRDefault="0083541C" w:rsidP="0083541C" w:rsidR="0083541C" w:rsidRPr="0083541C">
            <w:r w:rsidRPr="0083541C">
              <w:lastRenderedPageBreak/>
              <w:t>2</w:t>
            </w:r>
          </w:p>
        </w:tc>
        <w:tc>
          <w:tcPr>
            <w:tcW w:type="dxa" w:w="1300"/>
            <w:hideMark/>
          </w:tcPr>
          <w:p w:rsidRDefault="0083541C" w:rsidR="0083541C" w:rsidRPr="0083541C">
            <w:r w:rsidRPr="0083541C">
              <w:t>ČISTOĆA, usluge održavanja čistoće d.o.o.</w:t>
            </w:r>
          </w:p>
        </w:tc>
        <w:tc>
          <w:tcPr>
            <w:tcW w:type="dxa" w:w="1140"/>
            <w:hideMark/>
          </w:tcPr>
          <w:p w:rsidRDefault="0083541C" w:rsidP="0083541C" w:rsidR="0083541C" w:rsidRPr="0083541C">
            <w:r w:rsidRPr="0083541C">
              <w:t>84923155727</w:t>
            </w:r>
          </w:p>
        </w:tc>
        <w:tc>
          <w:tcPr>
            <w:tcW w:type="dxa" w:w="1087"/>
            <w:hideMark/>
          </w:tcPr>
          <w:p w:rsidRDefault="0083541C" w:rsidR="0083541C" w:rsidRPr="0083541C">
            <w:r w:rsidRPr="0083541C">
              <w:t>Ulica Stjepana Radića 33, 23000 Zadar</w:t>
            </w:r>
          </w:p>
        </w:tc>
        <w:tc>
          <w:tcPr>
            <w:tcW w:type="dxa" w:w="949"/>
            <w:hideMark/>
          </w:tcPr>
          <w:p w:rsidRDefault="0083541C" w:rsidP="0083541C" w:rsidR="0083541C" w:rsidRPr="0083541C">
            <w:r w:rsidRPr="0083541C">
              <w:t>523,29</w:t>
            </w:r>
          </w:p>
        </w:tc>
        <w:tc>
          <w:tcPr>
            <w:tcW w:type="dxa" w:w="869"/>
            <w:hideMark/>
          </w:tcPr>
          <w:p w:rsidRDefault="0083541C" w:rsidP="0083541C" w:rsidR="0083541C" w:rsidRPr="0083541C">
            <w:r w:rsidRPr="0083541C">
              <w:t>5,2235%</w:t>
            </w:r>
          </w:p>
        </w:tc>
      </w:tr>
      <w:tr w:rsidTr="0083541C" w:rsidR="0083541C" w:rsidRPr="0083541C">
        <w:trPr>
          <w:trHeight w:val="1602"/>
        </w:trPr>
        <w:tc>
          <w:tcPr>
            <w:tcW w:type="dxa" w:w="1043"/>
            <w:noWrap/>
            <w:hideMark/>
          </w:tcPr>
          <w:p w:rsidRDefault="0083541C" w:rsidP="0083541C" w:rsidR="0083541C" w:rsidRPr="0083541C">
            <w:r w:rsidRPr="0083541C">
              <w:t>3</w:t>
            </w:r>
          </w:p>
        </w:tc>
        <w:tc>
          <w:tcPr>
            <w:tcW w:type="dxa" w:w="1300"/>
            <w:hideMark/>
          </w:tcPr>
          <w:p w:rsidRDefault="0083541C" w:rsidR="0083541C" w:rsidRPr="0083541C">
            <w:r w:rsidRPr="0083541C">
              <w:t>GRAD ZADAR</w:t>
            </w:r>
          </w:p>
        </w:tc>
        <w:tc>
          <w:tcPr>
            <w:tcW w:type="dxa" w:w="1140"/>
            <w:hideMark/>
          </w:tcPr>
          <w:p w:rsidRDefault="0083541C" w:rsidP="0083541C" w:rsidR="0083541C" w:rsidRPr="0083541C">
            <w:r w:rsidRPr="0083541C">
              <w:t>9933651854</w:t>
            </w:r>
          </w:p>
        </w:tc>
        <w:tc>
          <w:tcPr>
            <w:tcW w:type="dxa" w:w="1087"/>
            <w:hideMark/>
          </w:tcPr>
          <w:p w:rsidRDefault="0083541C" w:rsidR="0083541C" w:rsidRPr="0083541C">
            <w:r w:rsidRPr="0083541C">
              <w:t>Narodni trg 1, 23000 Zadar</w:t>
            </w:r>
          </w:p>
        </w:tc>
        <w:tc>
          <w:tcPr>
            <w:tcW w:type="dxa" w:w="949"/>
            <w:hideMark/>
          </w:tcPr>
          <w:p w:rsidRDefault="0083541C" w:rsidP="0083541C" w:rsidR="0083541C" w:rsidRPr="0083541C">
            <w:r w:rsidRPr="0083541C">
              <w:t>968,4</w:t>
            </w:r>
          </w:p>
        </w:tc>
        <w:tc>
          <w:tcPr>
            <w:tcW w:type="dxa" w:w="869"/>
            <w:hideMark/>
          </w:tcPr>
          <w:p w:rsidRDefault="0083541C" w:rsidP="0083541C" w:rsidR="0083541C" w:rsidRPr="0083541C">
            <w:r w:rsidRPr="0083541C">
              <w:t>9,6666%</w:t>
            </w:r>
          </w:p>
        </w:tc>
      </w:tr>
      <w:tr w:rsidTr="0083541C" w:rsidR="0083541C" w:rsidRPr="0083541C">
        <w:trPr>
          <w:trHeight w:val="1602"/>
        </w:trPr>
        <w:tc>
          <w:tcPr>
            <w:tcW w:type="dxa" w:w="1043"/>
            <w:noWrap/>
            <w:hideMark/>
          </w:tcPr>
          <w:p w:rsidRDefault="0083541C" w:rsidP="0083541C" w:rsidR="0083541C" w:rsidRPr="0083541C">
            <w:r w:rsidRPr="0083541C">
              <w:t>4</w:t>
            </w:r>
          </w:p>
        </w:tc>
        <w:tc>
          <w:tcPr>
            <w:tcW w:type="dxa" w:w="1300"/>
            <w:hideMark/>
          </w:tcPr>
          <w:p w:rsidRDefault="0083541C" w:rsidR="0083541C" w:rsidRPr="0083541C">
            <w:r w:rsidRPr="0083541C">
              <w:t>GRAD ZAGREB</w:t>
            </w:r>
          </w:p>
        </w:tc>
        <w:tc>
          <w:tcPr>
            <w:tcW w:type="dxa" w:w="1140"/>
            <w:hideMark/>
          </w:tcPr>
          <w:p w:rsidRDefault="0083541C" w:rsidP="0083541C" w:rsidR="0083541C" w:rsidRPr="0083541C">
            <w:r w:rsidRPr="0083541C">
              <w:t>61817894937</w:t>
            </w:r>
          </w:p>
        </w:tc>
        <w:tc>
          <w:tcPr>
            <w:tcW w:type="dxa" w:w="1087"/>
            <w:hideMark/>
          </w:tcPr>
          <w:p w:rsidRDefault="0083541C" w:rsidR="0083541C" w:rsidRPr="0083541C">
            <w:r w:rsidRPr="0083541C">
              <w:t>Trg Stjepana Radića 1, 10000 Zagreb</w:t>
            </w:r>
          </w:p>
        </w:tc>
        <w:tc>
          <w:tcPr>
            <w:tcW w:type="dxa" w:w="949"/>
            <w:hideMark/>
          </w:tcPr>
          <w:p w:rsidRDefault="0083541C" w:rsidP="0083541C" w:rsidR="0083541C" w:rsidRPr="0083541C">
            <w:r w:rsidRPr="0083541C">
              <w:t>894,07</w:t>
            </w:r>
          </w:p>
        </w:tc>
        <w:tc>
          <w:tcPr>
            <w:tcW w:type="dxa" w:w="869"/>
            <w:hideMark/>
          </w:tcPr>
          <w:p w:rsidRDefault="0083541C" w:rsidP="0083541C" w:rsidR="0083541C" w:rsidRPr="0083541C">
            <w:r w:rsidRPr="0083541C">
              <w:t>8,9247%</w:t>
            </w:r>
          </w:p>
        </w:tc>
      </w:tr>
      <w:tr w:rsidTr="0083541C" w:rsidR="0083541C" w:rsidRPr="0083541C">
        <w:trPr>
          <w:trHeight w:val="1602"/>
        </w:trPr>
        <w:tc>
          <w:tcPr>
            <w:tcW w:type="dxa" w:w="1043"/>
            <w:noWrap/>
            <w:hideMark/>
          </w:tcPr>
          <w:p w:rsidRDefault="0083541C" w:rsidP="0083541C" w:rsidR="0083541C" w:rsidRPr="0083541C">
            <w:r w:rsidRPr="0083541C">
              <w:t>5</w:t>
            </w:r>
          </w:p>
        </w:tc>
        <w:tc>
          <w:tcPr>
            <w:tcW w:type="dxa" w:w="1300"/>
            <w:hideMark/>
          </w:tcPr>
          <w:p w:rsidRDefault="0083541C" w:rsidR="0083541C" w:rsidRPr="0083541C">
            <w:r w:rsidRPr="0083541C">
              <w:t>HP - Hrvatska pošta d.d.</w:t>
            </w:r>
          </w:p>
        </w:tc>
        <w:tc>
          <w:tcPr>
            <w:tcW w:type="dxa" w:w="1140"/>
            <w:hideMark/>
          </w:tcPr>
          <w:p w:rsidRDefault="0083541C" w:rsidP="0083541C" w:rsidR="0083541C" w:rsidRPr="0083541C">
            <w:r w:rsidRPr="0083541C">
              <w:t>87311810356</w:t>
            </w:r>
          </w:p>
        </w:tc>
        <w:tc>
          <w:tcPr>
            <w:tcW w:type="dxa" w:w="1087"/>
            <w:hideMark/>
          </w:tcPr>
          <w:p w:rsidRDefault="0083541C" w:rsidR="0083541C" w:rsidRPr="0083541C">
            <w:r w:rsidRPr="0083541C">
              <w:t>Jurišićeva 13, 10000 Zagreb</w:t>
            </w:r>
          </w:p>
        </w:tc>
        <w:tc>
          <w:tcPr>
            <w:tcW w:type="dxa" w:w="949"/>
            <w:hideMark/>
          </w:tcPr>
          <w:p w:rsidRDefault="0083541C" w:rsidP="0083541C" w:rsidR="0083541C" w:rsidRPr="0083541C">
            <w:r w:rsidRPr="0083541C">
              <w:t>127</w:t>
            </w:r>
          </w:p>
        </w:tc>
        <w:tc>
          <w:tcPr>
            <w:tcW w:type="dxa" w:w="869"/>
            <w:hideMark/>
          </w:tcPr>
          <w:p w:rsidRDefault="0083541C" w:rsidP="0083541C" w:rsidR="0083541C" w:rsidRPr="0083541C">
            <w:r w:rsidRPr="0083541C">
              <w:t>1,2677%</w:t>
            </w:r>
          </w:p>
        </w:tc>
      </w:tr>
      <w:tr w:rsidTr="0083541C" w:rsidR="0083541C" w:rsidRPr="0083541C">
        <w:trPr>
          <w:trHeight w:val="1602"/>
        </w:trPr>
        <w:tc>
          <w:tcPr>
            <w:tcW w:type="dxa" w:w="1043"/>
            <w:noWrap/>
            <w:hideMark/>
          </w:tcPr>
          <w:p w:rsidRDefault="0083541C" w:rsidP="0083541C" w:rsidR="0083541C" w:rsidRPr="0083541C">
            <w:r w:rsidRPr="0083541C">
              <w:t>6</w:t>
            </w:r>
          </w:p>
        </w:tc>
        <w:tc>
          <w:tcPr>
            <w:tcW w:type="dxa" w:w="1300"/>
            <w:hideMark/>
          </w:tcPr>
          <w:p w:rsidRDefault="0083541C" w:rsidR="0083541C" w:rsidRPr="0083541C">
            <w:r w:rsidRPr="0083541C">
              <w:t>KOMUNALNO PODUZEĆE, društvo s ograničenom odgovornošću za vodoopskrbu, odvodnju i pročišćavanje otpadnih voda</w:t>
            </w:r>
          </w:p>
        </w:tc>
        <w:tc>
          <w:tcPr>
            <w:tcW w:type="dxa" w:w="1140"/>
            <w:hideMark/>
          </w:tcPr>
          <w:p w:rsidRDefault="0083541C" w:rsidP="0083541C" w:rsidR="0083541C" w:rsidRPr="0083541C">
            <w:r w:rsidRPr="0083541C">
              <w:t>33813961569</w:t>
            </w:r>
          </w:p>
        </w:tc>
        <w:tc>
          <w:tcPr>
            <w:tcW w:type="dxa" w:w="1087"/>
            <w:hideMark/>
          </w:tcPr>
          <w:p w:rsidRDefault="0083541C" w:rsidR="0083541C" w:rsidRPr="0083541C">
            <w:r w:rsidRPr="0083541C">
              <w:t>Trg Oluje 5. kolovoza 1995. kbr.9, 22300 Knin</w:t>
            </w:r>
          </w:p>
        </w:tc>
        <w:tc>
          <w:tcPr>
            <w:tcW w:type="dxa" w:w="949"/>
            <w:hideMark/>
          </w:tcPr>
          <w:p w:rsidRDefault="0083541C" w:rsidP="0083541C" w:rsidR="0083541C" w:rsidRPr="0083541C">
            <w:r w:rsidRPr="0083541C">
              <w:t>291,59</w:t>
            </w:r>
          </w:p>
        </w:tc>
        <w:tc>
          <w:tcPr>
            <w:tcW w:type="dxa" w:w="869"/>
            <w:hideMark/>
          </w:tcPr>
          <w:p w:rsidRDefault="0083541C" w:rsidP="0083541C" w:rsidR="0083541C" w:rsidRPr="0083541C">
            <w:r w:rsidRPr="0083541C">
              <w:t>2,9107%</w:t>
            </w:r>
          </w:p>
        </w:tc>
      </w:tr>
      <w:tr w:rsidTr="0083541C" w:rsidR="0083541C" w:rsidRPr="0083541C">
        <w:trPr>
          <w:trHeight w:val="1602"/>
        </w:trPr>
        <w:tc>
          <w:tcPr>
            <w:tcW w:type="dxa" w:w="1043"/>
            <w:noWrap/>
            <w:hideMark/>
          </w:tcPr>
          <w:p w:rsidRDefault="0083541C" w:rsidP="0083541C" w:rsidR="0083541C" w:rsidRPr="0083541C">
            <w:r w:rsidRPr="0083541C">
              <w:t>7</w:t>
            </w:r>
          </w:p>
        </w:tc>
        <w:tc>
          <w:tcPr>
            <w:tcW w:type="dxa" w:w="1300"/>
            <w:hideMark/>
          </w:tcPr>
          <w:p w:rsidRDefault="0083541C" w:rsidR="0083541C" w:rsidRPr="0083541C">
            <w:r w:rsidRPr="0083541C">
              <w:t>VODOVOD I KANALIZACIJA, društvo s ograničenom odgovornošću za vodoopskrbu, odvodnju i pročišćavanje otpadnih voda</w:t>
            </w:r>
          </w:p>
        </w:tc>
        <w:tc>
          <w:tcPr>
            <w:tcW w:type="dxa" w:w="1140"/>
            <w:hideMark/>
          </w:tcPr>
          <w:p w:rsidRDefault="0083541C" w:rsidP="0083541C" w:rsidR="0083541C" w:rsidRPr="0083541C">
            <w:r w:rsidRPr="0083541C">
              <w:t>56826138353</w:t>
            </w:r>
          </w:p>
        </w:tc>
        <w:tc>
          <w:tcPr>
            <w:tcW w:type="dxa" w:w="1087"/>
            <w:hideMark/>
          </w:tcPr>
          <w:p w:rsidRDefault="0083541C" w:rsidR="0083541C" w:rsidRPr="0083541C">
            <w:r w:rsidRPr="0083541C">
              <w:t>Biokovska 3, 21000 Split</w:t>
            </w:r>
          </w:p>
        </w:tc>
        <w:tc>
          <w:tcPr>
            <w:tcW w:type="dxa" w:w="949"/>
            <w:hideMark/>
          </w:tcPr>
          <w:p w:rsidRDefault="0083541C" w:rsidP="0083541C" w:rsidR="0083541C" w:rsidRPr="0083541C">
            <w:r w:rsidRPr="0083541C">
              <w:t>159,32</w:t>
            </w:r>
          </w:p>
        </w:tc>
        <w:tc>
          <w:tcPr>
            <w:tcW w:type="dxa" w:w="869"/>
            <w:hideMark/>
          </w:tcPr>
          <w:p w:rsidRDefault="0083541C" w:rsidP="0083541C" w:rsidR="0083541C" w:rsidRPr="0083541C">
            <w:r w:rsidRPr="0083541C">
              <w:t>1,5903%</w:t>
            </w:r>
          </w:p>
        </w:tc>
      </w:tr>
      <w:tr w:rsidTr="0083541C" w:rsidR="0083541C" w:rsidRPr="0083541C">
        <w:trPr>
          <w:trHeight w:val="1602"/>
        </w:trPr>
        <w:tc>
          <w:tcPr>
            <w:tcW w:type="dxa" w:w="1043"/>
            <w:noWrap/>
            <w:hideMark/>
          </w:tcPr>
          <w:p w:rsidRDefault="0083541C" w:rsidP="0083541C" w:rsidR="0083541C" w:rsidRPr="0083541C">
            <w:r w:rsidRPr="0083541C">
              <w:t>8</w:t>
            </w:r>
          </w:p>
        </w:tc>
        <w:tc>
          <w:tcPr>
            <w:tcW w:type="dxa" w:w="1300"/>
            <w:hideMark/>
          </w:tcPr>
          <w:p w:rsidRDefault="0083541C" w:rsidR="0083541C" w:rsidRPr="0083541C">
            <w:r w:rsidRPr="0083541C">
              <w:t>AUTO KUĆA GAŠPEROV d.o.o. za trgovinu i usluge</w:t>
            </w:r>
          </w:p>
        </w:tc>
        <w:tc>
          <w:tcPr>
            <w:tcW w:type="dxa" w:w="1140"/>
            <w:hideMark/>
          </w:tcPr>
          <w:p w:rsidRDefault="0083541C" w:rsidP="0083541C" w:rsidR="0083541C" w:rsidRPr="0083541C">
            <w:r w:rsidRPr="0083541C">
              <w:t>83513335541</w:t>
            </w:r>
          </w:p>
        </w:tc>
        <w:tc>
          <w:tcPr>
            <w:tcW w:type="dxa" w:w="1087"/>
            <w:hideMark/>
          </w:tcPr>
          <w:p w:rsidRDefault="0083541C" w:rsidR="0083541C" w:rsidRPr="0083541C">
            <w:r w:rsidRPr="0083541C">
              <w:t>Kralja Stjepana Držislava 7, 21000 Split</w:t>
            </w:r>
          </w:p>
        </w:tc>
        <w:tc>
          <w:tcPr>
            <w:tcW w:type="dxa" w:w="949"/>
            <w:hideMark/>
          </w:tcPr>
          <w:p w:rsidRDefault="0083541C" w:rsidP="0083541C" w:rsidR="0083541C" w:rsidRPr="0083541C">
            <w:r w:rsidRPr="0083541C">
              <w:t>12,2</w:t>
            </w:r>
          </w:p>
        </w:tc>
        <w:tc>
          <w:tcPr>
            <w:tcW w:type="dxa" w:w="869"/>
            <w:hideMark/>
          </w:tcPr>
          <w:p w:rsidRDefault="0083541C" w:rsidP="0083541C" w:rsidR="0083541C" w:rsidRPr="0083541C">
            <w:r w:rsidRPr="0083541C">
              <w:t>0,1218%</w:t>
            </w:r>
          </w:p>
        </w:tc>
      </w:tr>
      <w:tr w:rsidTr="0083541C" w:rsidR="0083541C" w:rsidRPr="0083541C">
        <w:trPr>
          <w:trHeight w:val="1602"/>
        </w:trPr>
        <w:tc>
          <w:tcPr>
            <w:tcW w:type="dxa" w:w="1043"/>
            <w:noWrap/>
            <w:hideMark/>
          </w:tcPr>
          <w:p w:rsidRDefault="0083541C" w:rsidP="0083541C" w:rsidR="0083541C" w:rsidRPr="0083541C">
            <w:r w:rsidRPr="0083541C">
              <w:lastRenderedPageBreak/>
              <w:t>9</w:t>
            </w:r>
          </w:p>
        </w:tc>
        <w:tc>
          <w:tcPr>
            <w:tcW w:type="dxa" w:w="1300"/>
            <w:hideMark/>
          </w:tcPr>
          <w:p w:rsidRDefault="0083541C" w:rsidR="0083541C" w:rsidRPr="0083541C">
            <w:r w:rsidRPr="0083541C">
              <w:t>" MARIO " TRGOVAČKI OBRT, JOSO BARIŠIĆ , PETRINJA, BOGOSLAVA ŠULEKA 3</w:t>
            </w:r>
          </w:p>
        </w:tc>
        <w:tc>
          <w:tcPr>
            <w:tcW w:type="dxa" w:w="1140"/>
            <w:hideMark/>
          </w:tcPr>
          <w:p w:rsidRDefault="0083541C" w:rsidP="0083541C" w:rsidR="0083541C" w:rsidRPr="0083541C">
            <w:r w:rsidRPr="0083541C">
              <w:t>9041564041</w:t>
            </w:r>
          </w:p>
        </w:tc>
        <w:tc>
          <w:tcPr>
            <w:tcW w:type="dxa" w:w="1087"/>
            <w:hideMark/>
          </w:tcPr>
          <w:p w:rsidRDefault="0083541C" w:rsidR="0083541C" w:rsidRPr="0083541C">
            <w:r w:rsidRPr="0083541C">
              <w:t>BOGOSLAVA ŠULEKA 3, 44250 PETRINJA</w:t>
            </w:r>
          </w:p>
        </w:tc>
        <w:tc>
          <w:tcPr>
            <w:tcW w:type="dxa" w:w="949"/>
            <w:hideMark/>
          </w:tcPr>
          <w:p w:rsidRDefault="0083541C" w:rsidP="0083541C" w:rsidR="0083541C" w:rsidRPr="0083541C">
            <w:r w:rsidRPr="0083541C">
              <w:t>285,00</w:t>
            </w:r>
          </w:p>
        </w:tc>
        <w:tc>
          <w:tcPr>
            <w:tcW w:type="dxa" w:w="869"/>
            <w:hideMark/>
          </w:tcPr>
          <w:p w:rsidRDefault="0083541C" w:rsidP="0083541C" w:rsidR="0083541C" w:rsidRPr="0083541C">
            <w:r w:rsidRPr="0083541C">
              <w:t>2,8449%</w:t>
            </w:r>
          </w:p>
        </w:tc>
      </w:tr>
      <w:tr w:rsidTr="0083541C" w:rsidR="0083541C" w:rsidRPr="0083541C">
        <w:trPr>
          <w:trHeight w:val="1602"/>
        </w:trPr>
        <w:tc>
          <w:tcPr>
            <w:tcW w:type="dxa" w:w="1043"/>
            <w:noWrap/>
            <w:hideMark/>
          </w:tcPr>
          <w:p w:rsidRDefault="0083541C" w:rsidP="0083541C" w:rsidR="0083541C" w:rsidRPr="0083541C">
            <w:r w:rsidRPr="0083541C">
              <w:t>10</w:t>
            </w:r>
          </w:p>
        </w:tc>
        <w:tc>
          <w:tcPr>
            <w:tcW w:type="dxa" w:w="1300"/>
            <w:hideMark/>
          </w:tcPr>
          <w:p w:rsidRDefault="0083541C" w:rsidR="0083541C" w:rsidRPr="0083541C">
            <w:r w:rsidRPr="0083541C">
              <w:t>FRANCK prehrambena industrija, dioničko društvo</w:t>
            </w:r>
          </w:p>
        </w:tc>
        <w:tc>
          <w:tcPr>
            <w:tcW w:type="dxa" w:w="1140"/>
            <w:hideMark/>
          </w:tcPr>
          <w:p w:rsidRDefault="0083541C" w:rsidP="0083541C" w:rsidR="0083541C" w:rsidRPr="0083541C">
            <w:r w:rsidRPr="0083541C">
              <w:t>7676693758</w:t>
            </w:r>
          </w:p>
        </w:tc>
        <w:tc>
          <w:tcPr>
            <w:tcW w:type="dxa" w:w="1087"/>
            <w:hideMark/>
          </w:tcPr>
          <w:p w:rsidRDefault="0083541C" w:rsidR="0083541C" w:rsidRPr="0083541C">
            <w:r w:rsidRPr="0083541C">
              <w:t>Vodovodna 20, 10000 Zagreb</w:t>
            </w:r>
          </w:p>
        </w:tc>
        <w:tc>
          <w:tcPr>
            <w:tcW w:type="dxa" w:w="949"/>
            <w:hideMark/>
          </w:tcPr>
          <w:p w:rsidRDefault="0083541C" w:rsidP="0083541C" w:rsidR="0083541C" w:rsidRPr="0083541C">
            <w:r w:rsidRPr="0083541C">
              <w:t>418,75</w:t>
            </w:r>
          </w:p>
        </w:tc>
        <w:tc>
          <w:tcPr>
            <w:tcW w:type="dxa" w:w="869"/>
            <w:hideMark/>
          </w:tcPr>
          <w:p w:rsidRDefault="0083541C" w:rsidP="0083541C" w:rsidR="0083541C" w:rsidRPr="0083541C">
            <w:r w:rsidRPr="0083541C">
              <w:t>4,1800%</w:t>
            </w:r>
          </w:p>
        </w:tc>
      </w:tr>
      <w:tr w:rsidTr="0083541C" w:rsidR="0083541C" w:rsidRPr="0083541C">
        <w:trPr>
          <w:trHeight w:val="1602"/>
        </w:trPr>
        <w:tc>
          <w:tcPr>
            <w:tcW w:type="dxa" w:w="1043"/>
            <w:noWrap/>
            <w:hideMark/>
          </w:tcPr>
          <w:p w:rsidRDefault="0083541C" w:rsidP="0083541C" w:rsidR="0083541C" w:rsidRPr="0083541C">
            <w:r w:rsidRPr="0083541C">
              <w:t>11</w:t>
            </w:r>
          </w:p>
        </w:tc>
        <w:tc>
          <w:tcPr>
            <w:tcW w:type="dxa" w:w="1300"/>
            <w:hideMark/>
          </w:tcPr>
          <w:p w:rsidRDefault="0083541C" w:rsidR="0083541C" w:rsidRPr="0083541C">
            <w:r w:rsidRPr="0083541C">
              <w:t>Proizvodno-trgovački obrt "IGP", vl. Tomislav Laušić, Split, Ćirila i Metoda 35</w:t>
            </w:r>
          </w:p>
        </w:tc>
        <w:tc>
          <w:tcPr>
            <w:tcW w:type="dxa" w:w="1140"/>
            <w:hideMark/>
          </w:tcPr>
          <w:p w:rsidRDefault="0083541C" w:rsidP="0083541C" w:rsidR="0083541C" w:rsidRPr="0083541C">
            <w:r w:rsidRPr="0083541C">
              <w:t>40477029940</w:t>
            </w:r>
          </w:p>
        </w:tc>
        <w:tc>
          <w:tcPr>
            <w:tcW w:type="dxa" w:w="1087"/>
            <w:hideMark/>
          </w:tcPr>
          <w:p w:rsidRDefault="0083541C" w:rsidR="0083541C" w:rsidRPr="0083541C">
            <w:r w:rsidRPr="0083541C">
              <w:t>PIŠĆINE 27, 21312 PODSTRANA-SITA</w:t>
            </w:r>
          </w:p>
        </w:tc>
        <w:tc>
          <w:tcPr>
            <w:tcW w:type="dxa" w:w="949"/>
            <w:hideMark/>
          </w:tcPr>
          <w:p w:rsidRDefault="0083541C" w:rsidP="0083541C" w:rsidR="0083541C" w:rsidRPr="0083541C">
            <w:r w:rsidRPr="0083541C">
              <w:t>450</w:t>
            </w:r>
          </w:p>
        </w:tc>
        <w:tc>
          <w:tcPr>
            <w:tcW w:type="dxa" w:w="869"/>
            <w:hideMark/>
          </w:tcPr>
          <w:p w:rsidRDefault="0083541C" w:rsidP="0083541C" w:rsidR="0083541C" w:rsidRPr="0083541C">
            <w:r w:rsidRPr="0083541C">
              <w:t>4,4919%</w:t>
            </w:r>
          </w:p>
        </w:tc>
      </w:tr>
      <w:tr w:rsidTr="0083541C" w:rsidR="0083541C" w:rsidRPr="0083541C">
        <w:trPr>
          <w:trHeight w:val="1602"/>
        </w:trPr>
        <w:tc>
          <w:tcPr>
            <w:tcW w:type="dxa" w:w="1043"/>
            <w:noWrap/>
            <w:hideMark/>
          </w:tcPr>
          <w:p w:rsidRDefault="0083541C" w:rsidP="0083541C" w:rsidR="0083541C" w:rsidRPr="0083541C">
            <w:r w:rsidRPr="0083541C">
              <w:t>12</w:t>
            </w:r>
          </w:p>
        </w:tc>
        <w:tc>
          <w:tcPr>
            <w:tcW w:type="dxa" w:w="1300"/>
            <w:hideMark/>
          </w:tcPr>
          <w:p w:rsidRDefault="0083541C" w:rsidR="0083541C" w:rsidRPr="0083541C">
            <w:r w:rsidRPr="0083541C">
              <w:t>PROBUS KONZALTING-INŽENJERING Grupa d.o.o. za trgovinu i usluge</w:t>
            </w:r>
          </w:p>
        </w:tc>
        <w:tc>
          <w:tcPr>
            <w:tcW w:type="dxa" w:w="1140"/>
            <w:hideMark/>
          </w:tcPr>
          <w:p w:rsidRDefault="0083541C" w:rsidP="0083541C" w:rsidR="0083541C" w:rsidRPr="0083541C">
            <w:r w:rsidRPr="0083541C">
              <w:t>29092542455</w:t>
            </w:r>
          </w:p>
        </w:tc>
        <w:tc>
          <w:tcPr>
            <w:tcW w:type="dxa" w:w="1087"/>
            <w:hideMark/>
          </w:tcPr>
          <w:p w:rsidRDefault="0083541C" w:rsidR="0083541C" w:rsidRPr="0083541C">
            <w:r w:rsidRPr="0083541C">
              <w:t>Novo Selo Palanjačko, Kutinska 15, 44000 Sisak</w:t>
            </w:r>
          </w:p>
        </w:tc>
        <w:tc>
          <w:tcPr>
            <w:tcW w:type="dxa" w:w="949"/>
            <w:hideMark/>
          </w:tcPr>
          <w:p w:rsidRDefault="0083541C" w:rsidP="0083541C" w:rsidR="0083541C" w:rsidRPr="0083541C">
            <w:r w:rsidRPr="0083541C">
              <w:t>787,5</w:t>
            </w:r>
          </w:p>
        </w:tc>
        <w:tc>
          <w:tcPr>
            <w:tcW w:type="dxa" w:w="869"/>
            <w:hideMark/>
          </w:tcPr>
          <w:p w:rsidRDefault="0083541C" w:rsidP="0083541C" w:rsidR="0083541C" w:rsidRPr="0083541C">
            <w:r w:rsidRPr="0083541C">
              <w:t>7,8609%</w:t>
            </w:r>
          </w:p>
        </w:tc>
      </w:tr>
      <w:tr w:rsidTr="0083541C" w:rsidR="0083541C" w:rsidRPr="0083541C">
        <w:trPr>
          <w:trHeight w:val="1602"/>
        </w:trPr>
        <w:tc>
          <w:tcPr>
            <w:tcW w:type="dxa" w:w="1043"/>
            <w:noWrap/>
            <w:hideMark/>
          </w:tcPr>
          <w:p w:rsidRDefault="0083541C" w:rsidP="0083541C" w:rsidR="0083541C" w:rsidRPr="0083541C">
            <w:r w:rsidRPr="0083541C">
              <w:t>13</w:t>
            </w:r>
          </w:p>
        </w:tc>
        <w:tc>
          <w:tcPr>
            <w:tcW w:type="dxa" w:w="1300"/>
            <w:hideMark/>
          </w:tcPr>
          <w:p w:rsidRDefault="0083541C" w:rsidR="0083541C" w:rsidRPr="0083541C">
            <w:r w:rsidRPr="0083541C">
              <w:t>PRVO PLINARSKO DRUŠTVO - DISTRIBUCIJA PLINA d.o.o.</w:t>
            </w:r>
          </w:p>
        </w:tc>
        <w:tc>
          <w:tcPr>
            <w:tcW w:type="dxa" w:w="1140"/>
            <w:hideMark/>
          </w:tcPr>
          <w:p w:rsidRDefault="0083541C" w:rsidP="0083541C" w:rsidR="0083541C" w:rsidRPr="0083541C">
            <w:r w:rsidRPr="0083541C">
              <w:t>51543249867</w:t>
            </w:r>
          </w:p>
        </w:tc>
        <w:tc>
          <w:tcPr>
            <w:tcW w:type="dxa" w:w="1087"/>
            <w:hideMark/>
          </w:tcPr>
          <w:p w:rsidRDefault="0083541C" w:rsidR="0083541C" w:rsidRPr="0083541C">
            <w:r w:rsidRPr="0083541C">
              <w:t>K.A.Stepinca 27, 32000 Vukovar</w:t>
            </w:r>
          </w:p>
        </w:tc>
        <w:tc>
          <w:tcPr>
            <w:tcW w:type="dxa" w:w="949"/>
            <w:hideMark/>
          </w:tcPr>
          <w:p w:rsidRDefault="0083541C" w:rsidP="0083541C" w:rsidR="0083541C" w:rsidRPr="0083541C">
            <w:r w:rsidRPr="0083541C">
              <w:t>922,3</w:t>
            </w:r>
          </w:p>
        </w:tc>
        <w:tc>
          <w:tcPr>
            <w:tcW w:type="dxa" w:w="869"/>
            <w:hideMark/>
          </w:tcPr>
          <w:p w:rsidRDefault="0083541C" w:rsidP="0083541C" w:rsidR="0083541C" w:rsidRPr="0083541C">
            <w:r w:rsidRPr="0083541C">
              <w:t>9,2065%</w:t>
            </w:r>
          </w:p>
        </w:tc>
      </w:tr>
      <w:tr w:rsidTr="0083541C" w:rsidR="0083541C" w:rsidRPr="0083541C">
        <w:trPr>
          <w:trHeight w:val="1602"/>
        </w:trPr>
        <w:tc>
          <w:tcPr>
            <w:tcW w:type="dxa" w:w="1043"/>
            <w:noWrap/>
            <w:hideMark/>
          </w:tcPr>
          <w:p w:rsidRDefault="0083541C" w:rsidP="0083541C" w:rsidR="0083541C" w:rsidRPr="0083541C">
            <w:r w:rsidRPr="0083541C">
              <w:t>14</w:t>
            </w:r>
          </w:p>
        </w:tc>
        <w:tc>
          <w:tcPr>
            <w:tcW w:type="dxa" w:w="1300"/>
            <w:hideMark/>
          </w:tcPr>
          <w:p w:rsidRDefault="0083541C" w:rsidR="0083541C" w:rsidRPr="0083541C">
            <w:r w:rsidRPr="0083541C">
              <w:t>ROT-SINERGIJA d.o.o. za gradnju i brodogradnju</w:t>
            </w:r>
          </w:p>
        </w:tc>
        <w:tc>
          <w:tcPr>
            <w:tcW w:type="dxa" w:w="1140"/>
            <w:hideMark/>
          </w:tcPr>
          <w:p w:rsidRDefault="0083541C" w:rsidP="0083541C" w:rsidR="0083541C" w:rsidRPr="0083541C">
            <w:r w:rsidRPr="0083541C">
              <w:t>68584395381</w:t>
            </w:r>
          </w:p>
        </w:tc>
        <w:tc>
          <w:tcPr>
            <w:tcW w:type="dxa" w:w="1087"/>
            <w:hideMark/>
          </w:tcPr>
          <w:p w:rsidRDefault="0083541C" w:rsidR="0083541C" w:rsidRPr="0083541C">
            <w:r w:rsidRPr="0083541C">
              <w:t>Slavićeva 15, 21000 Split</w:t>
            </w:r>
          </w:p>
        </w:tc>
        <w:tc>
          <w:tcPr>
            <w:tcW w:type="dxa" w:w="949"/>
            <w:hideMark/>
          </w:tcPr>
          <w:p w:rsidRDefault="0083541C" w:rsidP="0083541C" w:rsidR="0083541C" w:rsidRPr="0083541C">
            <w:r w:rsidRPr="0083541C">
              <w:t>232,00</w:t>
            </w:r>
          </w:p>
        </w:tc>
        <w:tc>
          <w:tcPr>
            <w:tcW w:type="dxa" w:w="869"/>
            <w:hideMark/>
          </w:tcPr>
          <w:p w:rsidRDefault="0083541C" w:rsidP="0083541C" w:rsidR="0083541C" w:rsidRPr="0083541C">
            <w:r w:rsidRPr="0083541C">
              <w:t>2,3158%</w:t>
            </w:r>
          </w:p>
        </w:tc>
      </w:tr>
      <w:tr w:rsidTr="0083541C" w:rsidR="0083541C" w:rsidRPr="0083541C">
        <w:trPr>
          <w:trHeight w:val="1602"/>
        </w:trPr>
        <w:tc>
          <w:tcPr>
            <w:tcW w:type="dxa" w:w="1043"/>
            <w:noWrap/>
            <w:hideMark/>
          </w:tcPr>
          <w:p w:rsidRDefault="0083541C" w:rsidP="0083541C" w:rsidR="0083541C" w:rsidRPr="0083541C">
            <w:r w:rsidRPr="0083541C">
              <w:t>15</w:t>
            </w:r>
          </w:p>
        </w:tc>
        <w:tc>
          <w:tcPr>
            <w:tcW w:type="dxa" w:w="1300"/>
            <w:hideMark/>
          </w:tcPr>
          <w:p w:rsidRDefault="0083541C" w:rsidR="0083541C" w:rsidRPr="0083541C">
            <w:r w:rsidRPr="0083541C">
              <w:t>SAMČOVIĆ društvo s ograničenom odgovornošću za proizvodnju i trgovinu</w:t>
            </w:r>
          </w:p>
        </w:tc>
        <w:tc>
          <w:tcPr>
            <w:tcW w:type="dxa" w:w="1140"/>
            <w:hideMark/>
          </w:tcPr>
          <w:p w:rsidRDefault="0083541C" w:rsidP="0083541C" w:rsidR="0083541C" w:rsidRPr="0083541C">
            <w:r w:rsidRPr="0083541C">
              <w:t>9340422225</w:t>
            </w:r>
          </w:p>
        </w:tc>
        <w:tc>
          <w:tcPr>
            <w:tcW w:type="dxa" w:w="1087"/>
            <w:hideMark/>
          </w:tcPr>
          <w:p w:rsidRDefault="0083541C" w:rsidR="0083541C" w:rsidRPr="0083541C">
            <w:r w:rsidRPr="0083541C">
              <w:t>Put Garaca 2, 21260 Donji Proložac</w:t>
            </w:r>
          </w:p>
        </w:tc>
        <w:tc>
          <w:tcPr>
            <w:tcW w:type="dxa" w:w="949"/>
            <w:hideMark/>
          </w:tcPr>
          <w:p w:rsidRDefault="0083541C" w:rsidP="0083541C" w:rsidR="0083541C" w:rsidRPr="0083541C">
            <w:r w:rsidRPr="0083541C">
              <w:t>435,75</w:t>
            </w:r>
          </w:p>
        </w:tc>
        <w:tc>
          <w:tcPr>
            <w:tcW w:type="dxa" w:w="869"/>
            <w:hideMark/>
          </w:tcPr>
          <w:p w:rsidRDefault="0083541C" w:rsidP="0083541C" w:rsidR="0083541C" w:rsidRPr="0083541C">
            <w:r w:rsidRPr="0083541C">
              <w:t>4,3497%</w:t>
            </w:r>
          </w:p>
        </w:tc>
      </w:tr>
      <w:tr w:rsidTr="0083541C" w:rsidR="0083541C" w:rsidRPr="0083541C">
        <w:trPr>
          <w:trHeight w:val="1602"/>
        </w:trPr>
        <w:tc>
          <w:tcPr>
            <w:tcW w:type="dxa" w:w="1043"/>
            <w:noWrap/>
            <w:hideMark/>
          </w:tcPr>
          <w:p w:rsidRDefault="0083541C" w:rsidP="0083541C" w:rsidR="0083541C" w:rsidRPr="0083541C">
            <w:r w:rsidRPr="0083541C">
              <w:t>16</w:t>
            </w:r>
          </w:p>
        </w:tc>
        <w:tc>
          <w:tcPr>
            <w:tcW w:type="dxa" w:w="1300"/>
            <w:hideMark/>
          </w:tcPr>
          <w:p w:rsidRDefault="0083541C" w:rsidR="0083541C" w:rsidRPr="0083541C">
            <w:r w:rsidRPr="0083541C">
              <w:t>SJAJ METAL društvo s ograničenom odgovornošću za proizvodnju, trgovinu i usluge</w:t>
            </w:r>
          </w:p>
        </w:tc>
        <w:tc>
          <w:tcPr>
            <w:tcW w:type="dxa" w:w="1140"/>
            <w:hideMark/>
          </w:tcPr>
          <w:p w:rsidRDefault="0083541C" w:rsidP="0083541C" w:rsidR="0083541C" w:rsidRPr="0083541C">
            <w:r w:rsidRPr="0083541C">
              <w:t>43429097452</w:t>
            </w:r>
          </w:p>
        </w:tc>
        <w:tc>
          <w:tcPr>
            <w:tcW w:type="dxa" w:w="1087"/>
            <w:hideMark/>
          </w:tcPr>
          <w:p w:rsidRDefault="0083541C" w:rsidR="0083541C" w:rsidRPr="0083541C">
            <w:r w:rsidRPr="0083541C">
              <w:t>Karlović Vinka 39, 40000 Nedelišće</w:t>
            </w:r>
          </w:p>
        </w:tc>
        <w:tc>
          <w:tcPr>
            <w:tcW w:type="dxa" w:w="949"/>
            <w:hideMark/>
          </w:tcPr>
          <w:p w:rsidRDefault="0083541C" w:rsidP="0083541C" w:rsidR="0083541C" w:rsidRPr="0083541C">
            <w:r w:rsidRPr="0083541C">
              <w:t>920</w:t>
            </w:r>
          </w:p>
        </w:tc>
        <w:tc>
          <w:tcPr>
            <w:tcW w:type="dxa" w:w="869"/>
            <w:hideMark/>
          </w:tcPr>
          <w:p w:rsidRDefault="0083541C" w:rsidP="0083541C" w:rsidR="0083541C" w:rsidRPr="0083541C">
            <w:r w:rsidRPr="0083541C">
              <w:t>9,1835%</w:t>
            </w:r>
          </w:p>
        </w:tc>
      </w:tr>
      <w:tr w:rsidTr="0083541C" w:rsidR="0083541C" w:rsidRPr="0083541C">
        <w:trPr>
          <w:trHeight w:val="1602"/>
        </w:trPr>
        <w:tc>
          <w:tcPr>
            <w:tcW w:type="dxa" w:w="1043"/>
            <w:noWrap/>
            <w:hideMark/>
          </w:tcPr>
          <w:p w:rsidRDefault="0083541C" w:rsidP="0083541C" w:rsidR="0083541C" w:rsidRPr="0083541C">
            <w:r w:rsidRPr="0083541C">
              <w:lastRenderedPageBreak/>
              <w:t>17</w:t>
            </w:r>
          </w:p>
        </w:tc>
        <w:tc>
          <w:tcPr>
            <w:tcW w:type="dxa" w:w="1300"/>
            <w:hideMark/>
          </w:tcPr>
          <w:p w:rsidRDefault="0083541C" w:rsidR="0083541C" w:rsidRPr="0083541C">
            <w:r w:rsidRPr="0083541C">
              <w:t>TEHNIČAR-KOPIRNI CENTAR, d.o.o. za usluge</w:t>
            </w:r>
          </w:p>
        </w:tc>
        <w:tc>
          <w:tcPr>
            <w:tcW w:type="dxa" w:w="1140"/>
            <w:hideMark/>
          </w:tcPr>
          <w:p w:rsidRDefault="0083541C" w:rsidP="0083541C" w:rsidR="0083541C" w:rsidRPr="0083541C">
            <w:r w:rsidRPr="0083541C">
              <w:t>503876202</w:t>
            </w:r>
          </w:p>
        </w:tc>
        <w:tc>
          <w:tcPr>
            <w:tcW w:type="dxa" w:w="1087"/>
            <w:hideMark/>
          </w:tcPr>
          <w:p w:rsidRDefault="0083541C" w:rsidR="0083541C" w:rsidRPr="0083541C">
            <w:r w:rsidRPr="0083541C">
              <w:t>Karamanova 1, 21000 Split</w:t>
            </w:r>
          </w:p>
        </w:tc>
        <w:tc>
          <w:tcPr>
            <w:tcW w:type="dxa" w:w="949"/>
            <w:hideMark/>
          </w:tcPr>
          <w:p w:rsidRDefault="0083541C" w:rsidP="0083541C" w:rsidR="0083541C" w:rsidRPr="0083541C">
            <w:r w:rsidRPr="0083541C">
              <w:t>584,84</w:t>
            </w:r>
          </w:p>
        </w:tc>
        <w:tc>
          <w:tcPr>
            <w:tcW w:type="dxa" w:w="869"/>
            <w:hideMark/>
          </w:tcPr>
          <w:p w:rsidRDefault="0083541C" w:rsidP="0083541C" w:rsidR="0083541C" w:rsidRPr="0083541C">
            <w:r w:rsidRPr="0083541C">
              <w:t>5,8379%</w:t>
            </w:r>
          </w:p>
        </w:tc>
      </w:tr>
      <w:tr w:rsidTr="0083541C" w:rsidR="0083541C" w:rsidRPr="0083541C">
        <w:trPr>
          <w:trHeight w:val="1602"/>
        </w:trPr>
        <w:tc>
          <w:tcPr>
            <w:tcW w:type="dxa" w:w="1043"/>
            <w:noWrap/>
            <w:hideMark/>
          </w:tcPr>
          <w:p w:rsidRDefault="0083541C" w:rsidP="0083541C" w:rsidR="0083541C" w:rsidRPr="0083541C">
            <w:r w:rsidRPr="0083541C">
              <w:t>18</w:t>
            </w:r>
          </w:p>
        </w:tc>
        <w:tc>
          <w:tcPr>
            <w:tcW w:type="dxa" w:w="1300"/>
            <w:hideMark/>
          </w:tcPr>
          <w:p w:rsidRDefault="0083541C" w:rsidR="0083541C" w:rsidRPr="0083541C">
            <w:r w:rsidRPr="0083541C">
              <w:t>TOMMY društvo s ograničenom odgovornošću za trgovinu, turizam i ugostiteljstvo</w:t>
            </w:r>
          </w:p>
        </w:tc>
        <w:tc>
          <w:tcPr>
            <w:tcW w:type="dxa" w:w="1140"/>
            <w:hideMark/>
          </w:tcPr>
          <w:p w:rsidRDefault="0083541C" w:rsidP="0083541C" w:rsidR="0083541C" w:rsidRPr="0083541C">
            <w:r w:rsidRPr="0083541C">
              <w:t>278260010</w:t>
            </w:r>
          </w:p>
        </w:tc>
        <w:tc>
          <w:tcPr>
            <w:tcW w:type="dxa" w:w="1087"/>
            <w:hideMark/>
          </w:tcPr>
          <w:p w:rsidRDefault="0083541C" w:rsidR="0083541C" w:rsidRPr="0083541C">
            <w:r w:rsidRPr="0083541C">
              <w:t>Domovinskog rata 93, 21000 Split</w:t>
            </w:r>
          </w:p>
        </w:tc>
        <w:tc>
          <w:tcPr>
            <w:tcW w:type="dxa" w:w="949"/>
            <w:hideMark/>
          </w:tcPr>
          <w:p w:rsidRDefault="0083541C" w:rsidP="0083541C" w:rsidR="0083541C" w:rsidRPr="0083541C">
            <w:r w:rsidRPr="0083541C">
              <w:t>78,94</w:t>
            </w:r>
          </w:p>
        </w:tc>
        <w:tc>
          <w:tcPr>
            <w:tcW w:type="dxa" w:w="869"/>
            <w:hideMark/>
          </w:tcPr>
          <w:p w:rsidRDefault="0083541C" w:rsidP="0083541C" w:rsidR="0083541C" w:rsidRPr="0083541C">
            <w:r w:rsidRPr="0083541C">
              <w:t>0,7880%</w:t>
            </w:r>
          </w:p>
        </w:tc>
      </w:tr>
      <w:tr w:rsidTr="0083541C" w:rsidR="0083541C" w:rsidRPr="0083541C">
        <w:trPr>
          <w:trHeight w:val="1602"/>
        </w:trPr>
        <w:tc>
          <w:tcPr>
            <w:tcW w:type="dxa" w:w="1043"/>
            <w:noWrap/>
            <w:hideMark/>
          </w:tcPr>
          <w:p w:rsidRDefault="0083541C" w:rsidP="0083541C" w:rsidR="0083541C" w:rsidRPr="0083541C">
            <w:r w:rsidRPr="0083541C">
              <w:t>19</w:t>
            </w:r>
          </w:p>
        </w:tc>
        <w:tc>
          <w:tcPr>
            <w:tcW w:type="dxa" w:w="1300"/>
            <w:hideMark/>
          </w:tcPr>
          <w:p w:rsidRDefault="0083541C" w:rsidR="0083541C" w:rsidRPr="0083541C">
            <w:r w:rsidRPr="0083541C">
              <w:t>VIMA, društvo s ograničenom odgovornošću, za izvoz-uvoz, proizvodnju, marketing, turizam, ugostiteljstvo, informatiku, trgovinu na veliko i malo, transport, šport i rekreaciju</w:t>
            </w:r>
          </w:p>
        </w:tc>
        <w:tc>
          <w:tcPr>
            <w:tcW w:type="dxa" w:w="1140"/>
            <w:hideMark/>
          </w:tcPr>
          <w:p w:rsidRDefault="0083541C" w:rsidP="0083541C" w:rsidR="0083541C" w:rsidRPr="0083541C">
            <w:r w:rsidRPr="0083541C">
              <w:t>38556643495</w:t>
            </w:r>
          </w:p>
        </w:tc>
        <w:tc>
          <w:tcPr>
            <w:tcW w:type="dxa" w:w="1087"/>
            <w:hideMark/>
          </w:tcPr>
          <w:p w:rsidRDefault="0083541C" w:rsidR="0083541C" w:rsidRPr="0083541C">
            <w:r w:rsidRPr="0083541C">
              <w:t>Benkovačka Ulica 3, 21000 Split</w:t>
            </w:r>
          </w:p>
        </w:tc>
        <w:tc>
          <w:tcPr>
            <w:tcW w:type="dxa" w:w="949"/>
            <w:hideMark/>
          </w:tcPr>
          <w:p w:rsidRDefault="0083541C" w:rsidP="0083541C" w:rsidR="0083541C" w:rsidRPr="0083541C">
            <w:r w:rsidRPr="0083541C">
              <w:t>562,5</w:t>
            </w:r>
          </w:p>
        </w:tc>
        <w:tc>
          <w:tcPr>
            <w:tcW w:type="dxa" w:w="869"/>
            <w:hideMark/>
          </w:tcPr>
          <w:p w:rsidRDefault="0083541C" w:rsidP="0083541C" w:rsidR="0083541C" w:rsidRPr="0083541C">
            <w:r w:rsidRPr="0083541C">
              <w:t>5,6149%</w:t>
            </w:r>
          </w:p>
        </w:tc>
      </w:tr>
      <w:tr w:rsidTr="0083541C" w:rsidR="0083541C" w:rsidRPr="0083541C">
        <w:trPr>
          <w:trHeight w:val="1602"/>
        </w:trPr>
        <w:tc>
          <w:tcPr>
            <w:tcW w:type="dxa" w:w="1043"/>
            <w:noWrap/>
            <w:hideMark/>
          </w:tcPr>
          <w:p w:rsidRDefault="0083541C" w:rsidP="0083541C" w:rsidR="0083541C" w:rsidRPr="0083541C">
            <w:r w:rsidRPr="0083541C">
              <w:t>20</w:t>
            </w:r>
          </w:p>
        </w:tc>
        <w:tc>
          <w:tcPr>
            <w:tcW w:type="dxa" w:w="1300"/>
            <w:hideMark/>
          </w:tcPr>
          <w:p w:rsidRDefault="0083541C" w:rsidR="0083541C" w:rsidRPr="0083541C">
            <w:r w:rsidRPr="0083541C">
              <w:t>ZAGREBŠPED, društvo s ograničenom odgovornošću, međunarodna špedicija, unutrašnja i vanjska trgovina</w:t>
            </w:r>
          </w:p>
        </w:tc>
        <w:tc>
          <w:tcPr>
            <w:tcW w:type="dxa" w:w="1140"/>
            <w:hideMark/>
          </w:tcPr>
          <w:p w:rsidRDefault="0083541C" w:rsidP="0083541C" w:rsidR="0083541C" w:rsidRPr="0083541C">
            <w:r w:rsidRPr="0083541C">
              <w:t>2573674713</w:t>
            </w:r>
          </w:p>
        </w:tc>
        <w:tc>
          <w:tcPr>
            <w:tcW w:type="dxa" w:w="1087"/>
            <w:hideMark/>
          </w:tcPr>
          <w:p w:rsidRDefault="0083541C" w:rsidR="0083541C" w:rsidRPr="0083541C">
            <w:r w:rsidRPr="0083541C">
              <w:t>Vodovodna 20a, 10000 Zagreb</w:t>
            </w:r>
          </w:p>
        </w:tc>
        <w:tc>
          <w:tcPr>
            <w:tcW w:type="dxa" w:w="949"/>
            <w:hideMark/>
          </w:tcPr>
          <w:p w:rsidRDefault="0083541C" w:rsidP="0083541C" w:rsidR="0083541C" w:rsidRPr="0083541C">
            <w:r w:rsidRPr="0083541C">
              <w:t>227,00</w:t>
            </w:r>
          </w:p>
        </w:tc>
        <w:tc>
          <w:tcPr>
            <w:tcW w:type="dxa" w:w="869"/>
            <w:hideMark/>
          </w:tcPr>
          <w:p w:rsidRDefault="0083541C" w:rsidP="0083541C" w:rsidR="0083541C" w:rsidRPr="0083541C">
            <w:r w:rsidRPr="0083541C">
              <w:t>2,2659%</w:t>
            </w:r>
          </w:p>
        </w:tc>
      </w:tr>
      <w:tr w:rsidTr="0083541C" w:rsidR="0083541C" w:rsidRPr="0083541C">
        <w:trPr>
          <w:trHeight w:val="1602"/>
        </w:trPr>
        <w:tc>
          <w:tcPr>
            <w:tcW w:type="dxa" w:w="1043"/>
            <w:noWrap/>
            <w:hideMark/>
          </w:tcPr>
          <w:p w:rsidRDefault="0083541C" w:rsidP="0083541C" w:rsidR="0083541C" w:rsidRPr="0083541C">
            <w:r w:rsidRPr="0083541C">
              <w:t>21</w:t>
            </w:r>
          </w:p>
        </w:tc>
        <w:tc>
          <w:tcPr>
            <w:tcW w:type="dxa" w:w="1300"/>
            <w:hideMark/>
          </w:tcPr>
          <w:p w:rsidRDefault="0083541C" w:rsidR="0083541C" w:rsidRPr="0083541C">
            <w:r w:rsidRPr="0083541C">
              <w:t xml:space="preserve">MINISTARSTVO POLJOPRIVREDE </w:t>
            </w:r>
          </w:p>
        </w:tc>
        <w:tc>
          <w:tcPr>
            <w:tcW w:type="dxa" w:w="1140"/>
            <w:hideMark/>
          </w:tcPr>
          <w:p w:rsidRDefault="0083541C" w:rsidP="0083541C" w:rsidR="0083541C" w:rsidRPr="0083541C">
            <w:r w:rsidRPr="0083541C">
              <w:t>76767369197</w:t>
            </w:r>
          </w:p>
        </w:tc>
        <w:tc>
          <w:tcPr>
            <w:tcW w:type="dxa" w:w="1087"/>
            <w:hideMark/>
          </w:tcPr>
          <w:p w:rsidRDefault="0083541C" w:rsidR="0083541C" w:rsidRPr="0083541C">
            <w:r w:rsidRPr="0083541C">
              <w:t>Ulica grada Vukovara 78, 10000 Zagreb</w:t>
            </w:r>
          </w:p>
        </w:tc>
        <w:tc>
          <w:tcPr>
            <w:tcW w:type="dxa" w:w="949"/>
            <w:hideMark/>
          </w:tcPr>
          <w:p w:rsidRDefault="0083541C" w:rsidP="0083541C" w:rsidR="0083541C" w:rsidRPr="0083541C">
            <w:r w:rsidRPr="0083541C">
              <w:t>1.000,00</w:t>
            </w:r>
          </w:p>
        </w:tc>
        <w:tc>
          <w:tcPr>
            <w:tcW w:type="dxa" w:w="869"/>
            <w:hideMark/>
          </w:tcPr>
          <w:p w:rsidRDefault="0083541C" w:rsidP="0083541C" w:rsidR="0083541C" w:rsidRPr="0083541C">
            <w:r w:rsidRPr="0083541C">
              <w:t>9,9821%</w:t>
            </w:r>
          </w:p>
        </w:tc>
      </w:tr>
      <w:tr w:rsidTr="0083541C" w:rsidR="0083541C" w:rsidRPr="0083541C">
        <w:trPr>
          <w:trHeight w:val="1602"/>
        </w:trPr>
        <w:tc>
          <w:tcPr>
            <w:tcW w:type="dxa" w:w="1043"/>
            <w:hideMark/>
          </w:tcPr>
          <w:p w:rsidRDefault="0083541C" w:rsidP="0083541C" w:rsidR="0083541C" w:rsidRPr="0083541C">
            <w:pPr>
              <w:rPr>
                <w:b/>
                <w:bCs/>
              </w:rPr>
            </w:pPr>
            <w:r w:rsidRPr="0083541C">
              <w:rPr>
                <w:b/>
                <w:bCs/>
              </w:rPr>
              <w:t> </w:t>
            </w:r>
          </w:p>
        </w:tc>
        <w:tc>
          <w:tcPr>
            <w:tcW w:type="dxa" w:w="1300"/>
            <w:hideMark/>
          </w:tcPr>
          <w:p w:rsidRDefault="0083541C" w:rsidP="0083541C" w:rsidR="0083541C" w:rsidRPr="0083541C">
            <w:pPr>
              <w:rPr>
                <w:b/>
                <w:bCs/>
              </w:rPr>
            </w:pPr>
            <w:r w:rsidRPr="0083541C">
              <w:rPr>
                <w:b/>
                <w:bCs/>
              </w:rPr>
              <w:t> </w:t>
            </w:r>
          </w:p>
        </w:tc>
        <w:tc>
          <w:tcPr>
            <w:tcW w:type="dxa" w:w="1140"/>
            <w:hideMark/>
          </w:tcPr>
          <w:p w:rsidRDefault="0083541C" w:rsidP="0083541C" w:rsidR="0083541C" w:rsidRPr="0083541C">
            <w:pPr>
              <w:rPr>
                <w:b/>
                <w:bCs/>
              </w:rPr>
            </w:pPr>
            <w:r w:rsidRPr="0083541C">
              <w:rPr>
                <w:b/>
                <w:bCs/>
              </w:rPr>
              <w:t> </w:t>
            </w:r>
          </w:p>
        </w:tc>
        <w:tc>
          <w:tcPr>
            <w:tcW w:type="dxa" w:w="1087"/>
            <w:hideMark/>
          </w:tcPr>
          <w:p w:rsidRDefault="0083541C" w:rsidP="0083541C" w:rsidR="0083541C" w:rsidRPr="0083541C">
            <w:pPr>
              <w:rPr>
                <w:b/>
                <w:bCs/>
              </w:rPr>
            </w:pPr>
            <w:r w:rsidRPr="0083541C">
              <w:rPr>
                <w:b/>
                <w:bCs/>
              </w:rPr>
              <w:t> </w:t>
            </w:r>
          </w:p>
        </w:tc>
        <w:tc>
          <w:tcPr>
            <w:tcW w:type="dxa" w:w="949"/>
            <w:hideMark/>
          </w:tcPr>
          <w:p w:rsidRDefault="0083541C" w:rsidP="0083541C" w:rsidR="0083541C" w:rsidRPr="0083541C">
            <w:pPr>
              <w:rPr>
                <w:b/>
                <w:bCs/>
              </w:rPr>
            </w:pPr>
            <w:r w:rsidRPr="0083541C">
              <w:rPr>
                <w:b/>
                <w:bCs/>
              </w:rPr>
              <w:t xml:space="preserve">10.017,95   </w:t>
            </w:r>
          </w:p>
        </w:tc>
        <w:tc>
          <w:tcPr>
            <w:tcW w:type="dxa" w:w="869"/>
            <w:hideMark/>
          </w:tcPr>
          <w:p w:rsidRDefault="0083541C" w:rsidP="0083541C" w:rsidR="0083541C" w:rsidRPr="0083541C">
            <w:pPr>
              <w:rPr>
                <w:b/>
                <w:bCs/>
              </w:rPr>
            </w:pPr>
            <w:r w:rsidRPr="0083541C">
              <w:rPr>
                <w:b/>
                <w:bCs/>
              </w:rPr>
              <w:t>100,0000%</w:t>
            </w:r>
          </w:p>
        </w:tc>
      </w:tr>
    </w:tbl>
    <w:p w:rsidRDefault="00AD1E2F" w:rsidP="00D033CB" w:rsidR="00AD1E2F"/>
    <w:p w:rsidRDefault="00AD1E2F" w:rsidP="00D033CB" w:rsidR="00AD1E2F"/>
    <w:p w:rsidRDefault="00AD1E2F" w:rsidP="00D033CB" w:rsidR="00AD1E2F"/>
    <w:p w:rsidRDefault="00AD1E2F" w:rsidP="00D033CB" w:rsidR="00AD1E2F"/>
    <w:p w:rsidRDefault="00D033CB" w:rsidP="00D033CB" w:rsidR="00D033CB" w:rsidRPr="00D033CB">
      <w:pPr>
        <w:rPr>
          <w:b/>
        </w:rPr>
      </w:pPr>
    </w:p>
    <w:p w:rsidRDefault="004D5ECB" w:rsidP="004D5ECB" w:rsidR="00137A3F" w:rsidRPr="00E74A06">
      <w:pPr>
        <w:jc w:val="both"/>
      </w:pPr>
      <w:r w:rsidRPr="00E74A06">
        <w:t>Sukladno odredbi čl. 55. stavka 3. Stečajnog zakona, p</w:t>
      </w:r>
      <w:r w:rsidR="00137A3F" w:rsidRPr="00E74A06">
        <w:t>ozivaju se osobe ovlaštene za zastupanje dužnika po zakonu izložiti nazočnim vjerovnicima izmijenjen</w:t>
      </w:r>
      <w:r w:rsidRPr="00E74A06">
        <w:t xml:space="preserve">i plan </w:t>
      </w:r>
      <w:r w:rsidRPr="00E74A06">
        <w:lastRenderedPageBreak/>
        <w:t xml:space="preserve">restrukturiranja dužnika uz napomenu da će se o mogućim prijedlozima dužnika i vjerovnika otvoriti rasprava u kojoj imaju pravo sudjelovati vjerovnici, dužnik i povjerenik. </w:t>
      </w:r>
    </w:p>
    <w:p w:rsidRDefault="00137A3F" w:rsidP="00392731" w:rsidR="00137A3F" w:rsidRPr="0065572F">
      <w:pPr>
        <w:rPr>
          <w:rFonts w:hAnsi="Arial Black" w:ascii="Arial Black"/>
        </w:rPr>
      </w:pPr>
    </w:p>
    <w:p w:rsidRDefault="00137A3F" w:rsidP="002241EA" w:rsidR="00137A3F" w:rsidRPr="00E74A06">
      <w:pPr>
        <w:jc w:val="both"/>
      </w:pPr>
      <w:r w:rsidRPr="00E74A06">
        <w:t xml:space="preserve">Direktor </w:t>
      </w:r>
      <w:r w:rsidR="001B3656">
        <w:t>predstečajnog</w:t>
      </w:r>
      <w:r w:rsidR="002241EA" w:rsidRPr="00E74A06">
        <w:t xml:space="preserve"> </w:t>
      </w:r>
      <w:r w:rsidRPr="00E74A06">
        <w:t xml:space="preserve">dužnika u bitnom navodi </w:t>
      </w:r>
      <w:r w:rsidR="00E74A06">
        <w:t>da ostaje kod prijedloga predstečajne nagodbe.</w:t>
      </w:r>
    </w:p>
    <w:p w:rsidRDefault="00861A02" w:rsidP="004D5ECB" w:rsidR="00861A02" w:rsidRPr="0065572F">
      <w:pPr>
        <w:rPr>
          <w:rFonts w:hAnsi="Arial Black" w:ascii="Arial Black"/>
        </w:rPr>
      </w:pPr>
    </w:p>
    <w:p w:rsidRDefault="004D5ECB" w:rsidP="00CD51A4" w:rsidR="00CD51A4" w:rsidRPr="00E74A06">
      <w:pPr>
        <w:jc w:val="both"/>
      </w:pPr>
      <w:r w:rsidRPr="00E74A06">
        <w:t>Sukladno odredbi čl. 55. st. 4. Stečajnog zakona, a n</w:t>
      </w:r>
      <w:r w:rsidR="00392731" w:rsidRPr="00E74A06">
        <w:t xml:space="preserve">akon što je dužnik izložio </w:t>
      </w:r>
      <w:r w:rsidRPr="00E74A06">
        <w:t>i</w:t>
      </w:r>
      <w:r w:rsidR="00514FDA" w:rsidRPr="00E74A06">
        <w:t xml:space="preserve">zmijenjeni </w:t>
      </w:r>
      <w:r w:rsidR="00392731" w:rsidRPr="00E74A06">
        <w:t>plan restrukturiranja, očituje se povjereni</w:t>
      </w:r>
      <w:r w:rsidR="00147491" w:rsidRPr="00E74A06">
        <w:t>k</w:t>
      </w:r>
      <w:r w:rsidR="00514FDA" w:rsidRPr="00E74A06">
        <w:t xml:space="preserve"> </w:t>
      </w:r>
      <w:r w:rsidRPr="00E74A06">
        <w:t xml:space="preserve">dužnika </w:t>
      </w:r>
      <w:r w:rsidR="001B3656">
        <w:t>Željko Vrkić</w:t>
      </w:r>
      <w:r w:rsidR="008B7045" w:rsidRPr="00E74A06">
        <w:t xml:space="preserve"> </w:t>
      </w:r>
      <w:r w:rsidRPr="00E74A06">
        <w:t xml:space="preserve">koji navodi da </w:t>
      </w:r>
      <w:r w:rsidR="004D3713" w:rsidRPr="00E74A06">
        <w:t xml:space="preserve">je u potpunosti suglasan s navodima zakonskog zastupnika predstečajnog dužnika. Posebno ističe važnost prihvaćanja predmetnog plana budući se vjerovnici u slučaju otvaranja stečajnog postupka nad istim ne bi mogli namiriti u svojim tražbinama iz prvenstvenog razloga jer dužnik u svom vlasništvu ima imovinu neznatne vrijednosti koja bi se mogla unovčiti radi namirenja tražbine. </w:t>
      </w:r>
    </w:p>
    <w:p w:rsidRDefault="00C67D38" w:rsidP="00CD51A4" w:rsidR="00C67D38" w:rsidRPr="00E74A06">
      <w:pPr>
        <w:jc w:val="both"/>
      </w:pPr>
    </w:p>
    <w:p w:rsidRDefault="004D5ECB" w:rsidP="00C67D38" w:rsidR="0024489F">
      <w:pPr>
        <w:jc w:val="both"/>
      </w:pPr>
      <w:r w:rsidRPr="00E74A06">
        <w:t>S obzirom da dužnik, nazočni vjerovnici i povjerenik dužnika navode da nemaju prijedloga vezanih za izmijenjen</w:t>
      </w:r>
      <w:r w:rsidR="0024489F">
        <w:t>i plan restrukturiranja dužnika.</w:t>
      </w:r>
      <w:r w:rsidRPr="00E74A06">
        <w:t xml:space="preserve"> </w:t>
      </w:r>
      <w:r w:rsidR="0024489F" w:rsidRPr="0016377E">
        <w:t>Upozoravaju se nazočni vjerovnici da će se sukladno odredbi čl. 59. Stečajnog zakona smatrati da su vjerovnici prihvatili plan restrukturiranja ako je za njega glasovala većina svih vjerovnika i ako zbroj tražbina vjerovnika koji su glasovali za plan dvostruko prelazi zbroj tražbina vjerovnika koji su glas</w:t>
      </w:r>
      <w:r w:rsidR="0024489F">
        <w:t>ovali protiv prihvaćanja plana.</w:t>
      </w:r>
    </w:p>
    <w:p w:rsidRDefault="0024489F" w:rsidP="0024489F" w:rsidR="0024489F">
      <w:pPr>
        <w:jc w:val="both"/>
      </w:pPr>
    </w:p>
    <w:p w:rsidRDefault="0024489F" w:rsidP="0024489F" w:rsidR="0024489F" w:rsidRPr="004E61B6">
      <w:pPr>
        <w:jc w:val="both"/>
      </w:pPr>
      <w:r w:rsidRPr="004E61B6">
        <w:t xml:space="preserve">Slijedom navedenog, pozivaju se vjerovnici s pravom glasa nazočni na današnjem ročištu koji do početka istog nisu dostavili propisani obrazac za glasovanje pristupiti glasovanju, pisanim putem na propisanom obrascu, s tim da se sukladno odredbi čl. 58. st. 2. Stečajnog zakona napominje da ako vjerovnici s pravom glasa ne glasuju ni na današnjem ročištu, da će se smatrati da su glasovali protiv izmijenjenog plana restrukturiranja.  </w:t>
      </w:r>
    </w:p>
    <w:p w:rsidRDefault="0024489F" w:rsidP="00C67D38" w:rsidR="0024489F">
      <w:pPr>
        <w:jc w:val="both"/>
      </w:pPr>
    </w:p>
    <w:p w:rsidRDefault="0024489F" w:rsidP="00C67D38" w:rsidR="001B3656" w:rsidRPr="00E74A06">
      <w:pPr>
        <w:jc w:val="both"/>
      </w:pPr>
      <w:r>
        <w:t>O</w:t>
      </w:r>
      <w:r w:rsidR="004D5ECB" w:rsidRPr="00E74A06">
        <w:t>vaj sud s</w:t>
      </w:r>
      <w:r w:rsidR="00AD34A2" w:rsidRPr="00E74A06">
        <w:t>ukladno odredbi čl. 5</w:t>
      </w:r>
      <w:r w:rsidR="00B52274">
        <w:t>9</w:t>
      </w:r>
      <w:r w:rsidR="00AD34A2" w:rsidRPr="00E74A06">
        <w:t xml:space="preserve">. </w:t>
      </w:r>
      <w:r w:rsidR="004D5ECB" w:rsidRPr="00E74A06">
        <w:t>Stečajnog zakona,</w:t>
      </w:r>
      <w:r w:rsidR="00B52274">
        <w:t xml:space="preserve"> a temeljem prethodno sastavljenog</w:t>
      </w:r>
      <w:r w:rsidR="004D5ECB" w:rsidRPr="00E74A06">
        <w:t xml:space="preserve"> popis</w:t>
      </w:r>
      <w:r w:rsidR="00B52274">
        <w:t>a</w:t>
      </w:r>
      <w:r w:rsidR="004D5ECB" w:rsidRPr="00E74A06">
        <w:t xml:space="preserve"> vjerovnika i prava glasa koji im pripadaju prilikom odluč</w:t>
      </w:r>
      <w:r w:rsidR="00B52274">
        <w:t xml:space="preserve">ivanja o planu restrukturiranja i njihovim podjelama u skupine, uzimajući u obzir i </w:t>
      </w:r>
      <w:r>
        <w:t xml:space="preserve">prethodno </w:t>
      </w:r>
      <w:r w:rsidR="00B52274">
        <w:t>dostavljene obrasce za pismeno glasovanje utvrđuje način glasovanja kako slijedi</w:t>
      </w:r>
    </w:p>
    <w:p w:rsidRDefault="00A362FF" w:rsidP="00A362FF" w:rsidR="00C67D38" w:rsidRPr="00A362FF">
      <w:pPr>
        <w:pStyle w:val="Odlomakpopisa"/>
        <w:numPr>
          <w:ilvl w:val="0"/>
          <w:numId w:val="11"/>
        </w:numPr>
        <w:jc w:val="both"/>
        <w:rPr>
          <w:rFonts w:hAnsi="Arial Black" w:ascii="Arial Black"/>
        </w:rPr>
      </w:pPr>
      <w:r>
        <w:rPr>
          <w:rFonts w:hAnsi="Arial Black" w:ascii="Arial Black"/>
        </w:rPr>
        <w:t>GRUPA</w:t>
      </w:r>
    </w:p>
    <w:p w:rsidRDefault="00A362FF" w:rsidP="00C67D38" w:rsidR="00A362FF">
      <w:pPr>
        <w:jc w:val="both"/>
        <w:rPr>
          <w:rFonts w:hAnsi="Arial Black" w:ascii="Arial Black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097"/>
        <w:gridCol w:w="1143"/>
        <w:gridCol w:w="1143"/>
        <w:gridCol w:w="1021"/>
        <w:gridCol w:w="1097"/>
        <w:gridCol w:w="887"/>
        <w:gridCol w:w="598"/>
        <w:gridCol w:w="1151"/>
        <w:gridCol w:w="1151"/>
      </w:tblGrid>
      <w:tr w:rsidTr="00A362FF" w:rsidR="00A362FF" w:rsidRPr="00645799">
        <w:trPr>
          <w:trHeight w:val="435"/>
        </w:trPr>
        <w:tc>
          <w:tcPr>
            <w:tcW w:type="dxa" w:w="1660"/>
            <w:hideMark/>
          </w:tcPr>
          <w:p w:rsidRDefault="00A362FF" w:rsidP="00A362FF" w:rsidR="00A362FF" w:rsidRPr="00645799">
            <w:pPr>
              <w:jc w:val="both"/>
              <w:rPr>
                <w:bCs/>
              </w:rPr>
            </w:pPr>
            <w:r w:rsidRPr="00645799">
              <w:rPr>
                <w:bCs/>
              </w:rPr>
              <w:t>RBR</w:t>
            </w:r>
          </w:p>
        </w:tc>
        <w:tc>
          <w:tcPr>
            <w:tcW w:type="dxa" w:w="1660"/>
            <w:hideMark/>
          </w:tcPr>
          <w:p w:rsidRDefault="00A362FF" w:rsidP="00A362FF" w:rsidR="00A362FF" w:rsidRPr="00645799">
            <w:pPr>
              <w:jc w:val="both"/>
              <w:rPr>
                <w:bCs/>
              </w:rPr>
            </w:pPr>
            <w:r w:rsidRPr="00645799">
              <w:rPr>
                <w:bCs/>
              </w:rPr>
              <w:t>NAZIV VJEROVNIKA</w:t>
            </w:r>
          </w:p>
        </w:tc>
        <w:tc>
          <w:tcPr>
            <w:tcW w:type="dxa" w:w="1660"/>
            <w:hideMark/>
          </w:tcPr>
          <w:p w:rsidRDefault="00A362FF" w:rsidP="00A362FF" w:rsidR="00A362FF" w:rsidRPr="00645799">
            <w:pPr>
              <w:jc w:val="both"/>
              <w:rPr>
                <w:bCs/>
              </w:rPr>
            </w:pPr>
            <w:r w:rsidRPr="00645799">
              <w:rPr>
                <w:bCs/>
              </w:rPr>
              <w:t>OIB VJEROVNIKA</w:t>
            </w:r>
          </w:p>
        </w:tc>
        <w:tc>
          <w:tcPr>
            <w:tcW w:type="dxa" w:w="1660"/>
            <w:hideMark/>
          </w:tcPr>
          <w:p w:rsidRDefault="00A362FF" w:rsidP="00A362FF" w:rsidR="00A362FF" w:rsidRPr="00645799">
            <w:pPr>
              <w:jc w:val="both"/>
              <w:rPr>
                <w:bCs/>
              </w:rPr>
            </w:pPr>
            <w:r w:rsidRPr="00645799">
              <w:rPr>
                <w:bCs/>
              </w:rPr>
              <w:t>Adresa</w:t>
            </w:r>
          </w:p>
        </w:tc>
        <w:tc>
          <w:tcPr>
            <w:tcW w:type="dxa" w:w="1660"/>
            <w:hideMark/>
          </w:tcPr>
          <w:p w:rsidRDefault="00A362FF" w:rsidP="00A362FF" w:rsidR="00A362FF" w:rsidRPr="00645799">
            <w:pPr>
              <w:jc w:val="both"/>
              <w:rPr>
                <w:bCs/>
              </w:rPr>
            </w:pPr>
            <w:r w:rsidRPr="00645799">
              <w:rPr>
                <w:bCs/>
              </w:rPr>
              <w:t>UTVRĐENI IZNOS TRAŽBINE</w:t>
            </w:r>
          </w:p>
        </w:tc>
        <w:tc>
          <w:tcPr>
            <w:tcW w:type="dxa" w:w="1660"/>
            <w:hideMark/>
          </w:tcPr>
          <w:p w:rsidRDefault="00A362FF" w:rsidP="00A362FF" w:rsidR="00A362FF" w:rsidRPr="00645799">
            <w:pPr>
              <w:jc w:val="both"/>
              <w:rPr>
                <w:bCs/>
              </w:rPr>
            </w:pPr>
            <w:r w:rsidRPr="00645799">
              <w:rPr>
                <w:bCs/>
              </w:rPr>
              <w:t>POSTO PRAVA GLASA</w:t>
            </w:r>
          </w:p>
        </w:tc>
        <w:tc>
          <w:tcPr>
            <w:tcW w:type="dxa" w:w="1660"/>
            <w:hideMark/>
          </w:tcPr>
          <w:p w:rsidRDefault="00A362FF" w:rsidP="00A362FF" w:rsidR="00A362FF" w:rsidRPr="00645799">
            <w:pPr>
              <w:jc w:val="both"/>
              <w:rPr>
                <w:bCs/>
              </w:rPr>
            </w:pPr>
            <w:r w:rsidRPr="00645799">
              <w:rPr>
                <w:bCs/>
              </w:rPr>
              <w:t>GLAS</w:t>
            </w:r>
          </w:p>
        </w:tc>
        <w:tc>
          <w:tcPr>
            <w:tcW w:type="dxa" w:w="1660"/>
            <w:hideMark/>
          </w:tcPr>
          <w:p w:rsidRDefault="00A362FF" w:rsidP="00A362FF" w:rsidR="00A362FF" w:rsidRPr="00645799">
            <w:pPr>
              <w:jc w:val="both"/>
              <w:rPr>
                <w:bCs/>
              </w:rPr>
            </w:pPr>
            <w:r w:rsidRPr="00645799">
              <w:rPr>
                <w:bCs/>
              </w:rPr>
              <w:t>VRIJEDNOSTI ZA</w:t>
            </w:r>
          </w:p>
        </w:tc>
        <w:tc>
          <w:tcPr>
            <w:tcW w:type="dxa" w:w="1660"/>
            <w:hideMark/>
          </w:tcPr>
          <w:p w:rsidRDefault="00A362FF" w:rsidP="00A362FF" w:rsidR="00A362FF" w:rsidRPr="00645799">
            <w:pPr>
              <w:jc w:val="both"/>
              <w:rPr>
                <w:bCs/>
              </w:rPr>
            </w:pPr>
            <w:r w:rsidRPr="00645799">
              <w:rPr>
                <w:bCs/>
              </w:rPr>
              <w:t>VRIJEDNOSTI PROTIV</w:t>
            </w:r>
          </w:p>
        </w:tc>
      </w:tr>
      <w:tr w:rsidTr="00A362FF" w:rsidR="00A362FF" w:rsidRPr="00645799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645799">
            <w:pPr>
              <w:jc w:val="both"/>
            </w:pPr>
            <w:r w:rsidRPr="00645799">
              <w:t>1</w:t>
            </w:r>
          </w:p>
        </w:tc>
        <w:tc>
          <w:tcPr>
            <w:tcW w:type="dxa" w:w="1660"/>
            <w:hideMark/>
          </w:tcPr>
          <w:p w:rsidRDefault="00A362FF" w:rsidP="00A362FF" w:rsidR="00A362FF" w:rsidRPr="00645799">
            <w:pPr>
              <w:jc w:val="both"/>
            </w:pPr>
            <w:r w:rsidRPr="00645799">
              <w:t>Addiko Bank dioničko društvo</w:t>
            </w:r>
          </w:p>
        </w:tc>
        <w:tc>
          <w:tcPr>
            <w:tcW w:type="dxa" w:w="1660"/>
            <w:hideMark/>
          </w:tcPr>
          <w:p w:rsidRDefault="00A362FF" w:rsidP="00A362FF" w:rsidR="00A362FF" w:rsidRPr="00645799">
            <w:pPr>
              <w:jc w:val="both"/>
            </w:pPr>
            <w:r w:rsidRPr="00645799">
              <w:t>14036333877</w:t>
            </w:r>
          </w:p>
        </w:tc>
        <w:tc>
          <w:tcPr>
            <w:tcW w:type="dxa" w:w="1660"/>
            <w:hideMark/>
          </w:tcPr>
          <w:p w:rsidRDefault="00A362FF" w:rsidP="00A362FF" w:rsidR="00A362FF" w:rsidRPr="00645799">
            <w:pPr>
              <w:jc w:val="both"/>
            </w:pPr>
            <w:r w:rsidRPr="00645799">
              <w:t>Slavonska avenija 6, 10000 Zagreb</w:t>
            </w:r>
          </w:p>
        </w:tc>
        <w:tc>
          <w:tcPr>
            <w:tcW w:type="dxa" w:w="1660"/>
            <w:hideMark/>
          </w:tcPr>
          <w:p w:rsidRDefault="00A362FF" w:rsidP="00A362FF" w:rsidR="00A362FF" w:rsidRPr="00645799">
            <w:pPr>
              <w:jc w:val="both"/>
            </w:pPr>
            <w:r w:rsidRPr="00645799">
              <w:t>6.795.876,47</w:t>
            </w:r>
          </w:p>
        </w:tc>
        <w:tc>
          <w:tcPr>
            <w:tcW w:type="dxa" w:w="1660"/>
            <w:hideMark/>
          </w:tcPr>
          <w:p w:rsidRDefault="00A362FF" w:rsidP="00A362FF" w:rsidR="00A362FF" w:rsidRPr="00645799">
            <w:pPr>
              <w:jc w:val="both"/>
            </w:pPr>
            <w:r w:rsidRPr="00645799">
              <w:t>25,3732%</w:t>
            </w:r>
          </w:p>
        </w:tc>
        <w:tc>
          <w:tcPr>
            <w:tcW w:type="dxa" w:w="1660"/>
            <w:hideMark/>
          </w:tcPr>
          <w:p w:rsidRDefault="00A362FF" w:rsidP="00A362FF" w:rsidR="00A362FF" w:rsidRPr="00645799">
            <w:pPr>
              <w:jc w:val="both"/>
            </w:pPr>
            <w:r w:rsidRPr="00645799">
              <w:t>za</w:t>
            </w:r>
          </w:p>
        </w:tc>
        <w:tc>
          <w:tcPr>
            <w:tcW w:type="dxa" w:w="1660"/>
            <w:hideMark/>
          </w:tcPr>
          <w:p w:rsidRDefault="00A362FF" w:rsidP="00A362FF" w:rsidR="00A362FF" w:rsidRPr="00645799">
            <w:pPr>
              <w:jc w:val="both"/>
            </w:pPr>
            <w:r w:rsidRPr="00645799">
              <w:t>25,3732%</w:t>
            </w:r>
          </w:p>
        </w:tc>
        <w:tc>
          <w:tcPr>
            <w:tcW w:type="dxa" w:w="1660"/>
            <w:hideMark/>
          </w:tcPr>
          <w:p w:rsidRDefault="00A362FF" w:rsidP="00A362FF" w:rsidR="00A362FF" w:rsidRPr="00645799">
            <w:pPr>
              <w:jc w:val="both"/>
            </w:pPr>
            <w:r w:rsidRPr="00645799">
              <w:t>0,0000%</w:t>
            </w:r>
          </w:p>
        </w:tc>
      </w:tr>
      <w:tr w:rsidTr="00A362FF" w:rsidR="00A362FF" w:rsidRPr="00645799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645799">
            <w:pPr>
              <w:jc w:val="both"/>
            </w:pPr>
            <w:r w:rsidRPr="00645799">
              <w:lastRenderedPageBreak/>
              <w:t>2</w:t>
            </w:r>
          </w:p>
        </w:tc>
        <w:tc>
          <w:tcPr>
            <w:tcW w:type="dxa" w:w="1660"/>
            <w:hideMark/>
          </w:tcPr>
          <w:p w:rsidRDefault="00A362FF" w:rsidP="00A362FF" w:rsidR="00A362FF" w:rsidRPr="00645799">
            <w:pPr>
              <w:jc w:val="both"/>
            </w:pPr>
            <w:r w:rsidRPr="00645799">
              <w:t>BKS BANK AG</w:t>
            </w:r>
          </w:p>
        </w:tc>
        <w:tc>
          <w:tcPr>
            <w:tcW w:type="dxa" w:w="1660"/>
            <w:hideMark/>
          </w:tcPr>
          <w:p w:rsidRDefault="00A362FF" w:rsidP="00A362FF" w:rsidR="00A362FF" w:rsidRPr="00645799">
            <w:pPr>
              <w:jc w:val="both"/>
            </w:pPr>
            <w:r w:rsidRPr="00645799">
              <w:t>2138784111</w:t>
            </w:r>
          </w:p>
        </w:tc>
        <w:tc>
          <w:tcPr>
            <w:tcW w:type="dxa" w:w="1660"/>
            <w:hideMark/>
          </w:tcPr>
          <w:p w:rsidRDefault="00A362FF" w:rsidP="00A362FF" w:rsidR="00A362FF" w:rsidRPr="00645799">
            <w:pPr>
              <w:jc w:val="both"/>
            </w:pPr>
            <w:r w:rsidRPr="00645799">
              <w:t>Rijeka, Mljekarski trg 3</w:t>
            </w:r>
          </w:p>
        </w:tc>
        <w:tc>
          <w:tcPr>
            <w:tcW w:type="dxa" w:w="1660"/>
            <w:hideMark/>
          </w:tcPr>
          <w:p w:rsidRDefault="00A362FF" w:rsidP="00A362FF" w:rsidR="00A362FF" w:rsidRPr="00645799">
            <w:pPr>
              <w:jc w:val="both"/>
            </w:pPr>
            <w:r w:rsidRPr="00645799">
              <w:t>3.066.624,56</w:t>
            </w:r>
          </w:p>
        </w:tc>
        <w:tc>
          <w:tcPr>
            <w:tcW w:type="dxa" w:w="1660"/>
            <w:hideMark/>
          </w:tcPr>
          <w:p w:rsidRDefault="00A362FF" w:rsidP="00A362FF" w:rsidR="00A362FF" w:rsidRPr="00645799">
            <w:pPr>
              <w:jc w:val="both"/>
            </w:pPr>
            <w:r w:rsidRPr="00645799">
              <w:t>11,4496%</w:t>
            </w:r>
          </w:p>
        </w:tc>
        <w:tc>
          <w:tcPr>
            <w:tcW w:type="dxa" w:w="1660"/>
            <w:hideMark/>
          </w:tcPr>
          <w:p w:rsidRDefault="00A362FF" w:rsidP="00A362FF" w:rsidR="00A362FF" w:rsidRPr="00645799">
            <w:pPr>
              <w:jc w:val="both"/>
            </w:pPr>
            <w:r w:rsidRPr="00645799">
              <w:t>za</w:t>
            </w:r>
          </w:p>
        </w:tc>
        <w:tc>
          <w:tcPr>
            <w:tcW w:type="dxa" w:w="1660"/>
            <w:hideMark/>
          </w:tcPr>
          <w:p w:rsidRDefault="00A362FF" w:rsidP="00A362FF" w:rsidR="00A362FF" w:rsidRPr="00645799">
            <w:pPr>
              <w:jc w:val="both"/>
            </w:pPr>
            <w:r w:rsidRPr="00645799">
              <w:t>11,4496%</w:t>
            </w:r>
          </w:p>
        </w:tc>
        <w:tc>
          <w:tcPr>
            <w:tcW w:type="dxa" w:w="1660"/>
            <w:hideMark/>
          </w:tcPr>
          <w:p w:rsidRDefault="00A362FF" w:rsidP="00A362FF" w:rsidR="00A362FF" w:rsidRPr="00645799">
            <w:pPr>
              <w:jc w:val="both"/>
            </w:pPr>
            <w:r w:rsidRPr="00645799">
              <w:t>0,0000%</w:t>
            </w:r>
          </w:p>
        </w:tc>
      </w:tr>
      <w:tr w:rsidTr="00A362FF" w:rsidR="00A362FF" w:rsidRPr="00645799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645799">
            <w:pPr>
              <w:jc w:val="both"/>
            </w:pPr>
            <w:r w:rsidRPr="00645799">
              <w:t>3</w:t>
            </w:r>
          </w:p>
        </w:tc>
        <w:tc>
          <w:tcPr>
            <w:tcW w:type="dxa" w:w="1660"/>
            <w:hideMark/>
          </w:tcPr>
          <w:p w:rsidRDefault="00A362FF" w:rsidP="00A362FF" w:rsidR="00A362FF" w:rsidRPr="00645799">
            <w:pPr>
              <w:jc w:val="both"/>
            </w:pPr>
            <w:r w:rsidRPr="00645799">
              <w:t>J&amp;T banka d.d.</w:t>
            </w:r>
          </w:p>
        </w:tc>
        <w:tc>
          <w:tcPr>
            <w:tcW w:type="dxa" w:w="1660"/>
            <w:hideMark/>
          </w:tcPr>
          <w:p w:rsidRDefault="00A362FF" w:rsidP="00A362FF" w:rsidR="00A362FF" w:rsidRPr="00645799">
            <w:pPr>
              <w:jc w:val="both"/>
            </w:pPr>
            <w:r w:rsidRPr="00645799">
              <w:t>38182927268</w:t>
            </w:r>
          </w:p>
        </w:tc>
        <w:tc>
          <w:tcPr>
            <w:tcW w:type="dxa" w:w="1660"/>
            <w:hideMark/>
          </w:tcPr>
          <w:p w:rsidRDefault="00A362FF" w:rsidP="00A362FF" w:rsidR="00A362FF" w:rsidRPr="00645799">
            <w:pPr>
              <w:jc w:val="both"/>
            </w:pPr>
            <w:r w:rsidRPr="00645799">
              <w:t>Aleja Kralja Zvonimira 1, 42000 Varaždin</w:t>
            </w:r>
          </w:p>
        </w:tc>
        <w:tc>
          <w:tcPr>
            <w:tcW w:type="dxa" w:w="1660"/>
            <w:hideMark/>
          </w:tcPr>
          <w:p w:rsidRDefault="00A362FF" w:rsidP="00A362FF" w:rsidR="00A362FF" w:rsidRPr="00645799">
            <w:pPr>
              <w:jc w:val="both"/>
            </w:pPr>
            <w:r w:rsidRPr="00645799">
              <w:t>13.070.431,69</w:t>
            </w:r>
          </w:p>
        </w:tc>
        <w:tc>
          <w:tcPr>
            <w:tcW w:type="dxa" w:w="1660"/>
            <w:hideMark/>
          </w:tcPr>
          <w:p w:rsidRDefault="00A362FF" w:rsidP="00A362FF" w:rsidR="00A362FF" w:rsidRPr="00645799">
            <w:pPr>
              <w:jc w:val="both"/>
            </w:pPr>
            <w:r w:rsidRPr="00645799">
              <w:t>48,8000%</w:t>
            </w:r>
          </w:p>
        </w:tc>
        <w:tc>
          <w:tcPr>
            <w:tcW w:type="dxa" w:w="1660"/>
            <w:hideMark/>
          </w:tcPr>
          <w:p w:rsidRDefault="00A362FF" w:rsidP="00A362FF" w:rsidR="00A362FF" w:rsidRPr="00645799">
            <w:pPr>
              <w:jc w:val="both"/>
            </w:pPr>
            <w:r w:rsidRPr="00645799">
              <w:t>za</w:t>
            </w:r>
          </w:p>
        </w:tc>
        <w:tc>
          <w:tcPr>
            <w:tcW w:type="dxa" w:w="1660"/>
            <w:hideMark/>
          </w:tcPr>
          <w:p w:rsidRDefault="00A362FF" w:rsidP="00A362FF" w:rsidR="00A362FF" w:rsidRPr="00645799">
            <w:pPr>
              <w:jc w:val="both"/>
            </w:pPr>
            <w:r w:rsidRPr="00645799">
              <w:t>48,8000%</w:t>
            </w:r>
          </w:p>
        </w:tc>
        <w:tc>
          <w:tcPr>
            <w:tcW w:type="dxa" w:w="1660"/>
            <w:hideMark/>
          </w:tcPr>
          <w:p w:rsidRDefault="00A362FF" w:rsidP="00A362FF" w:rsidR="00A362FF" w:rsidRPr="00645799">
            <w:pPr>
              <w:jc w:val="both"/>
            </w:pPr>
            <w:r w:rsidRPr="00645799">
              <w:t>0,0000%</w:t>
            </w:r>
          </w:p>
        </w:tc>
      </w:tr>
      <w:tr w:rsidTr="00A362FF" w:rsidR="00A362FF" w:rsidRPr="00645799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645799">
            <w:pPr>
              <w:jc w:val="both"/>
            </w:pPr>
            <w:r w:rsidRPr="00645799">
              <w:t>4</w:t>
            </w:r>
          </w:p>
        </w:tc>
        <w:tc>
          <w:tcPr>
            <w:tcW w:type="dxa" w:w="1660"/>
            <w:hideMark/>
          </w:tcPr>
          <w:p w:rsidRDefault="00A362FF" w:rsidP="00A362FF" w:rsidR="00A362FF" w:rsidRPr="00645799">
            <w:pPr>
              <w:jc w:val="both"/>
            </w:pPr>
            <w:r w:rsidRPr="00645799">
              <w:t>SLATINSKA BANKA d.d.</w:t>
            </w:r>
          </w:p>
        </w:tc>
        <w:tc>
          <w:tcPr>
            <w:tcW w:type="dxa" w:w="1660"/>
            <w:hideMark/>
          </w:tcPr>
          <w:p w:rsidRDefault="00A362FF" w:rsidP="00A362FF" w:rsidR="00A362FF" w:rsidRPr="00645799">
            <w:pPr>
              <w:jc w:val="both"/>
            </w:pPr>
            <w:r w:rsidRPr="00645799">
              <w:t>42252496579</w:t>
            </w:r>
          </w:p>
        </w:tc>
        <w:tc>
          <w:tcPr>
            <w:tcW w:type="dxa" w:w="1660"/>
            <w:hideMark/>
          </w:tcPr>
          <w:p w:rsidRDefault="00A362FF" w:rsidP="00A362FF" w:rsidR="00A362FF" w:rsidRPr="00645799">
            <w:pPr>
              <w:jc w:val="both"/>
            </w:pPr>
            <w:r w:rsidRPr="00645799">
              <w:t>Vladimira Nazora 2, 33520 Slatina</w:t>
            </w:r>
          </w:p>
        </w:tc>
        <w:tc>
          <w:tcPr>
            <w:tcW w:type="dxa" w:w="1660"/>
            <w:noWrap/>
            <w:hideMark/>
          </w:tcPr>
          <w:p w:rsidRDefault="00A362FF" w:rsidP="00A362FF" w:rsidR="00A362FF" w:rsidRPr="00645799">
            <w:pPr>
              <w:jc w:val="both"/>
            </w:pPr>
            <w:r w:rsidRPr="00645799">
              <w:t>3.623.677,28</w:t>
            </w:r>
          </w:p>
        </w:tc>
        <w:tc>
          <w:tcPr>
            <w:tcW w:type="dxa" w:w="1660"/>
            <w:hideMark/>
          </w:tcPr>
          <w:p w:rsidRDefault="00A362FF" w:rsidP="00A362FF" w:rsidR="00A362FF" w:rsidRPr="00645799">
            <w:pPr>
              <w:jc w:val="both"/>
            </w:pPr>
            <w:r w:rsidRPr="00645799">
              <w:t>13,5294%</w:t>
            </w:r>
          </w:p>
        </w:tc>
        <w:tc>
          <w:tcPr>
            <w:tcW w:type="dxa" w:w="1660"/>
            <w:hideMark/>
          </w:tcPr>
          <w:p w:rsidRDefault="00A362FF" w:rsidP="00A362FF" w:rsidR="00A362FF" w:rsidRPr="00645799">
            <w:pPr>
              <w:jc w:val="both"/>
            </w:pPr>
            <w:r w:rsidRPr="00645799">
              <w:t> </w:t>
            </w:r>
          </w:p>
        </w:tc>
        <w:tc>
          <w:tcPr>
            <w:tcW w:type="dxa" w:w="1660"/>
            <w:hideMark/>
          </w:tcPr>
          <w:p w:rsidRDefault="00A362FF" w:rsidP="00A362FF" w:rsidR="00A362FF" w:rsidRPr="00645799">
            <w:pPr>
              <w:jc w:val="both"/>
            </w:pPr>
            <w:r w:rsidRPr="00645799">
              <w:t>0,0000%</w:t>
            </w:r>
          </w:p>
        </w:tc>
        <w:tc>
          <w:tcPr>
            <w:tcW w:type="dxa" w:w="1660"/>
            <w:hideMark/>
          </w:tcPr>
          <w:p w:rsidRDefault="00A362FF" w:rsidP="00A362FF" w:rsidR="00A362FF" w:rsidRPr="00645799">
            <w:pPr>
              <w:jc w:val="both"/>
            </w:pPr>
            <w:r w:rsidRPr="00645799">
              <w:t>0,0000%</w:t>
            </w:r>
          </w:p>
        </w:tc>
      </w:tr>
      <w:tr w:rsidTr="00A362FF" w:rsidR="00A362FF" w:rsidRPr="00645799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645799">
            <w:pPr>
              <w:jc w:val="both"/>
            </w:pPr>
            <w:r w:rsidRPr="00645799">
              <w:t>5</w:t>
            </w:r>
          </w:p>
        </w:tc>
        <w:tc>
          <w:tcPr>
            <w:tcW w:type="dxa" w:w="1660"/>
            <w:hideMark/>
          </w:tcPr>
          <w:p w:rsidRDefault="00A362FF" w:rsidP="00A362FF" w:rsidR="00A362FF" w:rsidRPr="00645799">
            <w:pPr>
              <w:jc w:val="both"/>
            </w:pPr>
            <w:r w:rsidRPr="00645799">
              <w:t>VENETO BANKA dioničko društvo</w:t>
            </w:r>
          </w:p>
        </w:tc>
        <w:tc>
          <w:tcPr>
            <w:tcW w:type="dxa" w:w="1660"/>
            <w:hideMark/>
          </w:tcPr>
          <w:p w:rsidRDefault="00A362FF" w:rsidP="00A362FF" w:rsidR="00A362FF" w:rsidRPr="00645799">
            <w:pPr>
              <w:jc w:val="both"/>
            </w:pPr>
            <w:r w:rsidRPr="00645799">
              <w:t>81712716992</w:t>
            </w:r>
          </w:p>
        </w:tc>
        <w:tc>
          <w:tcPr>
            <w:tcW w:type="dxa" w:w="1660"/>
            <w:hideMark/>
          </w:tcPr>
          <w:p w:rsidRDefault="00A362FF" w:rsidP="00A362FF" w:rsidR="00A362FF" w:rsidRPr="00645799">
            <w:pPr>
              <w:jc w:val="both"/>
            </w:pPr>
            <w:r w:rsidRPr="00645799">
              <w:t>Draškovićeva 58, 10000 Zagreb</w:t>
            </w:r>
          </w:p>
        </w:tc>
        <w:tc>
          <w:tcPr>
            <w:tcW w:type="dxa" w:w="1660"/>
            <w:hideMark/>
          </w:tcPr>
          <w:p w:rsidRDefault="00A362FF" w:rsidP="00A362FF" w:rsidR="00A362FF" w:rsidRPr="00645799">
            <w:pPr>
              <w:jc w:val="both"/>
            </w:pPr>
            <w:r w:rsidRPr="00645799">
              <w:t>227.049,72</w:t>
            </w:r>
          </w:p>
        </w:tc>
        <w:tc>
          <w:tcPr>
            <w:tcW w:type="dxa" w:w="1660"/>
            <w:hideMark/>
          </w:tcPr>
          <w:p w:rsidRDefault="00A362FF" w:rsidP="00A362FF" w:rsidR="00A362FF" w:rsidRPr="00645799">
            <w:pPr>
              <w:jc w:val="both"/>
            </w:pPr>
            <w:r w:rsidRPr="00645799">
              <w:t>0,8477%</w:t>
            </w:r>
          </w:p>
        </w:tc>
        <w:tc>
          <w:tcPr>
            <w:tcW w:type="dxa" w:w="1660"/>
            <w:hideMark/>
          </w:tcPr>
          <w:p w:rsidRDefault="00A362FF" w:rsidP="00A362FF" w:rsidR="00A362FF" w:rsidRPr="00645799">
            <w:pPr>
              <w:jc w:val="both"/>
            </w:pPr>
            <w:r w:rsidRPr="00645799">
              <w:t> </w:t>
            </w:r>
          </w:p>
        </w:tc>
        <w:tc>
          <w:tcPr>
            <w:tcW w:type="dxa" w:w="1660"/>
            <w:hideMark/>
          </w:tcPr>
          <w:p w:rsidRDefault="00A362FF" w:rsidP="00A362FF" w:rsidR="00A362FF" w:rsidRPr="00645799">
            <w:pPr>
              <w:jc w:val="both"/>
            </w:pPr>
            <w:r w:rsidRPr="00645799">
              <w:t>0,0000%</w:t>
            </w:r>
          </w:p>
        </w:tc>
        <w:tc>
          <w:tcPr>
            <w:tcW w:type="dxa" w:w="1660"/>
            <w:hideMark/>
          </w:tcPr>
          <w:p w:rsidRDefault="00A362FF" w:rsidP="00A362FF" w:rsidR="00A362FF" w:rsidRPr="00645799">
            <w:pPr>
              <w:jc w:val="both"/>
            </w:pPr>
            <w:r w:rsidRPr="00645799">
              <w:t>0,0000%</w:t>
            </w:r>
          </w:p>
        </w:tc>
      </w:tr>
      <w:tr w:rsidTr="00A362FF" w:rsidR="00A362FF" w:rsidRPr="00645799">
        <w:trPr>
          <w:trHeight w:val="1602"/>
        </w:trPr>
        <w:tc>
          <w:tcPr>
            <w:tcW w:type="dxa" w:w="1660"/>
            <w:hideMark/>
          </w:tcPr>
          <w:p w:rsidRDefault="00A362FF" w:rsidP="00A362FF" w:rsidR="00A362FF" w:rsidRPr="00645799">
            <w:pPr>
              <w:jc w:val="both"/>
              <w:rPr>
                <w:bCs/>
              </w:rPr>
            </w:pPr>
            <w:r w:rsidRPr="00645799">
              <w:rPr>
                <w:bCs/>
              </w:rPr>
              <w:t> </w:t>
            </w:r>
          </w:p>
        </w:tc>
        <w:tc>
          <w:tcPr>
            <w:tcW w:type="dxa" w:w="1660"/>
            <w:hideMark/>
          </w:tcPr>
          <w:p w:rsidRDefault="00A362FF" w:rsidP="00A362FF" w:rsidR="00A362FF" w:rsidRPr="00645799">
            <w:pPr>
              <w:jc w:val="both"/>
              <w:rPr>
                <w:bCs/>
              </w:rPr>
            </w:pPr>
            <w:r w:rsidRPr="00645799">
              <w:rPr>
                <w:bCs/>
              </w:rPr>
              <w:t> </w:t>
            </w:r>
          </w:p>
        </w:tc>
        <w:tc>
          <w:tcPr>
            <w:tcW w:type="dxa" w:w="1660"/>
            <w:hideMark/>
          </w:tcPr>
          <w:p w:rsidRDefault="00A362FF" w:rsidP="00A362FF" w:rsidR="00A362FF" w:rsidRPr="00645799">
            <w:pPr>
              <w:jc w:val="both"/>
              <w:rPr>
                <w:bCs/>
              </w:rPr>
            </w:pPr>
            <w:r w:rsidRPr="00645799">
              <w:rPr>
                <w:bCs/>
              </w:rPr>
              <w:t> </w:t>
            </w:r>
          </w:p>
        </w:tc>
        <w:tc>
          <w:tcPr>
            <w:tcW w:type="dxa" w:w="1660"/>
            <w:hideMark/>
          </w:tcPr>
          <w:p w:rsidRDefault="00A362FF" w:rsidP="00A362FF" w:rsidR="00A362FF" w:rsidRPr="00645799">
            <w:pPr>
              <w:jc w:val="both"/>
              <w:rPr>
                <w:bCs/>
              </w:rPr>
            </w:pPr>
            <w:r w:rsidRPr="00645799">
              <w:rPr>
                <w:bCs/>
              </w:rPr>
              <w:t> </w:t>
            </w:r>
          </w:p>
        </w:tc>
        <w:tc>
          <w:tcPr>
            <w:tcW w:type="dxa" w:w="1660"/>
            <w:hideMark/>
          </w:tcPr>
          <w:p w:rsidRDefault="00A362FF" w:rsidP="00A362FF" w:rsidR="00A362FF" w:rsidRPr="00645799">
            <w:pPr>
              <w:jc w:val="both"/>
              <w:rPr>
                <w:bCs/>
              </w:rPr>
            </w:pPr>
            <w:r w:rsidRPr="00645799">
              <w:rPr>
                <w:bCs/>
              </w:rPr>
              <w:t xml:space="preserve">26.783.659,72   </w:t>
            </w:r>
          </w:p>
        </w:tc>
        <w:tc>
          <w:tcPr>
            <w:tcW w:type="dxa" w:w="1660"/>
            <w:hideMark/>
          </w:tcPr>
          <w:p w:rsidRDefault="00A362FF" w:rsidP="00A362FF" w:rsidR="00A362FF" w:rsidRPr="00645799">
            <w:pPr>
              <w:jc w:val="both"/>
              <w:rPr>
                <w:bCs/>
              </w:rPr>
            </w:pPr>
            <w:r w:rsidRPr="00645799">
              <w:rPr>
                <w:bCs/>
              </w:rPr>
              <w:t>100,0000%</w:t>
            </w:r>
          </w:p>
        </w:tc>
        <w:tc>
          <w:tcPr>
            <w:tcW w:type="dxa" w:w="1660"/>
            <w:hideMark/>
          </w:tcPr>
          <w:p w:rsidRDefault="00A362FF" w:rsidP="00A362FF" w:rsidR="00A362FF" w:rsidRPr="00645799">
            <w:pPr>
              <w:jc w:val="both"/>
              <w:rPr>
                <w:bCs/>
              </w:rPr>
            </w:pPr>
            <w:r w:rsidRPr="00645799">
              <w:rPr>
                <w:bCs/>
              </w:rPr>
              <w:t> </w:t>
            </w:r>
          </w:p>
        </w:tc>
        <w:tc>
          <w:tcPr>
            <w:tcW w:type="dxa" w:w="1660"/>
            <w:hideMark/>
          </w:tcPr>
          <w:p w:rsidRDefault="00A362FF" w:rsidP="00A362FF" w:rsidR="00A362FF" w:rsidRPr="00645799">
            <w:pPr>
              <w:jc w:val="both"/>
              <w:rPr>
                <w:bCs/>
              </w:rPr>
            </w:pPr>
            <w:r w:rsidRPr="00645799">
              <w:rPr>
                <w:bCs/>
              </w:rPr>
              <w:t>85,6228%</w:t>
            </w:r>
          </w:p>
        </w:tc>
        <w:tc>
          <w:tcPr>
            <w:tcW w:type="dxa" w:w="1660"/>
            <w:hideMark/>
          </w:tcPr>
          <w:p w:rsidRDefault="00A362FF" w:rsidP="00A362FF" w:rsidR="00A362FF" w:rsidRPr="00645799">
            <w:pPr>
              <w:jc w:val="both"/>
              <w:rPr>
                <w:bCs/>
              </w:rPr>
            </w:pPr>
            <w:r w:rsidRPr="00645799">
              <w:rPr>
                <w:bCs/>
              </w:rPr>
              <w:t>0,0000%</w:t>
            </w:r>
          </w:p>
        </w:tc>
      </w:tr>
    </w:tbl>
    <w:p w:rsidRDefault="00A362FF" w:rsidP="00C67D38" w:rsidR="00A362FF">
      <w:pPr>
        <w:jc w:val="both"/>
        <w:rPr>
          <w:rFonts w:hAnsi="Arial Black" w:ascii="Arial Black"/>
        </w:rPr>
      </w:pPr>
    </w:p>
    <w:p w:rsidRDefault="00A362FF" w:rsidP="00C67D38" w:rsidR="00A362FF">
      <w:pPr>
        <w:jc w:val="both"/>
        <w:rPr>
          <w:rFonts w:hAnsi="Arial Black" w:ascii="Arial Black"/>
        </w:rPr>
      </w:pPr>
    </w:p>
    <w:p w:rsidRDefault="00A362FF" w:rsidP="00645799" w:rsidR="00645799" w:rsidRPr="00645799">
      <w:pPr>
        <w:pStyle w:val="Odlomakpopisa"/>
        <w:jc w:val="both"/>
        <w:rPr>
          <w:rFonts w:hAnsi="Arial Black" w:ascii="Arial Black"/>
        </w:rPr>
      </w:pPr>
      <w:r>
        <w:rPr>
          <w:rFonts w:hAnsi="Arial Black" w:ascii="Arial Black"/>
        </w:rPr>
        <w:t>2. GRUPA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044"/>
        <w:gridCol w:w="1352"/>
        <w:gridCol w:w="1142"/>
        <w:gridCol w:w="928"/>
        <w:gridCol w:w="1045"/>
        <w:gridCol w:w="870"/>
        <w:gridCol w:w="591"/>
        <w:gridCol w:w="1158"/>
        <w:gridCol w:w="1158"/>
      </w:tblGrid>
      <w:tr w:rsidTr="00645799" w:rsidR="00645799" w:rsidRPr="00645799">
        <w:trPr>
          <w:trHeight w:val="435"/>
        </w:trPr>
        <w:tc>
          <w:tcPr>
            <w:tcW w:type="dxa" w:w="1660"/>
            <w:hideMark/>
          </w:tcPr>
          <w:p w:rsidRDefault="00645799" w:rsidP="00645799" w:rsidR="00645799" w:rsidRPr="00645799">
            <w:pPr>
              <w:spacing w:lineRule="auto" w:line="240"/>
              <w:jc w:val="both"/>
              <w:rPr>
                <w:b/>
                <w:bCs/>
              </w:rPr>
            </w:pPr>
            <w:r w:rsidRPr="00645799">
              <w:rPr>
                <w:b/>
                <w:bCs/>
              </w:rPr>
              <w:t>RBR</w:t>
            </w:r>
          </w:p>
        </w:tc>
        <w:tc>
          <w:tcPr>
            <w:tcW w:type="dxa" w:w="1660"/>
            <w:hideMark/>
          </w:tcPr>
          <w:p w:rsidRDefault="00645799" w:rsidP="00645799" w:rsidR="00645799" w:rsidRPr="00645799">
            <w:pPr>
              <w:spacing w:lineRule="auto" w:line="240"/>
              <w:jc w:val="both"/>
              <w:rPr>
                <w:b/>
                <w:bCs/>
              </w:rPr>
            </w:pPr>
            <w:r w:rsidRPr="00645799">
              <w:rPr>
                <w:b/>
                <w:bCs/>
              </w:rPr>
              <w:t>NAZIV VJEROVNIKA</w:t>
            </w:r>
          </w:p>
        </w:tc>
        <w:tc>
          <w:tcPr>
            <w:tcW w:type="dxa" w:w="1660"/>
            <w:hideMark/>
          </w:tcPr>
          <w:p w:rsidRDefault="00645799" w:rsidP="00645799" w:rsidR="00645799" w:rsidRPr="00645799">
            <w:pPr>
              <w:spacing w:lineRule="auto" w:line="240"/>
              <w:jc w:val="both"/>
              <w:rPr>
                <w:b/>
                <w:bCs/>
              </w:rPr>
            </w:pPr>
            <w:r w:rsidRPr="00645799">
              <w:rPr>
                <w:b/>
                <w:bCs/>
              </w:rPr>
              <w:t>OIB VJEROVNIKA</w:t>
            </w:r>
          </w:p>
        </w:tc>
        <w:tc>
          <w:tcPr>
            <w:tcW w:type="dxa" w:w="1660"/>
            <w:hideMark/>
          </w:tcPr>
          <w:p w:rsidRDefault="00645799" w:rsidP="00645799" w:rsidR="00645799" w:rsidRPr="00645799">
            <w:pPr>
              <w:spacing w:lineRule="auto" w:line="240"/>
              <w:jc w:val="both"/>
              <w:rPr>
                <w:b/>
                <w:bCs/>
              </w:rPr>
            </w:pPr>
            <w:r w:rsidRPr="00645799">
              <w:rPr>
                <w:b/>
                <w:bCs/>
              </w:rPr>
              <w:t>Adresa</w:t>
            </w:r>
          </w:p>
        </w:tc>
        <w:tc>
          <w:tcPr>
            <w:tcW w:type="dxa" w:w="1660"/>
            <w:hideMark/>
          </w:tcPr>
          <w:p w:rsidRDefault="00645799" w:rsidP="00645799" w:rsidR="00645799" w:rsidRPr="00645799">
            <w:pPr>
              <w:spacing w:lineRule="auto" w:line="240"/>
              <w:jc w:val="both"/>
              <w:rPr>
                <w:b/>
                <w:bCs/>
              </w:rPr>
            </w:pPr>
            <w:r w:rsidRPr="00645799">
              <w:rPr>
                <w:b/>
                <w:bCs/>
              </w:rPr>
              <w:t>UTVRĐENI IZNOS TRAŽBINE</w:t>
            </w:r>
          </w:p>
        </w:tc>
        <w:tc>
          <w:tcPr>
            <w:tcW w:type="dxa" w:w="1660"/>
            <w:hideMark/>
          </w:tcPr>
          <w:p w:rsidRDefault="00645799" w:rsidP="00645799" w:rsidR="00645799" w:rsidRPr="00645799">
            <w:pPr>
              <w:spacing w:lineRule="auto" w:line="240"/>
              <w:jc w:val="both"/>
              <w:rPr>
                <w:b/>
                <w:bCs/>
              </w:rPr>
            </w:pPr>
            <w:r w:rsidRPr="00645799">
              <w:rPr>
                <w:b/>
                <w:bCs/>
              </w:rPr>
              <w:t>POSTO PRAVA GLASA</w:t>
            </w:r>
          </w:p>
        </w:tc>
        <w:tc>
          <w:tcPr>
            <w:tcW w:type="dxa" w:w="1660"/>
            <w:hideMark/>
          </w:tcPr>
          <w:p w:rsidRDefault="00645799" w:rsidP="00645799" w:rsidR="00645799" w:rsidRPr="00645799">
            <w:pPr>
              <w:spacing w:lineRule="auto" w:line="240"/>
              <w:jc w:val="both"/>
              <w:rPr>
                <w:b/>
                <w:bCs/>
              </w:rPr>
            </w:pPr>
            <w:r w:rsidRPr="00645799">
              <w:rPr>
                <w:b/>
                <w:bCs/>
              </w:rPr>
              <w:t>GLAS</w:t>
            </w:r>
          </w:p>
        </w:tc>
        <w:tc>
          <w:tcPr>
            <w:tcW w:type="dxa" w:w="1660"/>
            <w:hideMark/>
          </w:tcPr>
          <w:p w:rsidRDefault="00645799" w:rsidP="00645799" w:rsidR="00645799" w:rsidRPr="00645799">
            <w:pPr>
              <w:spacing w:lineRule="auto" w:line="240"/>
              <w:jc w:val="both"/>
              <w:rPr>
                <w:b/>
                <w:bCs/>
              </w:rPr>
            </w:pPr>
            <w:r w:rsidRPr="00645799">
              <w:rPr>
                <w:b/>
                <w:bCs/>
              </w:rPr>
              <w:t>VRIJEDNOSTI ZA</w:t>
            </w:r>
          </w:p>
        </w:tc>
        <w:tc>
          <w:tcPr>
            <w:tcW w:type="dxa" w:w="1660"/>
            <w:hideMark/>
          </w:tcPr>
          <w:p w:rsidRDefault="00645799" w:rsidP="00645799" w:rsidR="00645799" w:rsidRPr="00645799">
            <w:pPr>
              <w:spacing w:lineRule="auto" w:line="240"/>
              <w:jc w:val="both"/>
              <w:rPr>
                <w:b/>
                <w:bCs/>
              </w:rPr>
            </w:pPr>
            <w:r w:rsidRPr="00645799">
              <w:rPr>
                <w:b/>
                <w:bCs/>
              </w:rPr>
              <w:t>VRIJEDNOSTI PROTIV</w:t>
            </w:r>
          </w:p>
        </w:tc>
      </w:tr>
      <w:tr w:rsidTr="00645799" w:rsidR="00645799" w:rsidRPr="00645799">
        <w:trPr>
          <w:trHeight w:val="1602"/>
        </w:trPr>
        <w:tc>
          <w:tcPr>
            <w:tcW w:type="dxa" w:w="1660"/>
            <w:noWrap/>
            <w:hideMark/>
          </w:tcPr>
          <w:p w:rsidRDefault="00645799" w:rsidP="00645799" w:rsidR="00645799" w:rsidRPr="00645799">
            <w:pPr>
              <w:spacing w:lineRule="auto" w:line="240"/>
              <w:jc w:val="both"/>
            </w:pPr>
            <w:r w:rsidRPr="00645799">
              <w:t>1</w:t>
            </w:r>
          </w:p>
        </w:tc>
        <w:tc>
          <w:tcPr>
            <w:tcW w:type="dxa" w:w="1660"/>
            <w:hideMark/>
          </w:tcPr>
          <w:p w:rsidRDefault="00645799" w:rsidP="00645799" w:rsidR="00645799" w:rsidRPr="00645799">
            <w:pPr>
              <w:spacing w:lineRule="auto" w:line="240"/>
              <w:jc w:val="both"/>
            </w:pPr>
            <w:r w:rsidRPr="00645799">
              <w:t xml:space="preserve">AGENCIJA ZA RAZVOJ VARAŽDINSKE ŽUPANIJE Društvo za usluge privlačenja investicija, </w:t>
            </w:r>
            <w:r w:rsidRPr="00645799">
              <w:lastRenderedPageBreak/>
              <w:t>otvaranje radnih mjesta, obrazovanje i izradu projekata za privlačenje sredstava fondova EU, d.o.o.</w:t>
            </w:r>
          </w:p>
        </w:tc>
        <w:tc>
          <w:tcPr>
            <w:tcW w:type="dxa" w:w="1660"/>
            <w:hideMark/>
          </w:tcPr>
          <w:p w:rsidRDefault="00645799" w:rsidP="00645799" w:rsidR="00645799" w:rsidRPr="00645799">
            <w:pPr>
              <w:spacing w:lineRule="auto" w:line="240"/>
              <w:jc w:val="both"/>
            </w:pPr>
            <w:r w:rsidRPr="00645799">
              <w:lastRenderedPageBreak/>
              <w:t>86162581561</w:t>
            </w:r>
          </w:p>
        </w:tc>
        <w:tc>
          <w:tcPr>
            <w:tcW w:type="dxa" w:w="1660"/>
            <w:hideMark/>
          </w:tcPr>
          <w:p w:rsidRDefault="00645799" w:rsidP="00645799" w:rsidR="00645799" w:rsidRPr="00645799">
            <w:pPr>
              <w:spacing w:lineRule="auto" w:line="240"/>
              <w:jc w:val="both"/>
            </w:pPr>
            <w:r w:rsidRPr="00645799">
              <w:t>Kratka 1, 42000 Varaždin</w:t>
            </w:r>
          </w:p>
        </w:tc>
        <w:tc>
          <w:tcPr>
            <w:tcW w:type="dxa" w:w="1660"/>
            <w:hideMark/>
          </w:tcPr>
          <w:p w:rsidRDefault="00645799" w:rsidP="00645799" w:rsidR="00645799" w:rsidRPr="00645799">
            <w:pPr>
              <w:spacing w:lineRule="auto" w:line="240"/>
              <w:jc w:val="both"/>
            </w:pPr>
            <w:r w:rsidRPr="00645799">
              <w:t>25.000,00</w:t>
            </w:r>
          </w:p>
        </w:tc>
        <w:tc>
          <w:tcPr>
            <w:tcW w:type="dxa" w:w="1660"/>
            <w:hideMark/>
          </w:tcPr>
          <w:p w:rsidRDefault="00645799" w:rsidP="00645799" w:rsidR="00645799" w:rsidRPr="00645799">
            <w:pPr>
              <w:spacing w:lineRule="auto" w:line="240"/>
              <w:jc w:val="both"/>
            </w:pPr>
            <w:r w:rsidRPr="00645799">
              <w:t>0,5177%</w:t>
            </w:r>
          </w:p>
        </w:tc>
        <w:tc>
          <w:tcPr>
            <w:tcW w:type="dxa" w:w="1660"/>
            <w:hideMark/>
          </w:tcPr>
          <w:p w:rsidRDefault="00645799" w:rsidP="00645799" w:rsidR="00645799" w:rsidRPr="00645799">
            <w:pPr>
              <w:spacing w:lineRule="auto" w:line="240"/>
              <w:jc w:val="both"/>
            </w:pPr>
            <w:r w:rsidRPr="00645799">
              <w:t>za</w:t>
            </w:r>
          </w:p>
        </w:tc>
        <w:tc>
          <w:tcPr>
            <w:tcW w:type="dxa" w:w="1660"/>
            <w:hideMark/>
          </w:tcPr>
          <w:p w:rsidRDefault="00645799" w:rsidP="00645799" w:rsidR="00645799" w:rsidRPr="00645799">
            <w:pPr>
              <w:spacing w:lineRule="auto" w:line="240"/>
              <w:jc w:val="both"/>
            </w:pPr>
            <w:r w:rsidRPr="00645799">
              <w:t>0,5177%</w:t>
            </w:r>
          </w:p>
        </w:tc>
        <w:tc>
          <w:tcPr>
            <w:tcW w:type="dxa" w:w="1660"/>
            <w:hideMark/>
          </w:tcPr>
          <w:p w:rsidRDefault="00645799" w:rsidP="00645799" w:rsidR="00645799" w:rsidRPr="00645799">
            <w:pPr>
              <w:spacing w:lineRule="auto" w:line="240"/>
              <w:jc w:val="both"/>
            </w:pPr>
            <w:r w:rsidRPr="00645799">
              <w:t>0,0000%</w:t>
            </w:r>
          </w:p>
        </w:tc>
      </w:tr>
      <w:tr w:rsidTr="00645799" w:rsidR="00645799" w:rsidRPr="00645799">
        <w:trPr>
          <w:trHeight w:val="1602"/>
        </w:trPr>
        <w:tc>
          <w:tcPr>
            <w:tcW w:type="dxa" w:w="1660"/>
            <w:noWrap/>
            <w:hideMark/>
          </w:tcPr>
          <w:p w:rsidRDefault="00645799" w:rsidP="00645799" w:rsidR="00645799" w:rsidRPr="00645799">
            <w:pPr>
              <w:spacing w:lineRule="auto" w:line="240"/>
              <w:jc w:val="both"/>
            </w:pPr>
            <w:r w:rsidRPr="00645799">
              <w:lastRenderedPageBreak/>
              <w:t>2</w:t>
            </w:r>
          </w:p>
        </w:tc>
        <w:tc>
          <w:tcPr>
            <w:tcW w:type="dxa" w:w="1660"/>
            <w:hideMark/>
          </w:tcPr>
          <w:p w:rsidRDefault="00645799" w:rsidP="00645799" w:rsidR="00645799" w:rsidRPr="00645799">
            <w:pPr>
              <w:spacing w:lineRule="auto" w:line="240"/>
              <w:jc w:val="both"/>
            </w:pPr>
            <w:r w:rsidRPr="00645799">
              <w:t>GRAD SPLIT</w:t>
            </w:r>
          </w:p>
        </w:tc>
        <w:tc>
          <w:tcPr>
            <w:tcW w:type="dxa" w:w="1660"/>
            <w:hideMark/>
          </w:tcPr>
          <w:p w:rsidRDefault="00645799" w:rsidP="00645799" w:rsidR="00645799" w:rsidRPr="00645799">
            <w:pPr>
              <w:spacing w:lineRule="auto" w:line="240"/>
              <w:jc w:val="both"/>
            </w:pPr>
            <w:r w:rsidRPr="00645799">
              <w:t>78755598868</w:t>
            </w:r>
          </w:p>
        </w:tc>
        <w:tc>
          <w:tcPr>
            <w:tcW w:type="dxa" w:w="1660"/>
            <w:hideMark/>
          </w:tcPr>
          <w:p w:rsidRDefault="00645799" w:rsidP="00645799" w:rsidR="00645799" w:rsidRPr="00645799">
            <w:pPr>
              <w:spacing w:lineRule="auto" w:line="240"/>
              <w:jc w:val="both"/>
            </w:pPr>
            <w:r w:rsidRPr="00645799">
              <w:t>Obala kneza Branimira 17, 21000 Split</w:t>
            </w:r>
          </w:p>
        </w:tc>
        <w:tc>
          <w:tcPr>
            <w:tcW w:type="dxa" w:w="1660"/>
            <w:hideMark/>
          </w:tcPr>
          <w:p w:rsidRDefault="00645799" w:rsidP="00645799" w:rsidR="00645799" w:rsidRPr="00645799">
            <w:pPr>
              <w:spacing w:lineRule="auto" w:line="240"/>
              <w:jc w:val="both"/>
            </w:pPr>
            <w:r w:rsidRPr="00645799">
              <w:t>5.494,59</w:t>
            </w:r>
          </w:p>
        </w:tc>
        <w:tc>
          <w:tcPr>
            <w:tcW w:type="dxa" w:w="1660"/>
            <w:hideMark/>
          </w:tcPr>
          <w:p w:rsidRDefault="00645799" w:rsidP="00645799" w:rsidR="00645799" w:rsidRPr="00645799">
            <w:pPr>
              <w:spacing w:lineRule="auto" w:line="240"/>
              <w:jc w:val="both"/>
            </w:pPr>
            <w:r w:rsidRPr="00645799">
              <w:t>0,1138%</w:t>
            </w:r>
          </w:p>
        </w:tc>
        <w:tc>
          <w:tcPr>
            <w:tcW w:type="dxa" w:w="1660"/>
            <w:hideMark/>
          </w:tcPr>
          <w:p w:rsidRDefault="00645799" w:rsidP="00645799" w:rsidR="00645799" w:rsidRPr="00645799">
            <w:pPr>
              <w:spacing w:lineRule="auto" w:line="240"/>
              <w:jc w:val="both"/>
            </w:pPr>
            <w:r w:rsidRPr="00645799">
              <w:t> </w:t>
            </w:r>
          </w:p>
        </w:tc>
        <w:tc>
          <w:tcPr>
            <w:tcW w:type="dxa" w:w="1660"/>
            <w:hideMark/>
          </w:tcPr>
          <w:p w:rsidRDefault="00645799" w:rsidP="00645799" w:rsidR="00645799" w:rsidRPr="00645799">
            <w:pPr>
              <w:spacing w:lineRule="auto" w:line="240"/>
              <w:jc w:val="both"/>
            </w:pPr>
            <w:r w:rsidRPr="00645799">
              <w:t>0,0000%</w:t>
            </w:r>
          </w:p>
        </w:tc>
        <w:tc>
          <w:tcPr>
            <w:tcW w:type="dxa" w:w="1660"/>
            <w:hideMark/>
          </w:tcPr>
          <w:p w:rsidRDefault="00645799" w:rsidP="00645799" w:rsidR="00645799" w:rsidRPr="00645799">
            <w:pPr>
              <w:spacing w:lineRule="auto" w:line="240"/>
              <w:jc w:val="both"/>
            </w:pPr>
            <w:r w:rsidRPr="00645799">
              <w:t>0,0000%</w:t>
            </w:r>
          </w:p>
        </w:tc>
      </w:tr>
      <w:tr w:rsidTr="00645799" w:rsidR="00645799" w:rsidRPr="00645799">
        <w:trPr>
          <w:trHeight w:val="1602"/>
        </w:trPr>
        <w:tc>
          <w:tcPr>
            <w:tcW w:type="dxa" w:w="1660"/>
            <w:noWrap/>
            <w:hideMark/>
          </w:tcPr>
          <w:p w:rsidRDefault="00645799" w:rsidP="00645799" w:rsidR="00645799" w:rsidRPr="00645799">
            <w:pPr>
              <w:spacing w:lineRule="auto" w:line="240"/>
              <w:jc w:val="both"/>
            </w:pPr>
            <w:r w:rsidRPr="00645799">
              <w:t>3</w:t>
            </w:r>
          </w:p>
        </w:tc>
        <w:tc>
          <w:tcPr>
            <w:tcW w:type="dxa" w:w="1660"/>
            <w:hideMark/>
          </w:tcPr>
          <w:p w:rsidRDefault="00645799" w:rsidP="00645799" w:rsidR="00645799" w:rsidRPr="00645799">
            <w:pPr>
              <w:spacing w:lineRule="auto" w:line="240"/>
              <w:jc w:val="both"/>
            </w:pPr>
            <w:r w:rsidRPr="00645799">
              <w:t>HEP - Opskrba d.o.o. za opskrbu potrošača električnom, toplinskom energijom i plinom</w:t>
            </w:r>
          </w:p>
        </w:tc>
        <w:tc>
          <w:tcPr>
            <w:tcW w:type="dxa" w:w="1660"/>
            <w:hideMark/>
          </w:tcPr>
          <w:p w:rsidRDefault="00645799" w:rsidP="00645799" w:rsidR="00645799" w:rsidRPr="00645799">
            <w:pPr>
              <w:spacing w:lineRule="auto" w:line="240"/>
              <w:jc w:val="both"/>
            </w:pPr>
            <w:r w:rsidRPr="00645799">
              <w:t>63073332379</w:t>
            </w:r>
          </w:p>
        </w:tc>
        <w:tc>
          <w:tcPr>
            <w:tcW w:type="dxa" w:w="1660"/>
            <w:hideMark/>
          </w:tcPr>
          <w:p w:rsidRDefault="00645799" w:rsidP="00645799" w:rsidR="00645799" w:rsidRPr="00645799">
            <w:pPr>
              <w:spacing w:lineRule="auto" w:line="240"/>
              <w:jc w:val="both"/>
            </w:pPr>
            <w:r w:rsidRPr="00645799">
              <w:t>Ulica grada Vukovara 37, 10000 Zagreb</w:t>
            </w:r>
          </w:p>
        </w:tc>
        <w:tc>
          <w:tcPr>
            <w:tcW w:type="dxa" w:w="1660"/>
            <w:hideMark/>
          </w:tcPr>
          <w:p w:rsidRDefault="00645799" w:rsidP="00645799" w:rsidR="00645799" w:rsidRPr="00645799">
            <w:pPr>
              <w:spacing w:lineRule="auto" w:line="240"/>
              <w:jc w:val="both"/>
            </w:pPr>
            <w:r w:rsidRPr="00645799">
              <w:t>88.556,32</w:t>
            </w:r>
          </w:p>
        </w:tc>
        <w:tc>
          <w:tcPr>
            <w:tcW w:type="dxa" w:w="1660"/>
            <w:hideMark/>
          </w:tcPr>
          <w:p w:rsidRDefault="00645799" w:rsidP="00645799" w:rsidR="00645799" w:rsidRPr="00645799">
            <w:pPr>
              <w:spacing w:lineRule="auto" w:line="240"/>
              <w:jc w:val="both"/>
            </w:pPr>
            <w:r w:rsidRPr="00645799">
              <w:t>1,8337%</w:t>
            </w:r>
          </w:p>
        </w:tc>
        <w:tc>
          <w:tcPr>
            <w:tcW w:type="dxa" w:w="1660"/>
            <w:hideMark/>
          </w:tcPr>
          <w:p w:rsidRDefault="00645799" w:rsidP="00645799" w:rsidR="00645799" w:rsidRPr="00645799">
            <w:pPr>
              <w:spacing w:lineRule="auto" w:line="240"/>
              <w:jc w:val="both"/>
            </w:pPr>
            <w:r w:rsidRPr="00645799">
              <w:t> </w:t>
            </w:r>
          </w:p>
        </w:tc>
        <w:tc>
          <w:tcPr>
            <w:tcW w:type="dxa" w:w="1660"/>
            <w:hideMark/>
          </w:tcPr>
          <w:p w:rsidRDefault="00645799" w:rsidP="00645799" w:rsidR="00645799" w:rsidRPr="00645799">
            <w:pPr>
              <w:spacing w:lineRule="auto" w:line="240"/>
              <w:jc w:val="both"/>
            </w:pPr>
            <w:r w:rsidRPr="00645799">
              <w:t>0,0000%</w:t>
            </w:r>
          </w:p>
        </w:tc>
        <w:tc>
          <w:tcPr>
            <w:tcW w:type="dxa" w:w="1660"/>
            <w:hideMark/>
          </w:tcPr>
          <w:p w:rsidRDefault="00645799" w:rsidP="00645799" w:rsidR="00645799" w:rsidRPr="00645799">
            <w:pPr>
              <w:spacing w:lineRule="auto" w:line="240"/>
              <w:jc w:val="both"/>
            </w:pPr>
            <w:r w:rsidRPr="00645799">
              <w:t>0,0000%</w:t>
            </w:r>
          </w:p>
        </w:tc>
      </w:tr>
      <w:tr w:rsidTr="00645799" w:rsidR="00645799" w:rsidRPr="00645799">
        <w:trPr>
          <w:trHeight w:val="1602"/>
        </w:trPr>
        <w:tc>
          <w:tcPr>
            <w:tcW w:type="dxa" w:w="1660"/>
            <w:noWrap/>
            <w:hideMark/>
          </w:tcPr>
          <w:p w:rsidRDefault="00645799" w:rsidP="00645799" w:rsidR="00645799" w:rsidRPr="00645799">
            <w:pPr>
              <w:spacing w:lineRule="auto" w:line="240"/>
              <w:jc w:val="both"/>
            </w:pPr>
            <w:r w:rsidRPr="00645799">
              <w:t>4</w:t>
            </w:r>
          </w:p>
        </w:tc>
        <w:tc>
          <w:tcPr>
            <w:tcW w:type="dxa" w:w="1660"/>
            <w:hideMark/>
          </w:tcPr>
          <w:p w:rsidRDefault="00645799" w:rsidP="00645799" w:rsidR="00645799" w:rsidRPr="00645799">
            <w:pPr>
              <w:spacing w:lineRule="auto" w:line="240"/>
              <w:jc w:val="both"/>
            </w:pPr>
            <w:r w:rsidRPr="00645799">
              <w:t>HRVATSKA AGENCIJA ZA MALO GOSPODARSTVO, INOVACIJE I INVESTICIJE</w:t>
            </w:r>
          </w:p>
        </w:tc>
        <w:tc>
          <w:tcPr>
            <w:tcW w:type="dxa" w:w="1660"/>
            <w:hideMark/>
          </w:tcPr>
          <w:p w:rsidRDefault="00645799" w:rsidP="00645799" w:rsidR="00645799" w:rsidRPr="00645799">
            <w:pPr>
              <w:spacing w:lineRule="auto" w:line="240"/>
              <w:jc w:val="both"/>
            </w:pPr>
            <w:r w:rsidRPr="00645799">
              <w:t>25609559342</w:t>
            </w:r>
          </w:p>
        </w:tc>
        <w:tc>
          <w:tcPr>
            <w:tcW w:type="dxa" w:w="1660"/>
            <w:hideMark/>
          </w:tcPr>
          <w:p w:rsidRDefault="00645799" w:rsidP="00645799" w:rsidR="00645799" w:rsidRPr="00645799">
            <w:pPr>
              <w:spacing w:lineRule="auto" w:line="240"/>
              <w:jc w:val="both"/>
            </w:pPr>
            <w:r w:rsidRPr="00645799">
              <w:t>Ksaver 208, 10000 Zagreb</w:t>
            </w:r>
          </w:p>
        </w:tc>
        <w:tc>
          <w:tcPr>
            <w:tcW w:type="dxa" w:w="1660"/>
            <w:noWrap/>
            <w:hideMark/>
          </w:tcPr>
          <w:p w:rsidRDefault="00645799" w:rsidP="00645799" w:rsidR="00645799" w:rsidRPr="00645799">
            <w:pPr>
              <w:spacing w:lineRule="auto" w:line="240"/>
              <w:jc w:val="both"/>
            </w:pPr>
            <w:r w:rsidRPr="00645799">
              <w:t>2.135.000,00</w:t>
            </w:r>
          </w:p>
        </w:tc>
        <w:tc>
          <w:tcPr>
            <w:tcW w:type="dxa" w:w="1660"/>
            <w:hideMark/>
          </w:tcPr>
          <w:p w:rsidRDefault="00645799" w:rsidP="00645799" w:rsidR="00645799" w:rsidRPr="00645799">
            <w:pPr>
              <w:spacing w:lineRule="auto" w:line="240"/>
              <w:jc w:val="both"/>
            </w:pPr>
            <w:r w:rsidRPr="00645799">
              <w:t>44,2084%</w:t>
            </w:r>
          </w:p>
        </w:tc>
        <w:tc>
          <w:tcPr>
            <w:tcW w:type="dxa" w:w="1660"/>
            <w:hideMark/>
          </w:tcPr>
          <w:p w:rsidRDefault="00645799" w:rsidP="00645799" w:rsidR="00645799" w:rsidRPr="00645799">
            <w:pPr>
              <w:spacing w:lineRule="auto" w:line="240"/>
              <w:jc w:val="both"/>
            </w:pPr>
            <w:r w:rsidRPr="00645799">
              <w:t>za</w:t>
            </w:r>
          </w:p>
        </w:tc>
        <w:tc>
          <w:tcPr>
            <w:tcW w:type="dxa" w:w="1660"/>
            <w:hideMark/>
          </w:tcPr>
          <w:p w:rsidRDefault="00645799" w:rsidP="00645799" w:rsidR="00645799" w:rsidRPr="00645799">
            <w:pPr>
              <w:spacing w:lineRule="auto" w:line="240"/>
              <w:jc w:val="both"/>
            </w:pPr>
            <w:r w:rsidRPr="00645799">
              <w:t>44,2084%</w:t>
            </w:r>
          </w:p>
        </w:tc>
        <w:tc>
          <w:tcPr>
            <w:tcW w:type="dxa" w:w="1660"/>
            <w:hideMark/>
          </w:tcPr>
          <w:p w:rsidRDefault="00645799" w:rsidP="00645799" w:rsidR="00645799" w:rsidRPr="00645799">
            <w:pPr>
              <w:spacing w:lineRule="auto" w:line="240"/>
              <w:jc w:val="both"/>
            </w:pPr>
            <w:r w:rsidRPr="00645799">
              <w:t>0,0000%</w:t>
            </w:r>
          </w:p>
        </w:tc>
      </w:tr>
      <w:tr w:rsidTr="00645799" w:rsidR="00645799" w:rsidRPr="00645799">
        <w:trPr>
          <w:trHeight w:val="1602"/>
        </w:trPr>
        <w:tc>
          <w:tcPr>
            <w:tcW w:type="dxa" w:w="1660"/>
            <w:noWrap/>
            <w:hideMark/>
          </w:tcPr>
          <w:p w:rsidRDefault="00645799" w:rsidP="00645799" w:rsidR="00645799" w:rsidRPr="00645799">
            <w:pPr>
              <w:spacing w:lineRule="auto" w:line="240"/>
              <w:jc w:val="both"/>
            </w:pPr>
            <w:r w:rsidRPr="00645799">
              <w:t>5</w:t>
            </w:r>
          </w:p>
        </w:tc>
        <w:tc>
          <w:tcPr>
            <w:tcW w:type="dxa" w:w="1660"/>
            <w:hideMark/>
          </w:tcPr>
          <w:p w:rsidRDefault="00645799" w:rsidP="00645799" w:rsidR="00645799" w:rsidRPr="00645799">
            <w:pPr>
              <w:spacing w:lineRule="auto" w:line="240"/>
              <w:jc w:val="both"/>
            </w:pPr>
            <w:r w:rsidRPr="00645799">
              <w:t>HRVATSKE ŠUME društvo s ograničenom odgovornošću</w:t>
            </w:r>
          </w:p>
        </w:tc>
        <w:tc>
          <w:tcPr>
            <w:tcW w:type="dxa" w:w="1660"/>
            <w:hideMark/>
          </w:tcPr>
          <w:p w:rsidRDefault="00645799" w:rsidP="00645799" w:rsidR="00645799" w:rsidRPr="00645799">
            <w:pPr>
              <w:spacing w:lineRule="auto" w:line="240"/>
              <w:jc w:val="both"/>
            </w:pPr>
            <w:r w:rsidRPr="00645799">
              <w:t>69693144506</w:t>
            </w:r>
          </w:p>
        </w:tc>
        <w:tc>
          <w:tcPr>
            <w:tcW w:type="dxa" w:w="1660"/>
            <w:hideMark/>
          </w:tcPr>
          <w:p w:rsidRDefault="00645799" w:rsidP="00645799" w:rsidR="00645799" w:rsidRPr="00645799">
            <w:pPr>
              <w:spacing w:lineRule="auto" w:line="240"/>
              <w:jc w:val="both"/>
            </w:pPr>
            <w:r w:rsidRPr="00645799">
              <w:t>Ulica Kneza Branimira 1, 10000 Zagreb</w:t>
            </w:r>
          </w:p>
        </w:tc>
        <w:tc>
          <w:tcPr>
            <w:tcW w:type="dxa" w:w="1660"/>
            <w:hideMark/>
          </w:tcPr>
          <w:p w:rsidRDefault="00645799" w:rsidP="00645799" w:rsidR="00645799" w:rsidRPr="00645799">
            <w:pPr>
              <w:spacing w:lineRule="auto" w:line="240"/>
              <w:jc w:val="both"/>
            </w:pPr>
            <w:r w:rsidRPr="00645799">
              <w:t>203.110,46</w:t>
            </w:r>
          </w:p>
        </w:tc>
        <w:tc>
          <w:tcPr>
            <w:tcW w:type="dxa" w:w="1660"/>
            <w:hideMark/>
          </w:tcPr>
          <w:p w:rsidRDefault="00645799" w:rsidP="00645799" w:rsidR="00645799" w:rsidRPr="00645799">
            <w:pPr>
              <w:spacing w:lineRule="auto" w:line="240"/>
              <w:jc w:val="both"/>
            </w:pPr>
            <w:r w:rsidRPr="00645799">
              <w:t>4,2057%</w:t>
            </w:r>
          </w:p>
        </w:tc>
        <w:tc>
          <w:tcPr>
            <w:tcW w:type="dxa" w:w="1660"/>
            <w:hideMark/>
          </w:tcPr>
          <w:p w:rsidRDefault="00645799" w:rsidP="00645799" w:rsidR="00645799" w:rsidRPr="00645799">
            <w:pPr>
              <w:spacing w:lineRule="auto" w:line="240"/>
              <w:jc w:val="both"/>
            </w:pPr>
            <w:r w:rsidRPr="00645799">
              <w:t> </w:t>
            </w:r>
          </w:p>
        </w:tc>
        <w:tc>
          <w:tcPr>
            <w:tcW w:type="dxa" w:w="1660"/>
            <w:hideMark/>
          </w:tcPr>
          <w:p w:rsidRDefault="00645799" w:rsidP="00645799" w:rsidR="00645799" w:rsidRPr="00645799">
            <w:pPr>
              <w:spacing w:lineRule="auto" w:line="240"/>
              <w:jc w:val="both"/>
            </w:pPr>
            <w:r w:rsidRPr="00645799">
              <w:t>0,0000%</w:t>
            </w:r>
          </w:p>
        </w:tc>
        <w:tc>
          <w:tcPr>
            <w:tcW w:type="dxa" w:w="1660"/>
            <w:hideMark/>
          </w:tcPr>
          <w:p w:rsidRDefault="00645799" w:rsidP="00645799" w:rsidR="00645799" w:rsidRPr="00645799">
            <w:pPr>
              <w:spacing w:lineRule="auto" w:line="240"/>
              <w:jc w:val="both"/>
            </w:pPr>
            <w:r w:rsidRPr="00645799">
              <w:t>0,0000%</w:t>
            </w:r>
          </w:p>
        </w:tc>
      </w:tr>
      <w:tr w:rsidTr="00645799" w:rsidR="00645799" w:rsidRPr="00645799">
        <w:trPr>
          <w:trHeight w:val="1602"/>
        </w:trPr>
        <w:tc>
          <w:tcPr>
            <w:tcW w:type="dxa" w:w="1660"/>
            <w:noWrap/>
            <w:hideMark/>
          </w:tcPr>
          <w:p w:rsidRDefault="00645799" w:rsidP="00645799" w:rsidR="00645799" w:rsidRPr="00645799">
            <w:pPr>
              <w:spacing w:lineRule="auto" w:line="240"/>
              <w:jc w:val="both"/>
            </w:pPr>
            <w:r w:rsidRPr="00645799">
              <w:lastRenderedPageBreak/>
              <w:t>6</w:t>
            </w:r>
          </w:p>
        </w:tc>
        <w:tc>
          <w:tcPr>
            <w:tcW w:type="dxa" w:w="1660"/>
            <w:hideMark/>
          </w:tcPr>
          <w:p w:rsidRDefault="00645799" w:rsidP="00645799" w:rsidR="00645799" w:rsidRPr="00645799">
            <w:pPr>
              <w:spacing w:lineRule="auto" w:line="240"/>
              <w:jc w:val="both"/>
            </w:pPr>
            <w:r w:rsidRPr="00645799">
              <w:t>HRVATSKI VETERINARSKI INSTITUT</w:t>
            </w:r>
          </w:p>
        </w:tc>
        <w:tc>
          <w:tcPr>
            <w:tcW w:type="dxa" w:w="1660"/>
            <w:hideMark/>
          </w:tcPr>
          <w:p w:rsidRDefault="00645799" w:rsidP="00645799" w:rsidR="00645799" w:rsidRPr="00645799">
            <w:pPr>
              <w:spacing w:lineRule="auto" w:line="240"/>
              <w:jc w:val="both"/>
            </w:pPr>
            <w:r w:rsidRPr="00645799">
              <w:t>29059177553</w:t>
            </w:r>
          </w:p>
        </w:tc>
        <w:tc>
          <w:tcPr>
            <w:tcW w:type="dxa" w:w="1660"/>
            <w:hideMark/>
          </w:tcPr>
          <w:p w:rsidRDefault="00645799" w:rsidP="00645799" w:rsidR="00645799" w:rsidRPr="00645799">
            <w:pPr>
              <w:spacing w:lineRule="auto" w:line="240"/>
              <w:jc w:val="both"/>
            </w:pPr>
            <w:r w:rsidRPr="00645799">
              <w:t>Savska cesta 143, 10000 Zagreb</w:t>
            </w:r>
          </w:p>
        </w:tc>
        <w:tc>
          <w:tcPr>
            <w:tcW w:type="dxa" w:w="1660"/>
            <w:hideMark/>
          </w:tcPr>
          <w:p w:rsidRDefault="00645799" w:rsidP="00645799" w:rsidR="00645799" w:rsidRPr="00645799">
            <w:pPr>
              <w:spacing w:lineRule="auto" w:line="240"/>
              <w:jc w:val="both"/>
            </w:pPr>
            <w:r w:rsidRPr="00645799">
              <w:t>2.425,00</w:t>
            </w:r>
          </w:p>
        </w:tc>
        <w:tc>
          <w:tcPr>
            <w:tcW w:type="dxa" w:w="1660"/>
            <w:hideMark/>
          </w:tcPr>
          <w:p w:rsidRDefault="00645799" w:rsidP="00645799" w:rsidR="00645799" w:rsidRPr="00645799">
            <w:pPr>
              <w:spacing w:lineRule="auto" w:line="240"/>
              <w:jc w:val="both"/>
            </w:pPr>
            <w:r w:rsidRPr="00645799">
              <w:t>0,0502%</w:t>
            </w:r>
          </w:p>
        </w:tc>
        <w:tc>
          <w:tcPr>
            <w:tcW w:type="dxa" w:w="1660"/>
            <w:hideMark/>
          </w:tcPr>
          <w:p w:rsidRDefault="00645799" w:rsidP="00645799" w:rsidR="00645799" w:rsidRPr="00645799">
            <w:pPr>
              <w:spacing w:lineRule="auto" w:line="240"/>
              <w:jc w:val="both"/>
            </w:pPr>
            <w:r w:rsidRPr="00645799">
              <w:t>za</w:t>
            </w:r>
          </w:p>
        </w:tc>
        <w:tc>
          <w:tcPr>
            <w:tcW w:type="dxa" w:w="1660"/>
            <w:hideMark/>
          </w:tcPr>
          <w:p w:rsidRDefault="00645799" w:rsidP="00645799" w:rsidR="00645799" w:rsidRPr="00645799">
            <w:pPr>
              <w:spacing w:lineRule="auto" w:line="240"/>
              <w:jc w:val="both"/>
            </w:pPr>
            <w:r w:rsidRPr="00645799">
              <w:t>0,0502%</w:t>
            </w:r>
          </w:p>
        </w:tc>
        <w:tc>
          <w:tcPr>
            <w:tcW w:type="dxa" w:w="1660"/>
            <w:hideMark/>
          </w:tcPr>
          <w:p w:rsidRDefault="00645799" w:rsidP="00645799" w:rsidR="00645799" w:rsidRPr="00645799">
            <w:pPr>
              <w:spacing w:lineRule="auto" w:line="240"/>
              <w:jc w:val="both"/>
            </w:pPr>
            <w:r w:rsidRPr="00645799">
              <w:t>0,0000%</w:t>
            </w:r>
          </w:p>
        </w:tc>
      </w:tr>
      <w:tr w:rsidTr="00645799" w:rsidR="00645799" w:rsidRPr="00645799">
        <w:trPr>
          <w:trHeight w:val="1602"/>
        </w:trPr>
        <w:tc>
          <w:tcPr>
            <w:tcW w:type="dxa" w:w="1660"/>
            <w:noWrap/>
            <w:hideMark/>
          </w:tcPr>
          <w:p w:rsidRDefault="00645799" w:rsidP="00645799" w:rsidR="00645799" w:rsidRPr="00645799">
            <w:pPr>
              <w:spacing w:lineRule="auto" w:line="240"/>
              <w:jc w:val="both"/>
            </w:pPr>
            <w:r w:rsidRPr="00645799">
              <w:t>7</w:t>
            </w:r>
          </w:p>
        </w:tc>
        <w:tc>
          <w:tcPr>
            <w:tcW w:type="dxa" w:w="1660"/>
            <w:hideMark/>
          </w:tcPr>
          <w:p w:rsidRDefault="00645799" w:rsidP="00645799" w:rsidR="00645799" w:rsidRPr="00645799">
            <w:pPr>
              <w:spacing w:lineRule="auto" w:line="240"/>
              <w:jc w:val="both"/>
            </w:pPr>
            <w:r w:rsidRPr="00645799">
              <w:t>MINISTARSTVO FINANCIJA - POREZNA UPRAVA</w:t>
            </w:r>
          </w:p>
        </w:tc>
        <w:tc>
          <w:tcPr>
            <w:tcW w:type="dxa" w:w="1660"/>
            <w:hideMark/>
          </w:tcPr>
          <w:p w:rsidRDefault="00645799" w:rsidP="00645799" w:rsidR="00645799" w:rsidRPr="00645799">
            <w:pPr>
              <w:spacing w:lineRule="auto" w:line="240"/>
              <w:jc w:val="both"/>
            </w:pPr>
            <w:r w:rsidRPr="00645799">
              <w:t>18683136487</w:t>
            </w:r>
          </w:p>
        </w:tc>
        <w:tc>
          <w:tcPr>
            <w:tcW w:type="dxa" w:w="1660"/>
            <w:hideMark/>
          </w:tcPr>
          <w:p w:rsidRDefault="00645799" w:rsidP="00645799" w:rsidR="00645799" w:rsidRPr="00645799">
            <w:pPr>
              <w:spacing w:lineRule="auto" w:line="240"/>
              <w:jc w:val="both"/>
            </w:pPr>
            <w:r w:rsidRPr="00645799">
              <w:t>Boškovićeva 5 (Obala hrvatske mornarice 3, Šibenik), 10000 ZAGREB</w:t>
            </w:r>
          </w:p>
        </w:tc>
        <w:tc>
          <w:tcPr>
            <w:tcW w:type="dxa" w:w="1660"/>
            <w:hideMark/>
          </w:tcPr>
          <w:p w:rsidRDefault="00645799" w:rsidP="00645799" w:rsidR="00645799" w:rsidRPr="00645799">
            <w:pPr>
              <w:spacing w:lineRule="auto" w:line="240"/>
              <w:jc w:val="both"/>
            </w:pPr>
            <w:r w:rsidRPr="00645799">
              <w:t>2.362.942,48</w:t>
            </w:r>
          </w:p>
        </w:tc>
        <w:tc>
          <w:tcPr>
            <w:tcW w:type="dxa" w:w="1660"/>
            <w:hideMark/>
          </w:tcPr>
          <w:p w:rsidRDefault="00645799" w:rsidP="00645799" w:rsidR="00645799" w:rsidRPr="00645799">
            <w:pPr>
              <w:spacing w:lineRule="auto" w:line="240"/>
              <w:jc w:val="both"/>
            </w:pPr>
            <w:r w:rsidRPr="00645799">
              <w:t>48,9283%</w:t>
            </w:r>
          </w:p>
        </w:tc>
        <w:tc>
          <w:tcPr>
            <w:tcW w:type="dxa" w:w="1660"/>
            <w:hideMark/>
          </w:tcPr>
          <w:p w:rsidRDefault="00645799" w:rsidP="00645799" w:rsidR="00645799" w:rsidRPr="00645799">
            <w:pPr>
              <w:spacing w:lineRule="auto" w:line="240"/>
              <w:jc w:val="both"/>
            </w:pPr>
            <w:r w:rsidRPr="00645799">
              <w:t> </w:t>
            </w:r>
          </w:p>
        </w:tc>
        <w:tc>
          <w:tcPr>
            <w:tcW w:type="dxa" w:w="1660"/>
            <w:hideMark/>
          </w:tcPr>
          <w:p w:rsidRDefault="00645799" w:rsidP="00645799" w:rsidR="00645799" w:rsidRPr="00645799">
            <w:pPr>
              <w:spacing w:lineRule="auto" w:line="240"/>
              <w:jc w:val="both"/>
            </w:pPr>
            <w:r w:rsidRPr="00645799">
              <w:t>0,0000%</w:t>
            </w:r>
          </w:p>
        </w:tc>
        <w:tc>
          <w:tcPr>
            <w:tcW w:type="dxa" w:w="1660"/>
            <w:hideMark/>
          </w:tcPr>
          <w:p w:rsidRDefault="00645799" w:rsidP="00645799" w:rsidR="00645799" w:rsidRPr="00645799">
            <w:pPr>
              <w:spacing w:lineRule="auto" w:line="240"/>
              <w:jc w:val="both"/>
            </w:pPr>
            <w:r w:rsidRPr="00645799">
              <w:t>0,0000%</w:t>
            </w:r>
          </w:p>
        </w:tc>
      </w:tr>
      <w:tr w:rsidTr="00645799" w:rsidR="00645799" w:rsidRPr="00645799">
        <w:trPr>
          <w:trHeight w:val="1602"/>
        </w:trPr>
        <w:tc>
          <w:tcPr>
            <w:tcW w:type="dxa" w:w="1660"/>
            <w:noWrap/>
            <w:hideMark/>
          </w:tcPr>
          <w:p w:rsidRDefault="00645799" w:rsidP="00645799" w:rsidR="00645799" w:rsidRPr="00645799">
            <w:pPr>
              <w:spacing w:lineRule="auto" w:line="240"/>
              <w:jc w:val="both"/>
            </w:pPr>
            <w:r w:rsidRPr="00645799">
              <w:t>8</w:t>
            </w:r>
          </w:p>
        </w:tc>
        <w:tc>
          <w:tcPr>
            <w:tcW w:type="dxa" w:w="1660"/>
            <w:hideMark/>
          </w:tcPr>
          <w:p w:rsidRDefault="00645799" w:rsidP="00645799" w:rsidR="00645799" w:rsidRPr="00645799">
            <w:pPr>
              <w:spacing w:lineRule="auto" w:line="240"/>
              <w:jc w:val="both"/>
            </w:pPr>
            <w:r w:rsidRPr="00645799">
              <w:t>NASTAVNI ZAVOD ZA JAVNO ZDRAVSTVO DR. ANDRIJA ŠTAMPAR</w:t>
            </w:r>
          </w:p>
        </w:tc>
        <w:tc>
          <w:tcPr>
            <w:tcW w:type="dxa" w:w="1660"/>
            <w:hideMark/>
          </w:tcPr>
          <w:p w:rsidRDefault="00645799" w:rsidP="00645799" w:rsidR="00645799" w:rsidRPr="00645799">
            <w:pPr>
              <w:spacing w:lineRule="auto" w:line="240"/>
              <w:jc w:val="both"/>
            </w:pPr>
            <w:r w:rsidRPr="00645799">
              <w:t>33392005961</w:t>
            </w:r>
          </w:p>
        </w:tc>
        <w:tc>
          <w:tcPr>
            <w:tcW w:type="dxa" w:w="1660"/>
            <w:hideMark/>
          </w:tcPr>
          <w:p w:rsidRDefault="00645799" w:rsidP="00645799" w:rsidR="00645799" w:rsidRPr="00645799">
            <w:pPr>
              <w:spacing w:lineRule="auto" w:line="240"/>
              <w:jc w:val="both"/>
            </w:pPr>
            <w:r w:rsidRPr="00645799">
              <w:t>Mirogojska Cesta 16, 10000 Zagreb</w:t>
            </w:r>
          </w:p>
        </w:tc>
        <w:tc>
          <w:tcPr>
            <w:tcW w:type="dxa" w:w="1660"/>
            <w:hideMark/>
          </w:tcPr>
          <w:p w:rsidRDefault="00645799" w:rsidP="00645799" w:rsidR="00645799" w:rsidRPr="00645799">
            <w:pPr>
              <w:spacing w:lineRule="auto" w:line="240"/>
              <w:jc w:val="both"/>
            </w:pPr>
            <w:r w:rsidRPr="00645799">
              <w:t>6.874,00</w:t>
            </w:r>
          </w:p>
        </w:tc>
        <w:tc>
          <w:tcPr>
            <w:tcW w:type="dxa" w:w="1660"/>
            <w:hideMark/>
          </w:tcPr>
          <w:p w:rsidRDefault="00645799" w:rsidP="00645799" w:rsidR="00645799" w:rsidRPr="00645799">
            <w:pPr>
              <w:spacing w:lineRule="auto" w:line="240"/>
              <w:jc w:val="both"/>
            </w:pPr>
            <w:r w:rsidRPr="00645799">
              <w:t>0,1423%</w:t>
            </w:r>
          </w:p>
        </w:tc>
        <w:tc>
          <w:tcPr>
            <w:tcW w:type="dxa" w:w="1660"/>
            <w:hideMark/>
          </w:tcPr>
          <w:p w:rsidRDefault="00645799" w:rsidP="00645799" w:rsidR="00645799" w:rsidRPr="00645799">
            <w:pPr>
              <w:spacing w:lineRule="auto" w:line="240"/>
              <w:jc w:val="both"/>
            </w:pPr>
            <w:r w:rsidRPr="00645799">
              <w:t>za</w:t>
            </w:r>
          </w:p>
        </w:tc>
        <w:tc>
          <w:tcPr>
            <w:tcW w:type="dxa" w:w="1660"/>
            <w:hideMark/>
          </w:tcPr>
          <w:p w:rsidRDefault="00645799" w:rsidP="00645799" w:rsidR="00645799" w:rsidRPr="00645799">
            <w:pPr>
              <w:spacing w:lineRule="auto" w:line="240"/>
              <w:jc w:val="both"/>
            </w:pPr>
            <w:r w:rsidRPr="00645799">
              <w:t>0,1423%</w:t>
            </w:r>
          </w:p>
        </w:tc>
        <w:tc>
          <w:tcPr>
            <w:tcW w:type="dxa" w:w="1660"/>
            <w:hideMark/>
          </w:tcPr>
          <w:p w:rsidRDefault="00645799" w:rsidP="00645799" w:rsidR="00645799" w:rsidRPr="00645799">
            <w:pPr>
              <w:spacing w:lineRule="auto" w:line="240"/>
              <w:jc w:val="both"/>
            </w:pPr>
            <w:r w:rsidRPr="00645799">
              <w:t>0,0000%</w:t>
            </w:r>
          </w:p>
        </w:tc>
      </w:tr>
      <w:tr w:rsidTr="00645799" w:rsidR="00645799" w:rsidRPr="00645799">
        <w:trPr>
          <w:trHeight w:val="1602"/>
        </w:trPr>
        <w:tc>
          <w:tcPr>
            <w:tcW w:type="dxa" w:w="1660"/>
            <w:hideMark/>
          </w:tcPr>
          <w:p w:rsidRDefault="00645799" w:rsidP="00645799" w:rsidR="00645799" w:rsidRPr="00645799">
            <w:pPr>
              <w:spacing w:lineRule="auto" w:line="240"/>
              <w:jc w:val="both"/>
              <w:rPr>
                <w:b/>
                <w:bCs/>
              </w:rPr>
            </w:pPr>
            <w:r w:rsidRPr="00645799">
              <w:rPr>
                <w:b/>
                <w:bCs/>
              </w:rPr>
              <w:t> </w:t>
            </w:r>
          </w:p>
        </w:tc>
        <w:tc>
          <w:tcPr>
            <w:tcW w:type="dxa" w:w="1660"/>
            <w:hideMark/>
          </w:tcPr>
          <w:p w:rsidRDefault="00645799" w:rsidP="00645799" w:rsidR="00645799" w:rsidRPr="00645799">
            <w:pPr>
              <w:spacing w:lineRule="auto" w:line="240"/>
              <w:jc w:val="both"/>
              <w:rPr>
                <w:b/>
                <w:bCs/>
              </w:rPr>
            </w:pPr>
            <w:r w:rsidRPr="00645799">
              <w:rPr>
                <w:b/>
                <w:bCs/>
              </w:rPr>
              <w:t> </w:t>
            </w:r>
          </w:p>
        </w:tc>
        <w:tc>
          <w:tcPr>
            <w:tcW w:type="dxa" w:w="1660"/>
            <w:hideMark/>
          </w:tcPr>
          <w:p w:rsidRDefault="00645799" w:rsidP="00645799" w:rsidR="00645799" w:rsidRPr="00645799">
            <w:pPr>
              <w:spacing w:lineRule="auto" w:line="240"/>
              <w:jc w:val="both"/>
              <w:rPr>
                <w:b/>
                <w:bCs/>
              </w:rPr>
            </w:pPr>
            <w:r w:rsidRPr="00645799">
              <w:rPr>
                <w:b/>
                <w:bCs/>
              </w:rPr>
              <w:t> </w:t>
            </w:r>
          </w:p>
        </w:tc>
        <w:tc>
          <w:tcPr>
            <w:tcW w:type="dxa" w:w="1660"/>
            <w:hideMark/>
          </w:tcPr>
          <w:p w:rsidRDefault="00645799" w:rsidP="00645799" w:rsidR="00645799" w:rsidRPr="00645799">
            <w:pPr>
              <w:spacing w:lineRule="auto" w:line="240"/>
              <w:jc w:val="both"/>
              <w:rPr>
                <w:b/>
                <w:bCs/>
              </w:rPr>
            </w:pPr>
            <w:r w:rsidRPr="00645799">
              <w:rPr>
                <w:b/>
                <w:bCs/>
              </w:rPr>
              <w:t> </w:t>
            </w:r>
          </w:p>
        </w:tc>
        <w:tc>
          <w:tcPr>
            <w:tcW w:type="dxa" w:w="1660"/>
            <w:hideMark/>
          </w:tcPr>
          <w:p w:rsidRDefault="00645799" w:rsidP="00645799" w:rsidR="00645799" w:rsidRPr="00645799">
            <w:pPr>
              <w:spacing w:lineRule="auto" w:line="240"/>
              <w:jc w:val="both"/>
              <w:rPr>
                <w:b/>
                <w:bCs/>
              </w:rPr>
            </w:pPr>
            <w:r w:rsidRPr="00645799">
              <w:rPr>
                <w:b/>
                <w:bCs/>
              </w:rPr>
              <w:t xml:space="preserve">4.829.402,85   </w:t>
            </w:r>
          </w:p>
        </w:tc>
        <w:tc>
          <w:tcPr>
            <w:tcW w:type="dxa" w:w="1660"/>
            <w:hideMark/>
          </w:tcPr>
          <w:p w:rsidRDefault="00645799" w:rsidP="00645799" w:rsidR="00645799" w:rsidRPr="00645799">
            <w:pPr>
              <w:spacing w:lineRule="auto" w:line="240"/>
              <w:jc w:val="both"/>
              <w:rPr>
                <w:b/>
                <w:bCs/>
              </w:rPr>
            </w:pPr>
            <w:r w:rsidRPr="00645799">
              <w:rPr>
                <w:b/>
                <w:bCs/>
              </w:rPr>
              <w:t>100,0000%</w:t>
            </w:r>
          </w:p>
        </w:tc>
        <w:tc>
          <w:tcPr>
            <w:tcW w:type="dxa" w:w="1660"/>
            <w:hideMark/>
          </w:tcPr>
          <w:p w:rsidRDefault="00645799" w:rsidP="00645799" w:rsidR="00645799" w:rsidRPr="00645799">
            <w:pPr>
              <w:spacing w:lineRule="auto" w:line="240"/>
              <w:jc w:val="both"/>
              <w:rPr>
                <w:b/>
                <w:bCs/>
              </w:rPr>
            </w:pPr>
            <w:r w:rsidRPr="00645799">
              <w:rPr>
                <w:b/>
                <w:bCs/>
              </w:rPr>
              <w:t> </w:t>
            </w:r>
          </w:p>
        </w:tc>
        <w:tc>
          <w:tcPr>
            <w:tcW w:type="dxa" w:w="1660"/>
            <w:hideMark/>
          </w:tcPr>
          <w:p w:rsidRDefault="00645799" w:rsidP="00645799" w:rsidR="00645799" w:rsidRPr="00645799">
            <w:pPr>
              <w:spacing w:lineRule="auto" w:line="240"/>
              <w:jc w:val="both"/>
              <w:rPr>
                <w:b/>
                <w:bCs/>
              </w:rPr>
            </w:pPr>
            <w:r w:rsidRPr="00645799">
              <w:rPr>
                <w:b/>
                <w:bCs/>
              </w:rPr>
              <w:t>44,9186%</w:t>
            </w:r>
          </w:p>
        </w:tc>
        <w:tc>
          <w:tcPr>
            <w:tcW w:type="dxa" w:w="1660"/>
            <w:hideMark/>
          </w:tcPr>
          <w:p w:rsidRDefault="00645799" w:rsidP="00645799" w:rsidR="00645799" w:rsidRPr="00645799">
            <w:pPr>
              <w:spacing w:lineRule="auto" w:line="240"/>
              <w:jc w:val="both"/>
              <w:rPr>
                <w:b/>
                <w:bCs/>
              </w:rPr>
            </w:pPr>
            <w:r w:rsidRPr="00645799">
              <w:rPr>
                <w:b/>
                <w:bCs/>
              </w:rPr>
              <w:t>0,0000%</w:t>
            </w:r>
          </w:p>
        </w:tc>
      </w:tr>
    </w:tbl>
    <w:p w:rsidRDefault="00527301" w:rsidP="00A82935" w:rsidR="00527301" w:rsidRPr="00A82935">
      <w:pPr>
        <w:spacing w:lineRule="auto" w:line="240"/>
        <w:jc w:val="both"/>
      </w:pPr>
    </w:p>
    <w:p w:rsidRDefault="00A362FF" w:rsidP="00A362FF" w:rsidR="00A362FF">
      <w:pPr>
        <w:jc w:val="both"/>
      </w:pPr>
    </w:p>
    <w:p w:rsidRDefault="00A362FF" w:rsidP="00A362FF" w:rsidR="00A362FF">
      <w:pPr>
        <w:jc w:val="both"/>
      </w:pPr>
      <w:r>
        <w:t>U odnosu  na glasovanje u ovoj grupi zastupnica po zakonu RH navodi da ja je RH spremna glasovati za nagodbu pod uvjetom da se upravnim ugovorom riješe potraživanje radnika o kojima evidenciju vodi MF, a riječ je o iznosu od 1.628.280,27 kuna. S tim u vezi navodi da je Ministarstvo bilo spremno još jučer potpisati takav ugovor, ali su poteškoće nastale na strani dužnika.</w:t>
      </w:r>
    </w:p>
    <w:p w:rsidRDefault="00A362FF" w:rsidP="00A362FF" w:rsidR="00A362FF">
      <w:pPr>
        <w:jc w:val="both"/>
      </w:pPr>
    </w:p>
    <w:p w:rsidRDefault="00A362FF" w:rsidP="00A362FF" w:rsidR="00A362FF">
      <w:pPr>
        <w:jc w:val="both"/>
      </w:pPr>
      <w:r>
        <w:t>Ante Blažević posebno navodi da je tek jučer saznao za nedstateku u osobama ponuđenih jamaca, te smatra da mu treba do tjedan dana da to riješi i sklopi ugovor koji uvjetuje RH.</w:t>
      </w:r>
    </w:p>
    <w:p w:rsidRDefault="00A362FF" w:rsidP="00A362FF" w:rsidR="00A362FF">
      <w:pPr>
        <w:jc w:val="both"/>
      </w:pPr>
    </w:p>
    <w:p w:rsidRDefault="00A362FF" w:rsidP="00A362FF" w:rsidR="00A362FF">
      <w:pPr>
        <w:jc w:val="both"/>
      </w:pPr>
      <w:r>
        <w:t>Sutkinja donosi</w:t>
      </w:r>
    </w:p>
    <w:p w:rsidRDefault="00A362FF" w:rsidP="00A362FF" w:rsidR="00A362FF">
      <w:pPr>
        <w:jc w:val="both"/>
      </w:pPr>
    </w:p>
    <w:p w:rsidRDefault="00A362FF" w:rsidP="00A362FF" w:rsidR="00A362FF">
      <w:pPr>
        <w:jc w:val="center"/>
      </w:pPr>
      <w:r>
        <w:t>r j e š e nj e</w:t>
      </w:r>
    </w:p>
    <w:p w:rsidRDefault="00A362FF" w:rsidP="00A362FF" w:rsidR="00A362FF"/>
    <w:p w:rsidRDefault="00A362FF" w:rsidP="00A362FF" w:rsidR="00A362FF">
      <w:pPr>
        <w:jc w:val="both"/>
      </w:pPr>
      <w:r>
        <w:t>dužniku i vjerovniku ostavlja se rok od 8 dana u smislu glasovanja RH u drugoj grupi vjerovnika, nakon čega će se samo za tu grupu sastaviti zaseban zapisnik o glasovanju.</w:t>
      </w:r>
    </w:p>
    <w:p w:rsidRDefault="00A362FF" w:rsidP="00A362FF" w:rsidR="00A362FF">
      <w:pPr>
        <w:jc w:val="both"/>
      </w:pPr>
    </w:p>
    <w:p w:rsidRDefault="00A362FF" w:rsidP="00A362FF" w:rsidR="00527301" w:rsidRPr="0016377E">
      <w:pPr>
        <w:jc w:val="both"/>
      </w:pPr>
      <w:r>
        <w:t>3. GRUPA</w:t>
      </w:r>
    </w:p>
    <w:p w:rsidRDefault="004E675C" w:rsidP="00B52D47" w:rsidR="004E675C" w:rsidRPr="0065572F">
      <w:pPr>
        <w:jc w:val="both"/>
        <w:rPr>
          <w:rFonts w:hAnsi="Arial Black" w:ascii="Arial Black"/>
          <w:sz w:val="22"/>
          <w:szCs w:val="22"/>
        </w:rPr>
      </w:pPr>
    </w:p>
    <w:p w:rsidRDefault="00645799" w:rsidP="00645799" w:rsidR="00645799">
      <w:pPr>
        <w:jc w:val="both"/>
        <w:rPr>
          <w:sz w:val="22"/>
          <w:szCs w:val="22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069"/>
        <w:gridCol w:w="1458"/>
        <w:gridCol w:w="1091"/>
        <w:gridCol w:w="1142"/>
        <w:gridCol w:w="911"/>
        <w:gridCol w:w="834"/>
        <w:gridCol w:w="571"/>
        <w:gridCol w:w="1106"/>
        <w:gridCol w:w="1106"/>
      </w:tblGrid>
      <w:tr w:rsidTr="00A362FF" w:rsidR="00A362FF" w:rsidRPr="00A362FF">
        <w:trPr>
          <w:trHeight w:val="435"/>
        </w:trPr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b/>
                <w:bCs/>
                <w:sz w:val="22"/>
                <w:szCs w:val="22"/>
              </w:rPr>
            </w:pPr>
            <w:r w:rsidRPr="00A362FF">
              <w:rPr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b/>
                <w:bCs/>
                <w:sz w:val="22"/>
                <w:szCs w:val="22"/>
              </w:rPr>
            </w:pPr>
            <w:r w:rsidRPr="00A362FF">
              <w:rPr>
                <w:b/>
                <w:bCs/>
                <w:sz w:val="22"/>
                <w:szCs w:val="22"/>
              </w:rPr>
              <w:t>NAZIV VJEROVNIKA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b/>
                <w:bCs/>
                <w:sz w:val="22"/>
                <w:szCs w:val="22"/>
              </w:rPr>
            </w:pPr>
            <w:r w:rsidRPr="00A362FF">
              <w:rPr>
                <w:b/>
                <w:bCs/>
                <w:sz w:val="22"/>
                <w:szCs w:val="22"/>
              </w:rPr>
              <w:t>OIB VJEROVNIKA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b/>
                <w:bCs/>
                <w:sz w:val="22"/>
                <w:szCs w:val="22"/>
              </w:rPr>
            </w:pPr>
            <w:r w:rsidRPr="00A362FF">
              <w:rPr>
                <w:b/>
                <w:bCs/>
                <w:sz w:val="22"/>
                <w:szCs w:val="22"/>
              </w:rPr>
              <w:t>Adresa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b/>
                <w:bCs/>
                <w:sz w:val="22"/>
                <w:szCs w:val="22"/>
              </w:rPr>
            </w:pPr>
            <w:r w:rsidRPr="00A362FF">
              <w:rPr>
                <w:b/>
                <w:bCs/>
                <w:sz w:val="22"/>
                <w:szCs w:val="22"/>
              </w:rPr>
              <w:t>UTVRĐENI IZNOS TRAŽBINE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b/>
                <w:bCs/>
                <w:sz w:val="22"/>
                <w:szCs w:val="22"/>
              </w:rPr>
            </w:pPr>
            <w:r w:rsidRPr="00A362FF">
              <w:rPr>
                <w:b/>
                <w:bCs/>
                <w:sz w:val="22"/>
                <w:szCs w:val="22"/>
              </w:rPr>
              <w:t>POSTO PRAVA GLASA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b/>
                <w:bCs/>
                <w:sz w:val="22"/>
                <w:szCs w:val="22"/>
              </w:rPr>
            </w:pPr>
            <w:r w:rsidRPr="00A362FF">
              <w:rPr>
                <w:b/>
                <w:bCs/>
                <w:sz w:val="22"/>
                <w:szCs w:val="22"/>
              </w:rPr>
              <w:t>GLAS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b/>
                <w:bCs/>
                <w:sz w:val="22"/>
                <w:szCs w:val="22"/>
              </w:rPr>
            </w:pPr>
            <w:r w:rsidRPr="00A362FF">
              <w:rPr>
                <w:b/>
                <w:bCs/>
                <w:sz w:val="22"/>
                <w:szCs w:val="22"/>
              </w:rPr>
              <w:t>VRIJEDNOSTI ZA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b/>
                <w:bCs/>
                <w:sz w:val="22"/>
                <w:szCs w:val="22"/>
              </w:rPr>
            </w:pPr>
            <w:r w:rsidRPr="00A362FF">
              <w:rPr>
                <w:b/>
                <w:bCs/>
                <w:sz w:val="22"/>
                <w:szCs w:val="22"/>
              </w:rPr>
              <w:t>VRIJEDNOSTI PROTIV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ABSOLUTE d.o.o.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97586475497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Storžička 21, 10000 Zagreb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13.696,10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1,5414%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za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1,5414%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2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ADRIA-IMPEX d.o.o. za proizvodnju, trgovinu i usluge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26067842058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Mostarska 23, 22000 Šibenik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2.427,75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0,2732%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za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0,2732%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3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AGROPROTEINKA d.d.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80695452345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Strojarska cesta 11, 10360 Sesvete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27.398,43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3,0835%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za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3,0835%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4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 xml:space="preserve">ALCA ZAGREB trgovačko društvo s ograničenom odgovornošću 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58353015102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Koledovčina 2, 10000 Zagreb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19.354,52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2,1782%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za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2,1782%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5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ALGEBRA d.o.o. za obrazovanje odraslih i usluge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24919984448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Maksimirska 58 a, 10000 Zagreb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3.375,00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0,3798%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za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0,3798%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6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ASFALT AB društvo s ograničenom odgovornošću za graditeljstvo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80601028296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Ispod Osoja 31, 21210 Blaca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5.700,00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0,6415%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za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0,6415%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ATROX d.o.o. za usluge, turistička agencija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21925283274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Eugena Kvaternika 11, 23000 Zadar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3.050,69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0,3433%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za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0,3433%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8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AUTOKUĆA GAŠPARIĆ društvo s ograničenom odgovornošću za trgovinu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42211007051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Pavleka Miškine 39, 40000 Strahoninec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12.320,00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1,3865%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 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9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BENUSSI društvo s ograničenom odgovornošću za trgovinu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87971197112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Fažanska cesta 86, 52212 Fažana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4.153,07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0,4674%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za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0,4674%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10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VEDRANA BILAN JAVNI BILJEŽNIK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11371130844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KNEZA LJ. POSAVSKOG 17, 21000 SPLIT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15.778,25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1,7757%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za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1,7757%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11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VAGE BILOKAPIĆ obrt za usluge i trgovinu, vl. Jakov Bilokapić, Mosećka 54, Split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84554097461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TJEŠIMIROVA 27, 21311 PODSTRANA-ŽMINJAČA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1.991,25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0,2241%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 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12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BIOINSTITUT d.o.o. za usluge u zdravstvu i veterinarstvu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42588898414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Ind. zona Istok, R.Steinera 7, 40000 Čakovec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7.753,75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0,8726%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za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0,8726%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13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BLIC TRANS d.o.o. za trgovinu, prijevoz i ugostiteljstvo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77105539078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Brezovička cesta 31, 10000 Zagreb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5.000,00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0,5627%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 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14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BPB TRADE društvo s ograničenom odgovornošću za trgovinu, proizvodnju i usluge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58103555131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Tomašica 11, 43280 Tomašica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4.050,00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0,4558%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za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0,4558%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CANABIS, društvo s ograničenom odgovornošću za trgovinu, proizvodnju i usluge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69609710910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Bostanci 1, 31555 Črnkovci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3.598,13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0,4049%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 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16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CIAN društvo s ograničenom odgovornošću za sanitarnu zaštitu čovjekove okoline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4201603871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Varaždinska Ulica 51, 21000 Split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11.648,75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1,3110%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za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1,3110%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17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COMPA -COMMERCE društvo s ograničenom odgovornošću za export import i međunarodnu špediciju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49221473404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Vrboran 2, 21000 Split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1.186,25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0,1335%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 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18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CROATIA-TRADE export-import, trgovina, društvo s ograničenom odgovornošću, Varaždin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10926574453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Stjepana Radića 30 H, 42206 Majerje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20.922,84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2,3547%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za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2,3547%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19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Javni bilježnik JOSIP ČUJEC, Tvrtkova 3, Knin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47832200361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KRALJA PETRA KREŠIMIRA IV 3, 22300 KNIN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17.326,76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1,9500%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za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1,9500%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20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DALMACIJAVINO SPLIT društvo s ograničenom odgovornošću za proizvodnju i trgovinu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1523004193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Ivana Meštrovića 38, 22320 Drniš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9.015,13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1,0146%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za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1,0146%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21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ODVJETNIK EDO DEKOVIĆ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10289349050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POLJIČKA CESTA 8, LJUDEVITA POSAVS</w:t>
            </w:r>
            <w:r w:rsidRPr="00A362FF">
              <w:rPr>
                <w:sz w:val="22"/>
                <w:szCs w:val="22"/>
              </w:rPr>
              <w:lastRenderedPageBreak/>
              <w:t>KOG 15, 21000 SPLIT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lastRenderedPageBreak/>
              <w:t>16.408,84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1,8467%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 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DUB-INŽENJERING, društvo s ograničenom odgovornošću za upravljanje nekretninama i građenje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81391368092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Šimićeva 9A, 21000 Split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6.685,67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0,7524%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 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23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ECS EUROCOMPUTER SYSTEMS d.o.o. za usluge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72693424464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Maksimirska 120, 10000 Zagreb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4.000,00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0,4502%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za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0,4502%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24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EKO DRUŽBA d.o.o. za trgovinu, prijevoz i ugostiteljstvo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42577653569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Antofagaste 12, 21000 Split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4.987,22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0,5613%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 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25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EMI STIL društvo s ograničenom odgovornošću za proizvodnju namještaja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32442521857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Vladimira Nazora 47, 40000 Novo Selo Rok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3.325,00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0,3742%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za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0,3742%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26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EURO DAUS 1963 dioničko društvo za trgovinu, servis vozila i putničke agencije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76091191033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Put Mostina 1, 21000 Split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12.000,00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1,3505%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 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27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EUROPAK društvo s ograničenom odgovornošću za proizvodnju, trgovinu i usluge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71119366100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Savski gaj XIII. 4, 10000 Zagreb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3.935,35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0,4429%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za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0,4429%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FOOD.com  SERVIS d.o.o. za prodaju i servis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33488911484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Kovinska 4a, 10000 Zagreb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2.087,38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0,2349%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za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0,2349%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29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FOOD.com 3 d.o.o. za prodaju i usluge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1245025121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Kovinska 4a, 10000 Zagreb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6.884,08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0,7748%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za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0,7748%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30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FRATELLI PAGANI d. o. o. za trgovinu i usluge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48258848923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Vukovarska 10a, 51000 Rijeka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27.545,64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3,1001%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za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3,1001%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31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FRUTIKO d.o.o. za trgovinu i usluge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39515900416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Burićev odvojak 49, 10000 Zagreb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9.375,10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1,0551%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 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32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GEOMAPA društvo s ograničenom odgovornošću za geodetske poslove i promet nekretninama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56925040431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Petra Svačića 91, 22320 Drniš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6.250,00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0,7034%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za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0,7034%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33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GOLUBIĆ I PARTNERI odvjetničko društvo jtd.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33787960971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Amruševa 13, 10000 Zagreb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17.812,32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2,0046%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za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2,0046%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34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Hrvatski Telekom d.d.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81793146560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Roberta Frangeša Mihanovića 9, 10000 Zagreb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6.842,35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0,7701%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za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0,7701%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35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Hrvatsko kreditno osiguranje, dioničko društvo za osiguranje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46406681143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Bednjanska 14, 10000 Zagreb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6.000,00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0,6753%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za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0,6753%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lastRenderedPageBreak/>
              <w:t>36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I.T.-GRAF d.o.o. za izdavačku i tiskarsku djelatnost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66378642911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Kovinska 11 A, 10000 Zagreb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1.050,00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0,1182%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 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37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INA-INDUSTRIJA NAFTE, d.d.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27759560625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Avenija V. Holjevca 10, 10000 Zagreb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27.960,52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3,1468%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za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3,1468%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38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ITEM, d.o.o. informatičke usluge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71527463594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Put Supavla 39, 21000 Split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7.437,50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0,8370%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 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39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JUKIĆ - DAM d.o.o. za građenje i usluge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78913530404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Živinić 26, 21238 Otok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6.125,06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0,6893%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za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0,6893%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40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Javni bilježnik Boško Jurišić, Kralja Zvonimira 85, Solin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63787157180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RENDIĆEVA 9, 21000 SPLIT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1.023,47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0,1152%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 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41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KLESARSTVO DICMO društvo s ograničenom odgovornošću za obradu kamena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83340911118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Kraj 68, 21232 Kraj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3.089,38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0,3477%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za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0,3477%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42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KUDELIĆ društvo s ograničenom odgovornošću za proizvodnju, preradu i trgovinu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2312920864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Bedenica 50A, 10381 Bedenica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3.567,50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0,4015%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za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0,4015%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43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LABUD tvornica sredstava za pranje, kozmetičkih i kemijskih proizvoda d.o.o.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23359164583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Radnička cesta 173r, 10000 Zagreb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8.861,92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0,9973%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za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0,9973%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lastRenderedPageBreak/>
              <w:t>44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STOLARIJA LAPČIĆ, vl. Nikola Lapčić, Knin, Sinjska cesta 8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50407389342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HRVATSKIH DOMOBRANA 4, 22300 KNIN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36.915,02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4,1545%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za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4,1545%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45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LINGUA-SOFT d.o.o. za prevođenje i računalne djelatnosti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57552096233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Frankopanska 5a, 10000 Zagreb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1.650,00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0,1857%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za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0,1857%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46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MALER društvo s ograničenom odgovornošću za trgovinu i usluge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70018060682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Zagrebačka 48, 40000 Ivanovec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16.465,04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1,8530%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za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1,8530%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47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MARJAN AUTO, d.o.o. za trgovinu i servisne usluge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73749851633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Matice Hrvatske 15A, 21000 Split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39.002,97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4,3895%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za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4,3895%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48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Odvjetnik IVICA MAZALIN, Trg Republike Hrvatske 1, Zagreb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73646099488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BUČAROVA ULICA 9, 10000 ZAGREB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12.500,00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1,4068%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 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49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Odvjetnik VLADIMIR MODRIĆ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30247557213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MARTIĆEVA 47, 10000 ZAGREB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8.750,00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0,9847%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za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0,9847%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50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KARLO MALI obrt za maloprodaju, veleprodaju i usluge vl. Drago Papak, Šibenik, Put Bioca 4 A.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40074642719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VRPOLJAČKA CESTA 12, 22205 VRPOLJE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13.617,45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1,5325%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 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51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PAVIĆ I PARTNERI društvo sa ograničenom odgovornošću za trgovinu i usluge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74325078725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Kralja D. Zvonimira 24, 10410 Velika Gorica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5.402,66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0,6080%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za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0,6080%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lastRenderedPageBreak/>
              <w:t>52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BRANKO PERAN,vl."ZAŠTITA" obrt za poslovne usluge u vezi s poslovanjem i upravljanjem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74784514617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GREBAŠTIČKA 5, 22000 ŠIBENIK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9.331,25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1,0502%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za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1,0502%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53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MDM PERKOVIĆ, obrt za proizvodnju voćnih rakija, vl. Dražen Perković, Klokočevec Samoborski, Klokočevec Samoborski 6E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6753037189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ŠKOLSKA 3, 10432 BREGANA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17.850,38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2,0089%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za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2,0089%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54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Poslovni info servis društvo s ograničenom odgovornošću za usluge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44763696754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Bednjanska 14, 10000 Zagreb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3.800,00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0,4277%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za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0,4277%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55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PORSCHE INTER AUTO d.o.o. za trgovinu i popravak motornih vozila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67492500921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Velimira Škorpika 21-23, 10000 Zagreb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21.372,79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2,4054%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za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2,4054%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56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PORSCHE LEASING društvo s ograničenom odgovornošću za leasing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90275854576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Velimira Škorpika 21, 10000 Zagreb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10.965,21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1,2341%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 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57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PROTEKO d.o.o. za trgovinu i usluge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44459323154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Franje Puškarića 18, 10000 Zagreb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11.650,00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1,3111%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za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1,3111%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58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ZJavni bilježnik ZOJA PULJIZ, Mažuranićevo šetalište 14, Split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17424283709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RUĐERA BOŠKOVIĆA 28, 21000 SPLIT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9.625,75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1,0833%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 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lastRenderedPageBreak/>
              <w:t>59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PZ AGRO OVIS zadruga za poljoprivredu, proizvodnju, usluge i trgovinu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84721531373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Mali brijeg 9, 10362 Kašina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18.718,75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2,1067%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za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2,1067%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60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RALU LOGISTIKA d.o.o. za prijevoz, skladištenje i usluge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95590358666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Gospodarska ulica 11, 10370 Dragošička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20.759,34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2,3363%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za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2,3363%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61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ROTTEX d.o.o. za trgovinu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65735633110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Plitvička 8, 23210 Biograd Na Moru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5.464,68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0,6150%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za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0,6150%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62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SAMPLE CONTROL društvo s ograničenom odgovornošću za usluge i trgovinu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95434893522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Franje Puškarića 18, 10250 Lučko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19.250,00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2,1664%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za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2,1664%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63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SAVEZ GLUHIH I NAGLUHIH GRADA ZAGREBA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25640412631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Kneza Mislava 7, 10000 Zagreb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39.197,96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4,4114%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 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64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ŠIME SAVIĆ ODVJETNIK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51716527278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ILICA 191C, 10000 ZAGREB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2.500,00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0,2814%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za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0,2814%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65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SOLANA PAG, dioničko društvo za proizvodnju, preradu i oplemenjivanje morske soli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34949147151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Svilnobb, 23250 Pag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3.000,00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0,3376%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za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0,3376%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66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Sveučilište u Zagrebu, Prehrambeno-biotehnološki fakultet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47824453867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Pierottijeva 6, 10000 Zagreb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12.310,00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1,3854%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za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1,3854%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lastRenderedPageBreak/>
              <w:t>67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ŠANDOR TRADICIJA jednostavno društvo s ograničenom odgovornošću za usluge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401742199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Nova cesta 4, 10000 Zagreb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4.978,10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0,5602%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 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68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ILIJA ŠARIĆ JAVNI BILJEŽNIK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20682859885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ULICA DR. FRANJE TUĐMANA 8C,(Trg hrvatske bratske zajednice 3 A,Split), 21210 SOLIN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8.422,50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0,9479%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za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0,9479%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69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Javni bilježnik Dijana Šimić, Nikole Tesle 17a, Drniš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10966727285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VUKOVARSKA ULICA 4, 22320 DRNIŠ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1.938,75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0,2182%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za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0,2182%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70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ŠKARE TRADE, d.o.o. za trgovinu i ugostiteljstvo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88448992592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Sarajevska Ulica 64, 21000 Split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17.982,50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2,0238%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za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2,0238%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71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KLIMA ELEKTRO ŠUPE obrt za klimatizaciju i elektro usluge , vl. Željko Šupe, Šibenik, Petra Preradovića 32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95433061508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PETRA PRERADOVIĆA 32, 22000 ŠIBENIK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49.155,00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5,5320%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za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5,5320%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72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Tele2 d.o.o. za telekomunikacijske usluge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70133616033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Ulica grada Vukovara 269D, 10000 Zagreb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2.906,88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0,3271%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 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73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TERMOBIL THERMO KING d. o. o. za trgovinu i servis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21775912231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Pemani, Permani 21B, 51213 Jurdani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1.117,14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0,1257%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za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0,1257%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lastRenderedPageBreak/>
              <w:t>74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Tim BBS d.o.o. za usluge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55337538447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Zdenačka 116, 10291 Zdenci Brdovečki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14.625,00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1,6459%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 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75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TOP AUTOMOTIVE d.o.o. za trgovinu i usluge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14875601208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Slavonska avenija 11B, 10000 Zagreb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1.516,49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0,1707%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 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76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VERUS PROJEKT d.o.o. za projektiranje i nadzor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26453331545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Obala Š. Roka 76, 22000 Šibenik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1.000,00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0,1125%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 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77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VICTUS TRADING SYSTEMS društvo s ograničenom odgovornošću za savjetovanje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26066642914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Nehajska 15, 51000 Rijeka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1.137,50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0,1280%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 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78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VINOPLOD-VINARIJA, dioničko društvo za proizvodnju i prodaju vina, alkoholnih i bezalkoholnih pića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47074146147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Velimira Škorpika 2, 22000 Šibenik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13.504,38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1,5198%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za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1,5198%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79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ZAŠTITAINSPEKT d.o.o. za zaštitu na radu, zaštitu od požara i zaštitu životnog okoliša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28737940650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Adama Reisnera 95a, 31000 Osijek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8.478,84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0,9542%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za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0,9542%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80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ORION-PROM d.o.o. za trgovinu, usluge i uvoz-izvoz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53611903552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Malešnica 20, 10000 Zagreb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4.312,50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0,4853%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 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lastRenderedPageBreak/>
              <w:t>81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ALAN-STJEPKO SORIĆ ODVJETNIK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7608960219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ULICA ANDRIJE ŽAJE 25, BOŽIDARA ADŽIJE 22/2, 10000 ZAGREB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34.375,00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3,8687%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 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b/>
                <w:bCs/>
                <w:sz w:val="22"/>
                <w:szCs w:val="22"/>
              </w:rPr>
            </w:pPr>
            <w:r w:rsidRPr="00A362F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b/>
                <w:bCs/>
                <w:sz w:val="22"/>
                <w:szCs w:val="22"/>
              </w:rPr>
            </w:pPr>
            <w:r w:rsidRPr="00A362F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b/>
                <w:bCs/>
                <w:sz w:val="22"/>
                <w:szCs w:val="22"/>
              </w:rPr>
            </w:pPr>
            <w:r w:rsidRPr="00A362F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b/>
                <w:bCs/>
                <w:sz w:val="22"/>
                <w:szCs w:val="22"/>
              </w:rPr>
            </w:pPr>
            <w:r w:rsidRPr="00A362F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b/>
                <w:bCs/>
                <w:sz w:val="22"/>
                <w:szCs w:val="22"/>
              </w:rPr>
            </w:pPr>
            <w:r w:rsidRPr="00A362FF">
              <w:rPr>
                <w:b/>
                <w:bCs/>
                <w:sz w:val="22"/>
                <w:szCs w:val="22"/>
              </w:rPr>
              <w:t xml:space="preserve">888.550,80   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b/>
                <w:bCs/>
                <w:sz w:val="22"/>
                <w:szCs w:val="22"/>
              </w:rPr>
            </w:pPr>
            <w:r w:rsidRPr="00A362FF">
              <w:rPr>
                <w:b/>
                <w:bCs/>
                <w:sz w:val="22"/>
                <w:szCs w:val="22"/>
              </w:rPr>
              <w:t>100,0000%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b/>
                <w:bCs/>
                <w:sz w:val="22"/>
                <w:szCs w:val="22"/>
              </w:rPr>
            </w:pPr>
            <w:r w:rsidRPr="00A362F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b/>
                <w:bCs/>
                <w:sz w:val="22"/>
                <w:szCs w:val="22"/>
              </w:rPr>
            </w:pPr>
            <w:r w:rsidRPr="00A362FF">
              <w:rPr>
                <w:b/>
                <w:bCs/>
                <w:sz w:val="22"/>
                <w:szCs w:val="22"/>
              </w:rPr>
              <w:t>73,6851%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b/>
                <w:bCs/>
                <w:sz w:val="22"/>
                <w:szCs w:val="22"/>
              </w:rPr>
            </w:pPr>
            <w:r w:rsidRPr="00A362FF">
              <w:rPr>
                <w:b/>
                <w:bCs/>
                <w:sz w:val="22"/>
                <w:szCs w:val="22"/>
              </w:rPr>
              <w:t>0,0000%</w:t>
            </w:r>
          </w:p>
        </w:tc>
      </w:tr>
    </w:tbl>
    <w:p w:rsidRDefault="00A362FF" w:rsidP="00645799" w:rsidR="00A362FF" w:rsidRPr="00645799">
      <w:pPr>
        <w:jc w:val="both"/>
        <w:rPr>
          <w:sz w:val="22"/>
          <w:szCs w:val="22"/>
        </w:rPr>
      </w:pPr>
    </w:p>
    <w:p w:rsidRDefault="00A82935" w:rsidP="004E61B6" w:rsidR="00A82935">
      <w:pPr>
        <w:jc w:val="both"/>
        <w:rPr>
          <w:rFonts w:hAnsi="Arial Black" w:ascii="Arial Black"/>
          <w:sz w:val="22"/>
          <w:szCs w:val="22"/>
        </w:rPr>
      </w:pPr>
    </w:p>
    <w:p w:rsidRDefault="00A362FF" w:rsidP="004E61B6" w:rsidR="00A362FF">
      <w:pPr>
        <w:jc w:val="both"/>
        <w:rPr>
          <w:rFonts w:hAnsi="Arial Black" w:ascii="Arial Black"/>
          <w:sz w:val="22"/>
          <w:szCs w:val="22"/>
        </w:rPr>
      </w:pPr>
    </w:p>
    <w:p w:rsidRDefault="00A362FF" w:rsidP="00A362FF" w:rsidR="00A362FF">
      <w:pPr>
        <w:jc w:val="both"/>
        <w:rPr>
          <w:rFonts w:hAnsi="Arial Black" w:ascii="Arial Black"/>
          <w:sz w:val="22"/>
          <w:szCs w:val="22"/>
        </w:rPr>
      </w:pPr>
    </w:p>
    <w:p w:rsidRDefault="00A362FF" w:rsidP="00A362FF" w:rsidR="00A362FF">
      <w:pPr>
        <w:jc w:val="both"/>
        <w:rPr>
          <w:rFonts w:hAnsi="Arial Black" w:ascii="Arial Black"/>
          <w:sz w:val="22"/>
          <w:szCs w:val="22"/>
        </w:rPr>
      </w:pPr>
      <w:r>
        <w:rPr>
          <w:rFonts w:hAnsi="Arial Black" w:ascii="Arial Black"/>
          <w:sz w:val="22"/>
          <w:szCs w:val="22"/>
        </w:rPr>
        <w:t>4. GRUPA</w:t>
      </w:r>
    </w:p>
    <w:p w:rsidRDefault="00A362FF" w:rsidP="00A362FF" w:rsidR="00A362FF">
      <w:pPr>
        <w:jc w:val="both"/>
        <w:rPr>
          <w:rFonts w:hAnsi="Arial Black" w:ascii="Arial Black"/>
          <w:sz w:val="22"/>
          <w:szCs w:val="22"/>
        </w:rPr>
      </w:pPr>
    </w:p>
    <w:p w:rsidRDefault="00A362FF" w:rsidP="00A362FF" w:rsidR="00A362FF">
      <w:pPr>
        <w:jc w:val="both"/>
        <w:rPr>
          <w:rFonts w:hAnsi="Arial Black" w:ascii="Arial Black"/>
          <w:sz w:val="22"/>
          <w:szCs w:val="22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99"/>
        <w:gridCol w:w="1240"/>
        <w:gridCol w:w="1047"/>
        <w:gridCol w:w="1597"/>
        <w:gridCol w:w="927"/>
        <w:gridCol w:w="803"/>
        <w:gridCol w:w="553"/>
        <w:gridCol w:w="1061"/>
        <w:gridCol w:w="1061"/>
      </w:tblGrid>
      <w:tr w:rsidTr="00A362FF" w:rsidR="00A362FF" w:rsidRPr="00A362FF">
        <w:trPr>
          <w:trHeight w:val="435"/>
        </w:trPr>
        <w:tc>
          <w:tcPr>
            <w:tcW w:type="dxa" w:w="1611"/>
            <w:hideMark/>
          </w:tcPr>
          <w:p w:rsidRDefault="00A362FF" w:rsidP="00A362FF" w:rsidR="00A362FF" w:rsidRPr="00A362FF">
            <w:pPr>
              <w:jc w:val="both"/>
              <w:rPr>
                <w:b/>
                <w:bCs/>
                <w:sz w:val="22"/>
                <w:szCs w:val="22"/>
              </w:rPr>
            </w:pPr>
            <w:r w:rsidRPr="00A362FF">
              <w:rPr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650"/>
            <w:hideMark/>
          </w:tcPr>
          <w:p w:rsidRDefault="00A362FF" w:rsidP="00A362FF" w:rsidR="00A362FF" w:rsidRPr="00A362FF">
            <w:pPr>
              <w:jc w:val="both"/>
              <w:rPr>
                <w:b/>
                <w:bCs/>
                <w:sz w:val="22"/>
                <w:szCs w:val="22"/>
              </w:rPr>
            </w:pPr>
            <w:r w:rsidRPr="00A362FF">
              <w:rPr>
                <w:b/>
                <w:bCs/>
                <w:sz w:val="22"/>
                <w:szCs w:val="22"/>
              </w:rPr>
              <w:t>NAZIV VJEROVNIKA</w:t>
            </w:r>
          </w:p>
        </w:tc>
        <w:tc>
          <w:tcPr>
            <w:tcW w:type="dxa" w:w="1640"/>
            <w:hideMark/>
          </w:tcPr>
          <w:p w:rsidRDefault="00A362FF" w:rsidP="00A362FF" w:rsidR="00A362FF" w:rsidRPr="00A362FF">
            <w:pPr>
              <w:jc w:val="both"/>
              <w:rPr>
                <w:b/>
                <w:bCs/>
                <w:sz w:val="22"/>
                <w:szCs w:val="22"/>
              </w:rPr>
            </w:pPr>
            <w:r w:rsidRPr="00A362FF">
              <w:rPr>
                <w:b/>
                <w:bCs/>
                <w:sz w:val="22"/>
                <w:szCs w:val="22"/>
              </w:rPr>
              <w:t>OIB VJEROVNIKA</w:t>
            </w:r>
          </w:p>
        </w:tc>
        <w:tc>
          <w:tcPr>
            <w:tcW w:type="dxa" w:w="1880"/>
            <w:hideMark/>
          </w:tcPr>
          <w:p w:rsidRDefault="00A362FF" w:rsidP="00A362FF" w:rsidR="00A362FF" w:rsidRPr="00A362FF">
            <w:pPr>
              <w:jc w:val="both"/>
              <w:rPr>
                <w:b/>
                <w:bCs/>
                <w:sz w:val="22"/>
                <w:szCs w:val="22"/>
              </w:rPr>
            </w:pPr>
            <w:r w:rsidRPr="00A362FF">
              <w:rPr>
                <w:b/>
                <w:bCs/>
                <w:sz w:val="22"/>
                <w:szCs w:val="22"/>
              </w:rPr>
              <w:t>Adresa</w:t>
            </w:r>
          </w:p>
        </w:tc>
        <w:tc>
          <w:tcPr>
            <w:tcW w:type="dxa" w:w="1638"/>
            <w:hideMark/>
          </w:tcPr>
          <w:p w:rsidRDefault="00A362FF" w:rsidP="00A362FF" w:rsidR="00A362FF" w:rsidRPr="00A362FF">
            <w:pPr>
              <w:jc w:val="both"/>
              <w:rPr>
                <w:b/>
                <w:bCs/>
                <w:sz w:val="22"/>
                <w:szCs w:val="22"/>
              </w:rPr>
            </w:pPr>
            <w:r w:rsidRPr="00A362FF">
              <w:rPr>
                <w:b/>
                <w:bCs/>
                <w:sz w:val="22"/>
                <w:szCs w:val="22"/>
              </w:rPr>
              <w:t>UTVRĐENI IZNOS TRAŽBINE</w:t>
            </w:r>
          </w:p>
        </w:tc>
        <w:tc>
          <w:tcPr>
            <w:tcW w:type="dxa" w:w="1627"/>
            <w:hideMark/>
          </w:tcPr>
          <w:p w:rsidRDefault="00A362FF" w:rsidP="00A362FF" w:rsidR="00A362FF" w:rsidRPr="00A362FF">
            <w:pPr>
              <w:jc w:val="both"/>
              <w:rPr>
                <w:b/>
                <w:bCs/>
                <w:sz w:val="22"/>
                <w:szCs w:val="22"/>
              </w:rPr>
            </w:pPr>
            <w:r w:rsidRPr="00A362FF">
              <w:rPr>
                <w:b/>
                <w:bCs/>
                <w:sz w:val="22"/>
                <w:szCs w:val="22"/>
              </w:rPr>
              <w:t>POSTO PRAVA GLASA</w:t>
            </w:r>
          </w:p>
        </w:tc>
        <w:tc>
          <w:tcPr>
            <w:tcW w:type="dxa" w:w="1614"/>
            <w:hideMark/>
          </w:tcPr>
          <w:p w:rsidRDefault="00A362FF" w:rsidP="00A362FF" w:rsidR="00A362FF" w:rsidRPr="00A362FF">
            <w:pPr>
              <w:jc w:val="both"/>
              <w:rPr>
                <w:b/>
                <w:bCs/>
                <w:sz w:val="22"/>
                <w:szCs w:val="22"/>
              </w:rPr>
            </w:pPr>
            <w:r w:rsidRPr="00A362FF">
              <w:rPr>
                <w:b/>
                <w:bCs/>
                <w:sz w:val="22"/>
                <w:szCs w:val="22"/>
              </w:rPr>
              <w:t>GLAS</w:t>
            </w:r>
          </w:p>
        </w:tc>
        <w:tc>
          <w:tcPr>
            <w:tcW w:type="dxa" w:w="1640"/>
            <w:hideMark/>
          </w:tcPr>
          <w:p w:rsidRDefault="00A362FF" w:rsidP="00A362FF" w:rsidR="00A362FF" w:rsidRPr="00A362FF">
            <w:pPr>
              <w:jc w:val="both"/>
              <w:rPr>
                <w:b/>
                <w:bCs/>
                <w:sz w:val="22"/>
                <w:szCs w:val="22"/>
              </w:rPr>
            </w:pPr>
            <w:r w:rsidRPr="00A362FF">
              <w:rPr>
                <w:b/>
                <w:bCs/>
                <w:sz w:val="22"/>
                <w:szCs w:val="22"/>
              </w:rPr>
              <w:t>VRIJEDNOSTI ZA</w:t>
            </w:r>
          </w:p>
        </w:tc>
        <w:tc>
          <w:tcPr>
            <w:tcW w:type="dxa" w:w="1640"/>
            <w:hideMark/>
          </w:tcPr>
          <w:p w:rsidRDefault="00A362FF" w:rsidP="00A362FF" w:rsidR="00A362FF" w:rsidRPr="00A362FF">
            <w:pPr>
              <w:jc w:val="both"/>
              <w:rPr>
                <w:b/>
                <w:bCs/>
                <w:sz w:val="22"/>
                <w:szCs w:val="22"/>
              </w:rPr>
            </w:pPr>
            <w:r w:rsidRPr="00A362FF">
              <w:rPr>
                <w:b/>
                <w:bCs/>
                <w:sz w:val="22"/>
                <w:szCs w:val="22"/>
              </w:rPr>
              <w:t>VRIJEDNOSTI PROTIV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11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</w:t>
            </w:r>
          </w:p>
        </w:tc>
        <w:tc>
          <w:tcPr>
            <w:tcW w:type="dxa" w:w="165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ADRIS GRUPA dioničko društvo za upravljanje i ulaganje</w:t>
            </w:r>
          </w:p>
        </w:tc>
        <w:tc>
          <w:tcPr>
            <w:tcW w:type="dxa" w:w="164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82023167977</w:t>
            </w:r>
          </w:p>
        </w:tc>
        <w:tc>
          <w:tcPr>
            <w:tcW w:type="dxa" w:w="188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Vladimira Nazora 1, 52210 Rovinj</w:t>
            </w:r>
          </w:p>
        </w:tc>
        <w:tc>
          <w:tcPr>
            <w:tcW w:type="dxa" w:w="1638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202.398,75</w:t>
            </w:r>
          </w:p>
        </w:tc>
        <w:tc>
          <w:tcPr>
            <w:tcW w:type="dxa" w:w="1627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0,8848%</w:t>
            </w:r>
          </w:p>
        </w:tc>
        <w:tc>
          <w:tcPr>
            <w:tcW w:type="dxa" w:w="1614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 </w:t>
            </w:r>
          </w:p>
        </w:tc>
        <w:tc>
          <w:tcPr>
            <w:tcW w:type="dxa" w:w="164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  <w:tc>
          <w:tcPr>
            <w:tcW w:type="dxa" w:w="164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11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2</w:t>
            </w:r>
          </w:p>
        </w:tc>
        <w:tc>
          <w:tcPr>
            <w:tcW w:type="dxa" w:w="165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CROATIA osiguranje d.d.</w:t>
            </w:r>
          </w:p>
        </w:tc>
        <w:tc>
          <w:tcPr>
            <w:tcW w:type="dxa" w:w="164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26187994862</w:t>
            </w:r>
          </w:p>
        </w:tc>
        <w:tc>
          <w:tcPr>
            <w:tcW w:type="dxa" w:w="188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Vatroslava Jagića 33, 10000 Zagreb</w:t>
            </w:r>
          </w:p>
        </w:tc>
        <w:tc>
          <w:tcPr>
            <w:tcW w:type="dxa" w:w="1638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141.834,75</w:t>
            </w:r>
          </w:p>
        </w:tc>
        <w:tc>
          <w:tcPr>
            <w:tcW w:type="dxa" w:w="1627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0,6201%</w:t>
            </w:r>
          </w:p>
        </w:tc>
        <w:tc>
          <w:tcPr>
            <w:tcW w:type="dxa" w:w="1614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za</w:t>
            </w:r>
          </w:p>
        </w:tc>
        <w:tc>
          <w:tcPr>
            <w:tcW w:type="dxa" w:w="164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0,6201%</w:t>
            </w:r>
          </w:p>
        </w:tc>
        <w:tc>
          <w:tcPr>
            <w:tcW w:type="dxa" w:w="164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11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3</w:t>
            </w:r>
          </w:p>
        </w:tc>
        <w:tc>
          <w:tcPr>
            <w:tcW w:type="dxa" w:w="165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ERSTE FACTORING društvo s ograničenom odgovornošću za factoring</w:t>
            </w:r>
          </w:p>
        </w:tc>
        <w:tc>
          <w:tcPr>
            <w:tcW w:type="dxa" w:w="164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10194059689</w:t>
            </w:r>
          </w:p>
        </w:tc>
        <w:tc>
          <w:tcPr>
            <w:tcW w:type="dxa" w:w="188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Ivana Lučića 2a, 10000 Zagreb</w:t>
            </w:r>
          </w:p>
        </w:tc>
        <w:tc>
          <w:tcPr>
            <w:tcW w:type="dxa" w:w="1638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9.935.925,06</w:t>
            </w:r>
          </w:p>
        </w:tc>
        <w:tc>
          <w:tcPr>
            <w:tcW w:type="dxa" w:w="1627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43,4368%</w:t>
            </w:r>
          </w:p>
        </w:tc>
        <w:tc>
          <w:tcPr>
            <w:tcW w:type="dxa" w:w="1614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za</w:t>
            </w:r>
          </w:p>
        </w:tc>
        <w:tc>
          <w:tcPr>
            <w:tcW w:type="dxa" w:w="164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43,4368%</w:t>
            </w:r>
          </w:p>
        </w:tc>
        <w:tc>
          <w:tcPr>
            <w:tcW w:type="dxa" w:w="164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11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type="dxa" w:w="165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ETI TRADE društvo s ograničenom odgovornošću za proizvodnju, promet roba i usluga</w:t>
            </w:r>
          </w:p>
        </w:tc>
        <w:tc>
          <w:tcPr>
            <w:tcW w:type="dxa" w:w="164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41122391100</w:t>
            </w:r>
          </w:p>
        </w:tc>
        <w:tc>
          <w:tcPr>
            <w:tcW w:type="dxa" w:w="188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Katun Trviški 581, 52000 Pazin</w:t>
            </w:r>
          </w:p>
        </w:tc>
        <w:tc>
          <w:tcPr>
            <w:tcW w:type="dxa" w:w="1638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107.581,25</w:t>
            </w:r>
          </w:p>
        </w:tc>
        <w:tc>
          <w:tcPr>
            <w:tcW w:type="dxa" w:w="1627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0,4703%</w:t>
            </w:r>
          </w:p>
        </w:tc>
        <w:tc>
          <w:tcPr>
            <w:tcW w:type="dxa" w:w="1614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za</w:t>
            </w:r>
          </w:p>
        </w:tc>
        <w:tc>
          <w:tcPr>
            <w:tcW w:type="dxa" w:w="164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0,4703%</w:t>
            </w:r>
          </w:p>
        </w:tc>
        <w:tc>
          <w:tcPr>
            <w:tcW w:type="dxa" w:w="164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11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5</w:t>
            </w:r>
          </w:p>
        </w:tc>
        <w:tc>
          <w:tcPr>
            <w:tcW w:type="dxa" w:w="165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Fine'sa Confidus društvo s ograničenom odgovornošću, kompanija za predfinanciranje</w:t>
            </w:r>
          </w:p>
        </w:tc>
        <w:tc>
          <w:tcPr>
            <w:tcW w:type="dxa" w:w="164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42948677782</w:t>
            </w:r>
          </w:p>
        </w:tc>
        <w:tc>
          <w:tcPr>
            <w:tcW w:type="dxa" w:w="188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Ivana Kukuljevića 25, 42000 Varaždin</w:t>
            </w:r>
          </w:p>
        </w:tc>
        <w:tc>
          <w:tcPr>
            <w:tcW w:type="dxa" w:w="1638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2.057.913,85</w:t>
            </w:r>
          </w:p>
        </w:tc>
        <w:tc>
          <w:tcPr>
            <w:tcW w:type="dxa" w:w="1627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8,9966%</w:t>
            </w:r>
          </w:p>
        </w:tc>
        <w:tc>
          <w:tcPr>
            <w:tcW w:type="dxa" w:w="1614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za</w:t>
            </w:r>
          </w:p>
        </w:tc>
        <w:tc>
          <w:tcPr>
            <w:tcW w:type="dxa" w:w="164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8,9966%</w:t>
            </w:r>
          </w:p>
        </w:tc>
        <w:tc>
          <w:tcPr>
            <w:tcW w:type="dxa" w:w="164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11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6</w:t>
            </w:r>
          </w:p>
        </w:tc>
        <w:tc>
          <w:tcPr>
            <w:tcW w:type="dxa" w:w="165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Fine'sa Credos, dioničko društvo, consulting financijska kompanija razvoja i upravljanja projektima štednje i komercijalnog financiranja</w:t>
            </w:r>
          </w:p>
        </w:tc>
        <w:tc>
          <w:tcPr>
            <w:tcW w:type="dxa" w:w="164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25686975671</w:t>
            </w:r>
          </w:p>
        </w:tc>
        <w:tc>
          <w:tcPr>
            <w:tcW w:type="dxa" w:w="188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Ivana Kukuljevića 25, 42000 Varaždin</w:t>
            </w:r>
          </w:p>
        </w:tc>
        <w:tc>
          <w:tcPr>
            <w:tcW w:type="dxa" w:w="1638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2.252.345,48</w:t>
            </w:r>
          </w:p>
        </w:tc>
        <w:tc>
          <w:tcPr>
            <w:tcW w:type="dxa" w:w="1627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9,8466%</w:t>
            </w:r>
          </w:p>
        </w:tc>
        <w:tc>
          <w:tcPr>
            <w:tcW w:type="dxa" w:w="1614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za</w:t>
            </w:r>
          </w:p>
        </w:tc>
        <w:tc>
          <w:tcPr>
            <w:tcW w:type="dxa" w:w="164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9,8466%</w:t>
            </w:r>
          </w:p>
        </w:tc>
        <w:tc>
          <w:tcPr>
            <w:tcW w:type="dxa" w:w="164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11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7</w:t>
            </w:r>
          </w:p>
        </w:tc>
        <w:tc>
          <w:tcPr>
            <w:tcW w:type="dxa" w:w="165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IVKOVIĆ COMMERCE, društvo s ograničenom odgovornošću za trgovinu i usluge</w:t>
            </w:r>
          </w:p>
        </w:tc>
        <w:tc>
          <w:tcPr>
            <w:tcW w:type="dxa" w:w="164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98285011396</w:t>
            </w:r>
          </w:p>
        </w:tc>
        <w:tc>
          <w:tcPr>
            <w:tcW w:type="dxa" w:w="188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Trondheimska 3, 21000 Split</w:t>
            </w:r>
          </w:p>
        </w:tc>
        <w:tc>
          <w:tcPr>
            <w:tcW w:type="dxa" w:w="1638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188.630,30</w:t>
            </w:r>
          </w:p>
        </w:tc>
        <w:tc>
          <w:tcPr>
            <w:tcW w:type="dxa" w:w="1627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0,8246%</w:t>
            </w:r>
          </w:p>
        </w:tc>
        <w:tc>
          <w:tcPr>
            <w:tcW w:type="dxa" w:w="1614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 </w:t>
            </w:r>
          </w:p>
        </w:tc>
        <w:tc>
          <w:tcPr>
            <w:tcW w:type="dxa" w:w="164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  <w:tc>
          <w:tcPr>
            <w:tcW w:type="dxa" w:w="164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11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8</w:t>
            </w:r>
          </w:p>
        </w:tc>
        <w:tc>
          <w:tcPr>
            <w:tcW w:type="dxa" w:w="165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JAŠKAPACK d.o.o. tvornica valovitog kartona i ambalaže</w:t>
            </w:r>
          </w:p>
        </w:tc>
        <w:tc>
          <w:tcPr>
            <w:tcW w:type="dxa" w:w="164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53994275676</w:t>
            </w:r>
          </w:p>
        </w:tc>
        <w:tc>
          <w:tcPr>
            <w:tcW w:type="dxa" w:w="188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Savska Cesta 1, 10360 Sesvete</w:t>
            </w:r>
          </w:p>
        </w:tc>
        <w:tc>
          <w:tcPr>
            <w:tcW w:type="dxa" w:w="1638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163.156,92</w:t>
            </w:r>
          </w:p>
        </w:tc>
        <w:tc>
          <w:tcPr>
            <w:tcW w:type="dxa" w:w="1627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0,7133%</w:t>
            </w:r>
          </w:p>
        </w:tc>
        <w:tc>
          <w:tcPr>
            <w:tcW w:type="dxa" w:w="1614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za</w:t>
            </w:r>
          </w:p>
        </w:tc>
        <w:tc>
          <w:tcPr>
            <w:tcW w:type="dxa" w:w="164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0,7133%</w:t>
            </w:r>
          </w:p>
        </w:tc>
        <w:tc>
          <w:tcPr>
            <w:tcW w:type="dxa" w:w="164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11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lastRenderedPageBreak/>
              <w:t>9</w:t>
            </w:r>
          </w:p>
        </w:tc>
        <w:tc>
          <w:tcPr>
            <w:tcW w:type="dxa" w:w="165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MVM-KOMAR d.o.o. za proizvodnju, trgovinu i usluge</w:t>
            </w:r>
          </w:p>
        </w:tc>
        <w:tc>
          <w:tcPr>
            <w:tcW w:type="dxa" w:w="164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45654318065</w:t>
            </w:r>
          </w:p>
        </w:tc>
        <w:tc>
          <w:tcPr>
            <w:tcW w:type="dxa" w:w="188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Matije Gupca 31, 49221 Bedekovčina</w:t>
            </w:r>
          </w:p>
        </w:tc>
        <w:tc>
          <w:tcPr>
            <w:tcW w:type="dxa" w:w="1638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185.303,91</w:t>
            </w:r>
          </w:p>
        </w:tc>
        <w:tc>
          <w:tcPr>
            <w:tcW w:type="dxa" w:w="1627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0,8101%</w:t>
            </w:r>
          </w:p>
        </w:tc>
        <w:tc>
          <w:tcPr>
            <w:tcW w:type="dxa" w:w="1614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 </w:t>
            </w:r>
          </w:p>
        </w:tc>
        <w:tc>
          <w:tcPr>
            <w:tcW w:type="dxa" w:w="164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  <w:tc>
          <w:tcPr>
            <w:tcW w:type="dxa" w:w="164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11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10</w:t>
            </w:r>
          </w:p>
        </w:tc>
        <w:tc>
          <w:tcPr>
            <w:tcW w:type="dxa" w:w="165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NACIONALŠPED društvo s ograničenom odgovornošću za špediciju i graditeljstvo</w:t>
            </w:r>
          </w:p>
        </w:tc>
        <w:tc>
          <w:tcPr>
            <w:tcW w:type="dxa" w:w="164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12560061252</w:t>
            </w:r>
          </w:p>
        </w:tc>
        <w:tc>
          <w:tcPr>
            <w:tcW w:type="dxa" w:w="188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Velebitska 21, 21000 Split</w:t>
            </w:r>
          </w:p>
        </w:tc>
        <w:tc>
          <w:tcPr>
            <w:tcW w:type="dxa" w:w="1638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1.477.802,83</w:t>
            </w:r>
          </w:p>
        </w:tc>
        <w:tc>
          <w:tcPr>
            <w:tcW w:type="dxa" w:w="1627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6,4605%</w:t>
            </w:r>
          </w:p>
        </w:tc>
        <w:tc>
          <w:tcPr>
            <w:tcW w:type="dxa" w:w="1614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za</w:t>
            </w:r>
          </w:p>
        </w:tc>
        <w:tc>
          <w:tcPr>
            <w:tcW w:type="dxa" w:w="164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6,4605%</w:t>
            </w:r>
          </w:p>
        </w:tc>
        <w:tc>
          <w:tcPr>
            <w:tcW w:type="dxa" w:w="164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11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11</w:t>
            </w:r>
          </w:p>
        </w:tc>
        <w:tc>
          <w:tcPr>
            <w:tcW w:type="dxa" w:w="165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PODRAVSKI MLIN društvo s ograničenom odgovornošću za preradu i promet žitarica</w:t>
            </w:r>
          </w:p>
        </w:tc>
        <w:tc>
          <w:tcPr>
            <w:tcW w:type="dxa" w:w="164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16527167185</w:t>
            </w:r>
          </w:p>
        </w:tc>
        <w:tc>
          <w:tcPr>
            <w:tcW w:type="dxa" w:w="188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Trg bana Jelačića 6A, 48363 Podravske Sesvete</w:t>
            </w:r>
          </w:p>
        </w:tc>
        <w:tc>
          <w:tcPr>
            <w:tcW w:type="dxa" w:w="1638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140.788,89</w:t>
            </w:r>
          </w:p>
        </w:tc>
        <w:tc>
          <w:tcPr>
            <w:tcW w:type="dxa" w:w="1627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0,6155%</w:t>
            </w:r>
          </w:p>
        </w:tc>
        <w:tc>
          <w:tcPr>
            <w:tcW w:type="dxa" w:w="1614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za</w:t>
            </w:r>
          </w:p>
        </w:tc>
        <w:tc>
          <w:tcPr>
            <w:tcW w:type="dxa" w:w="164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0,6155%</w:t>
            </w:r>
          </w:p>
        </w:tc>
        <w:tc>
          <w:tcPr>
            <w:tcW w:type="dxa" w:w="164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11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12</w:t>
            </w:r>
          </w:p>
        </w:tc>
        <w:tc>
          <w:tcPr>
            <w:tcW w:type="dxa" w:w="165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PUĐA d.o.o. za usluge</w:t>
            </w:r>
          </w:p>
        </w:tc>
        <w:tc>
          <w:tcPr>
            <w:tcW w:type="dxa" w:w="164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72892044648</w:t>
            </w:r>
          </w:p>
        </w:tc>
        <w:tc>
          <w:tcPr>
            <w:tcW w:type="dxa" w:w="188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Čaporice 133, 21240 Čaporice, Trilj</w:t>
            </w:r>
          </w:p>
        </w:tc>
        <w:tc>
          <w:tcPr>
            <w:tcW w:type="dxa" w:w="1638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173.098,25</w:t>
            </w:r>
          </w:p>
        </w:tc>
        <w:tc>
          <w:tcPr>
            <w:tcW w:type="dxa" w:w="1627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0,7567%</w:t>
            </w:r>
          </w:p>
        </w:tc>
        <w:tc>
          <w:tcPr>
            <w:tcW w:type="dxa" w:w="1614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za</w:t>
            </w:r>
          </w:p>
        </w:tc>
        <w:tc>
          <w:tcPr>
            <w:tcW w:type="dxa" w:w="164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0,7567%</w:t>
            </w:r>
          </w:p>
        </w:tc>
        <w:tc>
          <w:tcPr>
            <w:tcW w:type="dxa" w:w="164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11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13</w:t>
            </w:r>
          </w:p>
        </w:tc>
        <w:tc>
          <w:tcPr>
            <w:tcW w:type="dxa" w:w="165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TAMES TRADE društvo s ograničenom odgovornošću za proizvodnju, trgovinu i usluge</w:t>
            </w:r>
          </w:p>
        </w:tc>
        <w:tc>
          <w:tcPr>
            <w:tcW w:type="dxa" w:w="164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25995974566</w:t>
            </w:r>
          </w:p>
        </w:tc>
        <w:tc>
          <w:tcPr>
            <w:tcW w:type="dxa" w:w="188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Slavonska avenija 7, 10000 Zagreb</w:t>
            </w:r>
          </w:p>
        </w:tc>
        <w:tc>
          <w:tcPr>
            <w:tcW w:type="dxa" w:w="1638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2.155.864,70</w:t>
            </w:r>
          </w:p>
        </w:tc>
        <w:tc>
          <w:tcPr>
            <w:tcW w:type="dxa" w:w="1627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9,4248%</w:t>
            </w:r>
          </w:p>
        </w:tc>
        <w:tc>
          <w:tcPr>
            <w:tcW w:type="dxa" w:w="1614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 </w:t>
            </w:r>
          </w:p>
        </w:tc>
        <w:tc>
          <w:tcPr>
            <w:tcW w:type="dxa" w:w="164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  <w:tc>
          <w:tcPr>
            <w:tcW w:type="dxa" w:w="164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11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14</w:t>
            </w:r>
          </w:p>
        </w:tc>
        <w:tc>
          <w:tcPr>
            <w:tcW w:type="dxa" w:w="165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VELPRO - CENTAR društvo s ograničenom odgovornošću za trgovinu i usluge</w:t>
            </w:r>
          </w:p>
        </w:tc>
        <w:tc>
          <w:tcPr>
            <w:tcW w:type="dxa" w:w="164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46660800468</w:t>
            </w:r>
          </w:p>
        </w:tc>
        <w:tc>
          <w:tcPr>
            <w:tcW w:type="dxa" w:w="188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Marijana Čavića 1, 10000 Zagreb</w:t>
            </w:r>
          </w:p>
        </w:tc>
        <w:tc>
          <w:tcPr>
            <w:tcW w:type="dxa" w:w="1638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271.330,10</w:t>
            </w:r>
          </w:p>
        </w:tc>
        <w:tc>
          <w:tcPr>
            <w:tcW w:type="dxa" w:w="1627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1,1862%</w:t>
            </w:r>
          </w:p>
        </w:tc>
        <w:tc>
          <w:tcPr>
            <w:tcW w:type="dxa" w:w="1614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za</w:t>
            </w:r>
          </w:p>
        </w:tc>
        <w:tc>
          <w:tcPr>
            <w:tcW w:type="dxa" w:w="164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1,1862%</w:t>
            </w:r>
          </w:p>
        </w:tc>
        <w:tc>
          <w:tcPr>
            <w:tcW w:type="dxa" w:w="164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11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type="dxa" w:w="165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DANISH CROWN A/S</w:t>
            </w:r>
          </w:p>
        </w:tc>
        <w:tc>
          <w:tcPr>
            <w:tcW w:type="dxa" w:w="164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66939530827</w:t>
            </w:r>
          </w:p>
        </w:tc>
        <w:tc>
          <w:tcPr>
            <w:tcW w:type="dxa" w:w="188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MARSVEJ 43, 8960 RANDERS</w:t>
            </w:r>
          </w:p>
        </w:tc>
        <w:tc>
          <w:tcPr>
            <w:tcW w:type="dxa" w:w="1638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337.795,81</w:t>
            </w:r>
          </w:p>
        </w:tc>
        <w:tc>
          <w:tcPr>
            <w:tcW w:type="dxa" w:w="1627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1,4767%</w:t>
            </w:r>
          </w:p>
        </w:tc>
        <w:tc>
          <w:tcPr>
            <w:tcW w:type="dxa" w:w="1614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protiv</w:t>
            </w:r>
          </w:p>
        </w:tc>
        <w:tc>
          <w:tcPr>
            <w:tcW w:type="dxa" w:w="164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  <w:tc>
          <w:tcPr>
            <w:tcW w:type="dxa" w:w="164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1,4767%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11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16</w:t>
            </w:r>
          </w:p>
        </w:tc>
        <w:tc>
          <w:tcPr>
            <w:tcW w:type="dxa" w:w="165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GEBRÜDER FÖRSTER GMBH</w:t>
            </w:r>
          </w:p>
        </w:tc>
        <w:tc>
          <w:tcPr>
            <w:tcW w:type="dxa" w:w="164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20410196206</w:t>
            </w:r>
          </w:p>
        </w:tc>
        <w:tc>
          <w:tcPr>
            <w:tcW w:type="dxa" w:w="188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EICHENDORFFSTRASSE 13, 97947 GRÜNSFELD</w:t>
            </w:r>
          </w:p>
        </w:tc>
        <w:tc>
          <w:tcPr>
            <w:tcW w:type="dxa" w:w="1638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1.109.334,21</w:t>
            </w:r>
          </w:p>
        </w:tc>
        <w:tc>
          <w:tcPr>
            <w:tcW w:type="dxa" w:w="1627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4,8497%</w:t>
            </w:r>
          </w:p>
        </w:tc>
        <w:tc>
          <w:tcPr>
            <w:tcW w:type="dxa" w:w="1614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za</w:t>
            </w:r>
          </w:p>
        </w:tc>
        <w:tc>
          <w:tcPr>
            <w:tcW w:type="dxa" w:w="164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4,8497%</w:t>
            </w:r>
          </w:p>
        </w:tc>
        <w:tc>
          <w:tcPr>
            <w:tcW w:type="dxa" w:w="164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11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17</w:t>
            </w:r>
          </w:p>
        </w:tc>
        <w:tc>
          <w:tcPr>
            <w:tcW w:type="dxa" w:w="165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LAMEX FOODS B.V.</w:t>
            </w:r>
          </w:p>
        </w:tc>
        <w:tc>
          <w:tcPr>
            <w:tcW w:type="dxa" w:w="164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80110075629</w:t>
            </w:r>
          </w:p>
        </w:tc>
        <w:tc>
          <w:tcPr>
            <w:tcW w:type="dxa" w:w="188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KOOPMANSLAAN 31/4, 7005 DOETINCHEM</w:t>
            </w:r>
          </w:p>
        </w:tc>
        <w:tc>
          <w:tcPr>
            <w:tcW w:type="dxa" w:w="1638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604.282,89</w:t>
            </w:r>
          </w:p>
        </w:tc>
        <w:tc>
          <w:tcPr>
            <w:tcW w:type="dxa" w:w="1627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2,6417%</w:t>
            </w:r>
          </w:p>
        </w:tc>
        <w:tc>
          <w:tcPr>
            <w:tcW w:type="dxa" w:w="1614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protiv</w:t>
            </w:r>
          </w:p>
        </w:tc>
        <w:tc>
          <w:tcPr>
            <w:tcW w:type="dxa" w:w="164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  <w:tc>
          <w:tcPr>
            <w:tcW w:type="dxa" w:w="164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2,6417%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11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18</w:t>
            </w:r>
          </w:p>
        </w:tc>
        <w:tc>
          <w:tcPr>
            <w:tcW w:type="dxa" w:w="165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LAMEX FOODS INC</w:t>
            </w:r>
          </w:p>
        </w:tc>
        <w:tc>
          <w:tcPr>
            <w:tcW w:type="dxa" w:w="164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 xml:space="preserve">           </w:t>
            </w:r>
          </w:p>
        </w:tc>
        <w:tc>
          <w:tcPr>
            <w:tcW w:type="dxa" w:w="188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8500 NORMAND LAKE BLVD, suite 1150, MN 55437 BLOOMINGTON</w:t>
            </w:r>
          </w:p>
        </w:tc>
        <w:tc>
          <w:tcPr>
            <w:tcW w:type="dxa" w:w="1638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286.060,36</w:t>
            </w:r>
          </w:p>
        </w:tc>
        <w:tc>
          <w:tcPr>
            <w:tcW w:type="dxa" w:w="1627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1,2506%</w:t>
            </w:r>
          </w:p>
        </w:tc>
        <w:tc>
          <w:tcPr>
            <w:tcW w:type="dxa" w:w="1614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za</w:t>
            </w:r>
          </w:p>
        </w:tc>
        <w:tc>
          <w:tcPr>
            <w:tcW w:type="dxa" w:w="164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1,2506%</w:t>
            </w:r>
          </w:p>
        </w:tc>
        <w:tc>
          <w:tcPr>
            <w:tcW w:type="dxa" w:w="164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11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19</w:t>
            </w:r>
          </w:p>
        </w:tc>
        <w:tc>
          <w:tcPr>
            <w:tcW w:type="dxa" w:w="165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LAMEX FOODS IRELAND LTD</w:t>
            </w:r>
          </w:p>
        </w:tc>
        <w:tc>
          <w:tcPr>
            <w:tcW w:type="dxa" w:w="164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31371065725</w:t>
            </w:r>
          </w:p>
        </w:tc>
        <w:tc>
          <w:tcPr>
            <w:tcW w:type="dxa" w:w="188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CASTLE LANE, RIVER HOUSEBB, BT51 3DP COLERAINE</w:t>
            </w:r>
          </w:p>
        </w:tc>
        <w:tc>
          <w:tcPr>
            <w:tcW w:type="dxa" w:w="1638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145.346,34</w:t>
            </w:r>
          </w:p>
        </w:tc>
        <w:tc>
          <w:tcPr>
            <w:tcW w:type="dxa" w:w="1627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0,6354%</w:t>
            </w:r>
          </w:p>
        </w:tc>
        <w:tc>
          <w:tcPr>
            <w:tcW w:type="dxa" w:w="1614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za</w:t>
            </w:r>
          </w:p>
        </w:tc>
        <w:tc>
          <w:tcPr>
            <w:tcW w:type="dxa" w:w="164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0,6354%</w:t>
            </w:r>
          </w:p>
        </w:tc>
        <w:tc>
          <w:tcPr>
            <w:tcW w:type="dxa" w:w="164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11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20</w:t>
            </w:r>
          </w:p>
        </w:tc>
        <w:tc>
          <w:tcPr>
            <w:tcW w:type="dxa" w:w="165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LAMEX FOODS UK LIMITED</w:t>
            </w:r>
          </w:p>
        </w:tc>
        <w:tc>
          <w:tcPr>
            <w:tcW w:type="dxa" w:w="164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75707051396</w:t>
            </w:r>
          </w:p>
        </w:tc>
        <w:tc>
          <w:tcPr>
            <w:tcW w:type="dxa" w:w="188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GREAT CAMBRIDGE ROAD, TURNFORD PLACEBB, EN10 6NH TURNFORD</w:t>
            </w:r>
          </w:p>
        </w:tc>
        <w:tc>
          <w:tcPr>
            <w:tcW w:type="dxa" w:w="1638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218.962,37</w:t>
            </w:r>
          </w:p>
        </w:tc>
        <w:tc>
          <w:tcPr>
            <w:tcW w:type="dxa" w:w="1627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0,9572%</w:t>
            </w:r>
          </w:p>
        </w:tc>
        <w:tc>
          <w:tcPr>
            <w:tcW w:type="dxa" w:w="1614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za</w:t>
            </w:r>
          </w:p>
        </w:tc>
        <w:tc>
          <w:tcPr>
            <w:tcW w:type="dxa" w:w="164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0,9572%</w:t>
            </w:r>
          </w:p>
        </w:tc>
        <w:tc>
          <w:tcPr>
            <w:tcW w:type="dxa" w:w="164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11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21</w:t>
            </w:r>
          </w:p>
        </w:tc>
        <w:tc>
          <w:tcPr>
            <w:tcW w:type="dxa" w:w="165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R+V ALLGEMEINE VERSICHERUNG AG, NIEDERLASSUNG ÖSTERREICH</w:t>
            </w:r>
          </w:p>
        </w:tc>
        <w:tc>
          <w:tcPr>
            <w:tcW w:type="dxa" w:w="164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24868537961</w:t>
            </w:r>
          </w:p>
        </w:tc>
        <w:tc>
          <w:tcPr>
            <w:tcW w:type="dxa" w:w="188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WILHELMSTRASSE 68, 1120 BEČ</w:t>
            </w:r>
          </w:p>
        </w:tc>
        <w:tc>
          <w:tcPr>
            <w:tcW w:type="dxa" w:w="1638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148.021,16</w:t>
            </w:r>
          </w:p>
        </w:tc>
        <w:tc>
          <w:tcPr>
            <w:tcW w:type="dxa" w:w="1627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0,6471%</w:t>
            </w:r>
          </w:p>
        </w:tc>
        <w:tc>
          <w:tcPr>
            <w:tcW w:type="dxa" w:w="1614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za</w:t>
            </w:r>
          </w:p>
        </w:tc>
        <w:tc>
          <w:tcPr>
            <w:tcW w:type="dxa" w:w="164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0,6471%</w:t>
            </w:r>
          </w:p>
        </w:tc>
        <w:tc>
          <w:tcPr>
            <w:tcW w:type="dxa" w:w="164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11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type="dxa" w:w="165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SALUMIFICIO SAN MICHELE-S.P.A.</w:t>
            </w:r>
          </w:p>
        </w:tc>
        <w:tc>
          <w:tcPr>
            <w:tcW w:type="dxa" w:w="164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48151321149</w:t>
            </w:r>
          </w:p>
        </w:tc>
        <w:tc>
          <w:tcPr>
            <w:tcW w:type="dxa" w:w="188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VIA PALLAVICINA 11, 26010 OFFANENGO</w:t>
            </w:r>
          </w:p>
        </w:tc>
        <w:tc>
          <w:tcPr>
            <w:tcW w:type="dxa" w:w="1638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254.397,58</w:t>
            </w:r>
          </w:p>
        </w:tc>
        <w:tc>
          <w:tcPr>
            <w:tcW w:type="dxa" w:w="1627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1,1121%</w:t>
            </w:r>
          </w:p>
        </w:tc>
        <w:tc>
          <w:tcPr>
            <w:tcW w:type="dxa" w:w="1614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za</w:t>
            </w:r>
          </w:p>
        </w:tc>
        <w:tc>
          <w:tcPr>
            <w:tcW w:type="dxa" w:w="164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1,1121%</w:t>
            </w:r>
          </w:p>
        </w:tc>
        <w:tc>
          <w:tcPr>
            <w:tcW w:type="dxa" w:w="164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11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23</w:t>
            </w:r>
          </w:p>
        </w:tc>
        <w:tc>
          <w:tcPr>
            <w:tcW w:type="dxa" w:w="165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VAN ROOI MEAT B.V.</w:t>
            </w:r>
          </w:p>
        </w:tc>
        <w:tc>
          <w:tcPr>
            <w:tcW w:type="dxa" w:w="164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89558717425</w:t>
            </w:r>
          </w:p>
        </w:tc>
        <w:tc>
          <w:tcPr>
            <w:tcW w:type="dxa" w:w="188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ROGGEDIJK 4, 5704 HELMOND</w:t>
            </w:r>
          </w:p>
        </w:tc>
        <w:tc>
          <w:tcPr>
            <w:tcW w:type="dxa" w:w="1638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316.252,45</w:t>
            </w:r>
          </w:p>
        </w:tc>
        <w:tc>
          <w:tcPr>
            <w:tcW w:type="dxa" w:w="1627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1,3826%</w:t>
            </w:r>
          </w:p>
        </w:tc>
        <w:tc>
          <w:tcPr>
            <w:tcW w:type="dxa" w:w="1614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protiv</w:t>
            </w:r>
          </w:p>
        </w:tc>
        <w:tc>
          <w:tcPr>
            <w:tcW w:type="dxa" w:w="164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  <w:tc>
          <w:tcPr>
            <w:tcW w:type="dxa" w:w="164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1,3826%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11"/>
            <w:hideMark/>
          </w:tcPr>
          <w:p w:rsidRDefault="00A362FF" w:rsidP="00A362FF" w:rsidR="00A362FF" w:rsidRPr="00A362FF">
            <w:pPr>
              <w:jc w:val="both"/>
              <w:rPr>
                <w:b/>
                <w:bCs/>
                <w:sz w:val="22"/>
                <w:szCs w:val="22"/>
              </w:rPr>
            </w:pPr>
            <w:r w:rsidRPr="00A362F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type="dxa" w:w="1650"/>
            <w:hideMark/>
          </w:tcPr>
          <w:p w:rsidRDefault="00A362FF" w:rsidP="00A362FF" w:rsidR="00A362FF" w:rsidRPr="00A362FF">
            <w:pPr>
              <w:jc w:val="both"/>
              <w:rPr>
                <w:b/>
                <w:bCs/>
                <w:sz w:val="22"/>
                <w:szCs w:val="22"/>
              </w:rPr>
            </w:pPr>
            <w:r w:rsidRPr="00A362F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type="dxa" w:w="1640"/>
            <w:hideMark/>
          </w:tcPr>
          <w:p w:rsidRDefault="00A362FF" w:rsidP="00A362FF" w:rsidR="00A362FF" w:rsidRPr="00A362FF">
            <w:pPr>
              <w:jc w:val="both"/>
              <w:rPr>
                <w:b/>
                <w:bCs/>
                <w:sz w:val="22"/>
                <w:szCs w:val="22"/>
              </w:rPr>
            </w:pPr>
            <w:r w:rsidRPr="00A362F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type="dxa" w:w="1880"/>
            <w:hideMark/>
          </w:tcPr>
          <w:p w:rsidRDefault="00A362FF" w:rsidP="00A362FF" w:rsidR="00A362FF" w:rsidRPr="00A362FF">
            <w:pPr>
              <w:jc w:val="both"/>
              <w:rPr>
                <w:b/>
                <w:bCs/>
                <w:sz w:val="22"/>
                <w:szCs w:val="22"/>
              </w:rPr>
            </w:pPr>
            <w:r w:rsidRPr="00A362F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type="dxa" w:w="1638"/>
            <w:hideMark/>
          </w:tcPr>
          <w:p w:rsidRDefault="00A362FF" w:rsidP="00A362FF" w:rsidR="00A362FF" w:rsidRPr="00A362FF">
            <w:pPr>
              <w:jc w:val="both"/>
              <w:rPr>
                <w:b/>
                <w:bCs/>
                <w:sz w:val="22"/>
                <w:szCs w:val="22"/>
              </w:rPr>
            </w:pPr>
            <w:r w:rsidRPr="00A362FF">
              <w:rPr>
                <w:b/>
                <w:bCs/>
                <w:sz w:val="22"/>
                <w:szCs w:val="22"/>
              </w:rPr>
              <w:t xml:space="preserve">22.874.428,21   </w:t>
            </w:r>
          </w:p>
        </w:tc>
        <w:tc>
          <w:tcPr>
            <w:tcW w:type="dxa" w:w="1627"/>
            <w:hideMark/>
          </w:tcPr>
          <w:p w:rsidRDefault="00A362FF" w:rsidP="00A362FF" w:rsidR="00A362FF" w:rsidRPr="00A362FF">
            <w:pPr>
              <w:jc w:val="both"/>
              <w:rPr>
                <w:b/>
                <w:bCs/>
                <w:sz w:val="22"/>
                <w:szCs w:val="22"/>
              </w:rPr>
            </w:pPr>
            <w:r w:rsidRPr="00A362FF">
              <w:rPr>
                <w:b/>
                <w:bCs/>
                <w:sz w:val="22"/>
                <w:szCs w:val="22"/>
              </w:rPr>
              <w:t>100,0000%</w:t>
            </w:r>
          </w:p>
        </w:tc>
        <w:tc>
          <w:tcPr>
            <w:tcW w:type="dxa" w:w="1614"/>
            <w:hideMark/>
          </w:tcPr>
          <w:p w:rsidRDefault="00A362FF" w:rsidP="00A362FF" w:rsidR="00A362FF" w:rsidRPr="00A362FF">
            <w:pPr>
              <w:jc w:val="both"/>
              <w:rPr>
                <w:b/>
                <w:bCs/>
                <w:sz w:val="22"/>
                <w:szCs w:val="22"/>
              </w:rPr>
            </w:pPr>
            <w:r w:rsidRPr="00A362F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type="dxa" w:w="1640"/>
            <w:hideMark/>
          </w:tcPr>
          <w:p w:rsidRDefault="00A362FF" w:rsidP="00A362FF" w:rsidR="00A362FF" w:rsidRPr="00A362FF">
            <w:pPr>
              <w:jc w:val="both"/>
              <w:rPr>
                <w:b/>
                <w:bCs/>
                <w:sz w:val="22"/>
                <w:szCs w:val="22"/>
              </w:rPr>
            </w:pPr>
            <w:r w:rsidRPr="00A362FF">
              <w:rPr>
                <w:b/>
                <w:bCs/>
                <w:sz w:val="22"/>
                <w:szCs w:val="22"/>
              </w:rPr>
              <w:t>82,5546%</w:t>
            </w:r>
          </w:p>
        </w:tc>
        <w:tc>
          <w:tcPr>
            <w:tcW w:type="dxa" w:w="1640"/>
            <w:hideMark/>
          </w:tcPr>
          <w:p w:rsidRDefault="00A362FF" w:rsidP="00A362FF" w:rsidR="00A362FF" w:rsidRPr="00A362FF">
            <w:pPr>
              <w:jc w:val="both"/>
              <w:rPr>
                <w:b/>
                <w:bCs/>
                <w:sz w:val="22"/>
                <w:szCs w:val="22"/>
              </w:rPr>
            </w:pPr>
            <w:r w:rsidRPr="00A362FF">
              <w:rPr>
                <w:b/>
                <w:bCs/>
                <w:sz w:val="22"/>
                <w:szCs w:val="22"/>
              </w:rPr>
              <w:t>5,5010%</w:t>
            </w:r>
          </w:p>
        </w:tc>
      </w:tr>
    </w:tbl>
    <w:p w:rsidRDefault="00A362FF" w:rsidP="00A362FF" w:rsidR="00A362FF">
      <w:pPr>
        <w:jc w:val="both"/>
        <w:rPr>
          <w:sz w:val="22"/>
          <w:szCs w:val="22"/>
        </w:rPr>
      </w:pPr>
    </w:p>
    <w:p w:rsidRDefault="00A362FF" w:rsidP="00A362FF" w:rsidR="00A362FF">
      <w:pPr>
        <w:jc w:val="both"/>
        <w:rPr>
          <w:sz w:val="22"/>
          <w:szCs w:val="22"/>
        </w:rPr>
      </w:pPr>
    </w:p>
    <w:p w:rsidRDefault="00A362FF" w:rsidP="00A362FF" w:rsidR="00A362FF">
      <w:pPr>
        <w:jc w:val="both"/>
        <w:rPr>
          <w:sz w:val="22"/>
          <w:szCs w:val="22"/>
        </w:rPr>
      </w:pPr>
    </w:p>
    <w:p w:rsidRDefault="00A362FF" w:rsidP="00A362FF" w:rsidR="00A362FF" w:rsidRPr="00A362FF">
      <w:pPr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5. </w:t>
      </w:r>
      <w:r w:rsidRPr="00A362FF">
        <w:rPr>
          <w:sz w:val="22"/>
          <w:szCs w:val="22"/>
        </w:rPr>
        <w:t>GRUPA</w:t>
      </w:r>
    </w:p>
    <w:p w:rsidRDefault="00A362FF" w:rsidP="00A362FF" w:rsidR="00A362FF">
      <w:pPr>
        <w:jc w:val="both"/>
        <w:rPr>
          <w:sz w:val="22"/>
          <w:szCs w:val="22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108"/>
        <w:gridCol w:w="1289"/>
        <w:gridCol w:w="1130"/>
        <w:gridCol w:w="1078"/>
        <w:gridCol w:w="942"/>
        <w:gridCol w:w="862"/>
        <w:gridCol w:w="587"/>
        <w:gridCol w:w="1146"/>
        <w:gridCol w:w="1146"/>
      </w:tblGrid>
      <w:tr w:rsidTr="00A362FF" w:rsidR="00A362FF" w:rsidRPr="00A362FF">
        <w:trPr>
          <w:trHeight w:val="435"/>
        </w:trPr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b/>
                <w:bCs/>
                <w:sz w:val="22"/>
                <w:szCs w:val="22"/>
              </w:rPr>
            </w:pPr>
            <w:r w:rsidRPr="00A362FF">
              <w:rPr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b/>
                <w:bCs/>
                <w:sz w:val="22"/>
                <w:szCs w:val="22"/>
              </w:rPr>
            </w:pPr>
            <w:r w:rsidRPr="00A362FF">
              <w:rPr>
                <w:b/>
                <w:bCs/>
                <w:sz w:val="22"/>
                <w:szCs w:val="22"/>
              </w:rPr>
              <w:t>NAZIV VJEROVNIKA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b/>
                <w:bCs/>
                <w:sz w:val="22"/>
                <w:szCs w:val="22"/>
              </w:rPr>
            </w:pPr>
            <w:r w:rsidRPr="00A362FF">
              <w:rPr>
                <w:b/>
                <w:bCs/>
                <w:sz w:val="22"/>
                <w:szCs w:val="22"/>
              </w:rPr>
              <w:t>OIB VJEROVNIKA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b/>
                <w:bCs/>
                <w:sz w:val="22"/>
                <w:szCs w:val="22"/>
              </w:rPr>
            </w:pPr>
            <w:r w:rsidRPr="00A362FF">
              <w:rPr>
                <w:b/>
                <w:bCs/>
                <w:sz w:val="22"/>
                <w:szCs w:val="22"/>
              </w:rPr>
              <w:t>Adresa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b/>
                <w:bCs/>
                <w:sz w:val="22"/>
                <w:szCs w:val="22"/>
              </w:rPr>
            </w:pPr>
            <w:r w:rsidRPr="00A362FF">
              <w:rPr>
                <w:b/>
                <w:bCs/>
                <w:sz w:val="22"/>
                <w:szCs w:val="22"/>
              </w:rPr>
              <w:t>UTVRĐENI IZNOS TRAŽBINE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b/>
                <w:bCs/>
                <w:sz w:val="22"/>
                <w:szCs w:val="22"/>
              </w:rPr>
            </w:pPr>
            <w:r w:rsidRPr="00A362FF">
              <w:rPr>
                <w:b/>
                <w:bCs/>
                <w:sz w:val="22"/>
                <w:szCs w:val="22"/>
              </w:rPr>
              <w:t>POSTO PRAVA GLASA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b/>
                <w:bCs/>
                <w:sz w:val="22"/>
                <w:szCs w:val="22"/>
              </w:rPr>
            </w:pPr>
            <w:r w:rsidRPr="00A362FF">
              <w:rPr>
                <w:b/>
                <w:bCs/>
                <w:sz w:val="22"/>
                <w:szCs w:val="22"/>
              </w:rPr>
              <w:t>GLAS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b/>
                <w:bCs/>
                <w:sz w:val="22"/>
                <w:szCs w:val="22"/>
              </w:rPr>
            </w:pPr>
            <w:r w:rsidRPr="00A362FF">
              <w:rPr>
                <w:b/>
                <w:bCs/>
                <w:sz w:val="22"/>
                <w:szCs w:val="22"/>
              </w:rPr>
              <w:t>VRIJEDNOSTI ZA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b/>
                <w:bCs/>
                <w:sz w:val="22"/>
                <w:szCs w:val="22"/>
              </w:rPr>
            </w:pPr>
            <w:r w:rsidRPr="00A362FF">
              <w:rPr>
                <w:b/>
                <w:bCs/>
                <w:sz w:val="22"/>
                <w:szCs w:val="22"/>
              </w:rPr>
              <w:t>VRIJEDNOSTI PROTIV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BKS BANK AG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61436608168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Rijeka, Mljekarski trg 3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137,5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1,3725%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 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2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ČISTOĆA, usluge održavanja čistoće d.o.o.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84923155727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Ulica Stjepana Radića 33, 23000 Zadar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523,29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5,2235%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za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5,2235%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3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GRAD ZADAR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9933651854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Narodni trg 1, 23000 Zadar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968,4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9,6666%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za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9,6666%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GRAD ZAGREB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61817894937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Trg Stjepana Radića 1, 10000 Zagreb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894,07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8,9247%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 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5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HP - Hrvatska pošta d.d.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87311810356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Jurišićeva 13, 10000 Zagreb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127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1,2677%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 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6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KOMUNALNO PODUZEĆE, društvo s ograničenom odgovornošću za vodoopskrbu, odvodnju i pročišćavanje otpadnih voda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33813961569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Trg Oluje 5. kolovoza 1995. kbr.9, 22300 Knin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291,59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2,9107%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za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2,9107%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7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VODOVOD I KANALIZACIJA, društvo s ograničenom odgovornošću za vodoopskrbu, odvodnju i pročišćavanje otpadnih voda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56826138353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Biokovska 3, 21000 Split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159,32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1,5903%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za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1,5903%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8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AUTO KUĆA GAŠPEROV d.o.o. za trgovinu i usluge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83513335541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Kralja Stjepana Držislava 7, 21000 Split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12,2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0,1218%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za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0,1218%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9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" MARIO " TRGOVAČKI OBRT, JOSO BARIŠIĆ , PETRINJA, BOGOSLA</w:t>
            </w:r>
            <w:r w:rsidRPr="00A362FF">
              <w:rPr>
                <w:sz w:val="22"/>
                <w:szCs w:val="22"/>
              </w:rPr>
              <w:lastRenderedPageBreak/>
              <w:t>VA ŠULEKA 3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lastRenderedPageBreak/>
              <w:t>9041564041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BOGOSLAVA ŠULEKA 3, 44250 PETRINJA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285,00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2,8449%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 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FRANCK prehrambena industrija, dioničko društvo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7676693758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Vodovodna 20, 10000 Zagreb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418,75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4,1800%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za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4,1800%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11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Proizvodno-trgovački obrt "IGP", vl. Tomislav Laušić, Split, Ćirila i Metoda 35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40477029940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PIŠĆINE 27, 21312 PODSTRANA-SITA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450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4,4919%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za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4,4919%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12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PROBUS KONZALTING-INŽENJERING Grupa d.o.o. za trgovinu i usluge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29092542455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Novo Selo Palanjačko, Kutinska 15, 44000 Sisak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787,5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7,8609%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za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7,8609%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13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PRVO PLINARSKO DRUŠTVO - DISTRIBUCIJA PLINA d.o.o.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51543249867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K.A.Stepinca 27, 32000 Vukovar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922,3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9,2065%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za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9,2065%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14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ROT-SINERGIJA d.o.o. za gradnju i brodogradnju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68584395381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Slavićeva 15, 21000 Split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232,00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2,3158%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 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15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SAMČOVIĆ društvo s ograničenom odgovornošću za proizvodnju i trgovinu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9340422225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Put Garaca 2, 21260 Donji Proložac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435,75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4,3497%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za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4,3497%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lastRenderedPageBreak/>
              <w:t>16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SJAJ METAL društvo s ograničenom odgovornošću za proizvodnju, trgovinu i usluge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43429097452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Karlović Vinka 39, 40000 Nedelišće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920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9,1835%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za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9,1835%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17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TEHNIČAR-KOPIRNI CENTAR, d.o.o. za usluge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503876202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Karamanova 1, 21000 Split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584,84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5,8379%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za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5,8379%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18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TOMMY društvo s ograničenom odgovornošću za trgovinu, turizam i ugostiteljstvo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278260010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Domovinskog rata 93, 21000 Split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78,94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0,7880%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 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19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VIMA, društvo s ograničenom odgovornošću, za izvoz-uvoz, proizvodnju, marketing, turizam, ugostiteljstvo, informatiku, trgovinu na veliko i malo, transport, šport i rekreaciju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38556643495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Benkovačka Ulica 3, 21000 Split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562,5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5,6149%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za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5,6149%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20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 xml:space="preserve">ZAGREBŠPED, društvo s ograničenom odgovornošću, međunarodna špedicija, </w:t>
            </w:r>
            <w:r w:rsidRPr="00A362FF">
              <w:rPr>
                <w:sz w:val="22"/>
                <w:szCs w:val="22"/>
              </w:rPr>
              <w:lastRenderedPageBreak/>
              <w:t>unutrašnja i vanjska trgovina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lastRenderedPageBreak/>
              <w:t>2573674713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Vodovodna 20a, 10000 Zagreb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227,00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2,2659%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za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2,2659%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noWrap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lastRenderedPageBreak/>
              <w:t>21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 xml:space="preserve">MINISTARSTVO POLJOPRIVREDE 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76767369197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Ulica grada Vukovara 78, 10000 Zagreb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1.000,00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9,9821%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 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sz w:val="22"/>
                <w:szCs w:val="22"/>
              </w:rPr>
            </w:pPr>
            <w:r w:rsidRPr="00A362FF">
              <w:rPr>
                <w:sz w:val="22"/>
                <w:szCs w:val="22"/>
              </w:rPr>
              <w:t>0,0000%</w:t>
            </w:r>
          </w:p>
        </w:tc>
      </w:tr>
      <w:tr w:rsidTr="00A362FF" w:rsidR="00A362FF" w:rsidRPr="00A362FF">
        <w:trPr>
          <w:trHeight w:val="1602"/>
        </w:trPr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b/>
                <w:bCs/>
                <w:sz w:val="22"/>
                <w:szCs w:val="22"/>
              </w:rPr>
            </w:pPr>
            <w:r w:rsidRPr="00A362F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b/>
                <w:bCs/>
                <w:sz w:val="22"/>
                <w:szCs w:val="22"/>
              </w:rPr>
            </w:pPr>
            <w:r w:rsidRPr="00A362F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b/>
                <w:bCs/>
                <w:sz w:val="22"/>
                <w:szCs w:val="22"/>
              </w:rPr>
            </w:pPr>
            <w:r w:rsidRPr="00A362F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b/>
                <w:bCs/>
                <w:sz w:val="22"/>
                <w:szCs w:val="22"/>
              </w:rPr>
            </w:pPr>
            <w:r w:rsidRPr="00A362F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b/>
                <w:bCs/>
                <w:sz w:val="22"/>
                <w:szCs w:val="22"/>
              </w:rPr>
            </w:pPr>
            <w:r w:rsidRPr="00A362FF">
              <w:rPr>
                <w:b/>
                <w:bCs/>
                <w:sz w:val="22"/>
                <w:szCs w:val="22"/>
              </w:rPr>
              <w:t xml:space="preserve">10.017,95   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b/>
                <w:bCs/>
                <w:sz w:val="22"/>
                <w:szCs w:val="22"/>
              </w:rPr>
            </w:pPr>
            <w:r w:rsidRPr="00A362FF">
              <w:rPr>
                <w:b/>
                <w:bCs/>
                <w:sz w:val="22"/>
                <w:szCs w:val="22"/>
              </w:rPr>
              <w:t>100,0000%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b/>
                <w:bCs/>
                <w:sz w:val="22"/>
                <w:szCs w:val="22"/>
              </w:rPr>
            </w:pPr>
            <w:r w:rsidRPr="00A362F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b/>
                <w:bCs/>
                <w:sz w:val="22"/>
                <w:szCs w:val="22"/>
              </w:rPr>
            </w:pPr>
            <w:r w:rsidRPr="00A362FF">
              <w:rPr>
                <w:b/>
                <w:bCs/>
                <w:sz w:val="22"/>
                <w:szCs w:val="22"/>
              </w:rPr>
              <w:t>72,5043%</w:t>
            </w:r>
          </w:p>
        </w:tc>
        <w:tc>
          <w:tcPr>
            <w:tcW w:type="dxa" w:w="1660"/>
            <w:hideMark/>
          </w:tcPr>
          <w:p w:rsidRDefault="00A362FF" w:rsidP="00A362FF" w:rsidR="00A362FF" w:rsidRPr="00A362FF">
            <w:pPr>
              <w:jc w:val="both"/>
              <w:rPr>
                <w:b/>
                <w:bCs/>
                <w:sz w:val="22"/>
                <w:szCs w:val="22"/>
              </w:rPr>
            </w:pPr>
            <w:r w:rsidRPr="00A362FF">
              <w:rPr>
                <w:b/>
                <w:bCs/>
                <w:sz w:val="22"/>
                <w:szCs w:val="22"/>
              </w:rPr>
              <w:t>0,0000%</w:t>
            </w:r>
          </w:p>
        </w:tc>
      </w:tr>
    </w:tbl>
    <w:p w:rsidRDefault="00A362FF" w:rsidP="00A362FF" w:rsidR="00A362FF">
      <w:pPr>
        <w:jc w:val="both"/>
        <w:rPr>
          <w:sz w:val="22"/>
          <w:szCs w:val="22"/>
        </w:rPr>
      </w:pPr>
    </w:p>
    <w:p w:rsidRDefault="00A362FF" w:rsidP="00A362FF" w:rsidR="00A362FF">
      <w:pPr>
        <w:jc w:val="both"/>
        <w:rPr>
          <w:sz w:val="22"/>
          <w:szCs w:val="22"/>
        </w:rPr>
      </w:pPr>
    </w:p>
    <w:p w:rsidRDefault="00A362FF" w:rsidP="00A362FF" w:rsidR="00A362FF">
      <w:pPr>
        <w:pStyle w:val="Odlomakpopisa"/>
        <w:jc w:val="both"/>
        <w:rPr>
          <w:sz w:val="22"/>
          <w:szCs w:val="22"/>
        </w:rPr>
      </w:pPr>
      <w:r>
        <w:rPr>
          <w:sz w:val="22"/>
          <w:szCs w:val="22"/>
        </w:rPr>
        <w:t>6. GRUPA</w:t>
      </w:r>
    </w:p>
    <w:p w:rsidRDefault="00A362FF" w:rsidP="00A362FF" w:rsidR="00A362FF">
      <w:pPr>
        <w:jc w:val="both"/>
        <w:rPr>
          <w:sz w:val="22"/>
          <w:szCs w:val="22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108"/>
        <w:gridCol w:w="1289"/>
        <w:gridCol w:w="1130"/>
        <w:gridCol w:w="1078"/>
        <w:gridCol w:w="942"/>
        <w:gridCol w:w="862"/>
        <w:gridCol w:w="587"/>
        <w:gridCol w:w="1146"/>
        <w:gridCol w:w="1146"/>
      </w:tblGrid>
      <w:tr w:rsidTr="00AA7AA5" w:rsidR="00AA7AA5" w:rsidRPr="00AA7AA5">
        <w:trPr>
          <w:trHeight w:val="435"/>
        </w:trPr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b/>
                <w:bCs/>
                <w:sz w:val="22"/>
                <w:szCs w:val="22"/>
              </w:rPr>
            </w:pPr>
            <w:r w:rsidRPr="00AA7AA5">
              <w:rPr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b/>
                <w:bCs/>
                <w:sz w:val="22"/>
                <w:szCs w:val="22"/>
              </w:rPr>
            </w:pPr>
            <w:r w:rsidRPr="00AA7AA5">
              <w:rPr>
                <w:b/>
                <w:bCs/>
                <w:sz w:val="22"/>
                <w:szCs w:val="22"/>
              </w:rPr>
              <w:t>NAZIV VJEROVNIKA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b/>
                <w:bCs/>
                <w:sz w:val="22"/>
                <w:szCs w:val="22"/>
              </w:rPr>
            </w:pPr>
            <w:r w:rsidRPr="00AA7AA5">
              <w:rPr>
                <w:b/>
                <w:bCs/>
                <w:sz w:val="22"/>
                <w:szCs w:val="22"/>
              </w:rPr>
              <w:t>OIB VJEROVNIKA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b/>
                <w:bCs/>
                <w:sz w:val="22"/>
                <w:szCs w:val="22"/>
              </w:rPr>
            </w:pPr>
            <w:r w:rsidRPr="00AA7AA5">
              <w:rPr>
                <w:b/>
                <w:bCs/>
                <w:sz w:val="22"/>
                <w:szCs w:val="22"/>
              </w:rPr>
              <w:t>Adresa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b/>
                <w:bCs/>
                <w:sz w:val="22"/>
                <w:szCs w:val="22"/>
              </w:rPr>
            </w:pPr>
            <w:r w:rsidRPr="00AA7AA5">
              <w:rPr>
                <w:b/>
                <w:bCs/>
                <w:sz w:val="22"/>
                <w:szCs w:val="22"/>
              </w:rPr>
              <w:t>UTVRĐENI IZNOS TRAŽBINE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b/>
                <w:bCs/>
                <w:sz w:val="22"/>
                <w:szCs w:val="22"/>
              </w:rPr>
            </w:pPr>
            <w:r w:rsidRPr="00AA7AA5">
              <w:rPr>
                <w:b/>
                <w:bCs/>
                <w:sz w:val="22"/>
                <w:szCs w:val="22"/>
              </w:rPr>
              <w:t>POSTO PRAVA GLASA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b/>
                <w:bCs/>
                <w:sz w:val="22"/>
                <w:szCs w:val="22"/>
              </w:rPr>
            </w:pPr>
            <w:r w:rsidRPr="00AA7AA5">
              <w:rPr>
                <w:b/>
                <w:bCs/>
                <w:sz w:val="22"/>
                <w:szCs w:val="22"/>
              </w:rPr>
              <w:t>GLAS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b/>
                <w:bCs/>
                <w:sz w:val="22"/>
                <w:szCs w:val="22"/>
              </w:rPr>
            </w:pPr>
            <w:r w:rsidRPr="00AA7AA5">
              <w:rPr>
                <w:b/>
                <w:bCs/>
                <w:sz w:val="22"/>
                <w:szCs w:val="22"/>
              </w:rPr>
              <w:t>VRIJEDNOSTI ZA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b/>
                <w:bCs/>
                <w:sz w:val="22"/>
                <w:szCs w:val="22"/>
              </w:rPr>
            </w:pPr>
            <w:r w:rsidRPr="00AA7AA5">
              <w:rPr>
                <w:b/>
                <w:bCs/>
                <w:sz w:val="22"/>
                <w:szCs w:val="22"/>
              </w:rPr>
              <w:t>VRIJEDNOSTI PROTIV</w:t>
            </w:r>
          </w:p>
        </w:tc>
      </w:tr>
      <w:tr w:rsidTr="00AA7AA5" w:rsidR="00AA7AA5" w:rsidRPr="00AA7AA5">
        <w:trPr>
          <w:trHeight w:val="1602"/>
        </w:trPr>
        <w:tc>
          <w:tcPr>
            <w:tcW w:type="dxa" w:w="1660"/>
            <w:noWrap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1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BKS BANK AG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61436608168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Rijeka, Mljekarski trg 3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137,5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1,3725%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 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0,0000%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0,0000%</w:t>
            </w:r>
          </w:p>
        </w:tc>
      </w:tr>
      <w:tr w:rsidTr="00AA7AA5" w:rsidR="00AA7AA5" w:rsidRPr="00AA7AA5">
        <w:trPr>
          <w:trHeight w:val="1602"/>
        </w:trPr>
        <w:tc>
          <w:tcPr>
            <w:tcW w:type="dxa" w:w="1660"/>
            <w:noWrap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2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ČISTOĆA, usluge održavanja čistoće d.o.o.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84923155727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Ulica Stjepana Radića 33, 23000 Zadar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523,29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5,2235%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za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5,2235%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0,0000%</w:t>
            </w:r>
          </w:p>
        </w:tc>
      </w:tr>
      <w:tr w:rsidTr="00AA7AA5" w:rsidR="00AA7AA5" w:rsidRPr="00AA7AA5">
        <w:trPr>
          <w:trHeight w:val="1602"/>
        </w:trPr>
        <w:tc>
          <w:tcPr>
            <w:tcW w:type="dxa" w:w="1660"/>
            <w:noWrap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3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GRAD ZADAR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9933651854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Narodni trg 1, 23000 Zadar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968,4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9,6666%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za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9,6666%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0,0000%</w:t>
            </w:r>
          </w:p>
        </w:tc>
      </w:tr>
      <w:tr w:rsidTr="00AA7AA5" w:rsidR="00AA7AA5" w:rsidRPr="00AA7AA5">
        <w:trPr>
          <w:trHeight w:val="1602"/>
        </w:trPr>
        <w:tc>
          <w:tcPr>
            <w:tcW w:type="dxa" w:w="1660"/>
            <w:noWrap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4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GRAD ZAGREB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61817894937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Trg Stjepana Radića 1, 10000 Zagreb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894,07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8,9247%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 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0,0000%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0,0000%</w:t>
            </w:r>
          </w:p>
        </w:tc>
      </w:tr>
      <w:tr w:rsidTr="00AA7AA5" w:rsidR="00AA7AA5" w:rsidRPr="00AA7AA5">
        <w:trPr>
          <w:trHeight w:val="1602"/>
        </w:trPr>
        <w:tc>
          <w:tcPr>
            <w:tcW w:type="dxa" w:w="1660"/>
            <w:noWrap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HP - Hrvatska pošta d.d.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87311810356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Jurišićeva 13, 10000 Zagreb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127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1,2677%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 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0,0000%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0,0000%</w:t>
            </w:r>
          </w:p>
        </w:tc>
      </w:tr>
      <w:tr w:rsidTr="00AA7AA5" w:rsidR="00AA7AA5" w:rsidRPr="00AA7AA5">
        <w:trPr>
          <w:trHeight w:val="1602"/>
        </w:trPr>
        <w:tc>
          <w:tcPr>
            <w:tcW w:type="dxa" w:w="1660"/>
            <w:noWrap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6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KOMUNALNO PODUZEĆE, društvo s ograničenom odgovornošću za vodoopskrbu, odvodnju i pročišćavanje otpadnih voda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33813961569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Trg Oluje 5. kolovoza 1995. kbr.9, 22300 Knin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291,59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2,9107%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za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2,9107%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0,0000%</w:t>
            </w:r>
          </w:p>
        </w:tc>
      </w:tr>
      <w:tr w:rsidTr="00AA7AA5" w:rsidR="00AA7AA5" w:rsidRPr="00AA7AA5">
        <w:trPr>
          <w:trHeight w:val="1602"/>
        </w:trPr>
        <w:tc>
          <w:tcPr>
            <w:tcW w:type="dxa" w:w="1660"/>
            <w:noWrap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7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VODOVOD I KANALIZACIJA, društvo s ograničenom odgovornošću za vodoopskrbu, odvodnju i pročišćavanje otpadnih voda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56826138353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Biokovska 3, 21000 Split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159,32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1,5903%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za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1,5903%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0,0000%</w:t>
            </w:r>
          </w:p>
        </w:tc>
      </w:tr>
      <w:tr w:rsidTr="00AA7AA5" w:rsidR="00AA7AA5" w:rsidRPr="00AA7AA5">
        <w:trPr>
          <w:trHeight w:val="1602"/>
        </w:trPr>
        <w:tc>
          <w:tcPr>
            <w:tcW w:type="dxa" w:w="1660"/>
            <w:noWrap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8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AUTO KUĆA GAŠPEROV d.o.o. za trgovinu i usluge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83513335541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Kralja Stjepana Držislava 7, 21000 Split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12,2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0,1218%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za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0,1218%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0,0000%</w:t>
            </w:r>
          </w:p>
        </w:tc>
      </w:tr>
      <w:tr w:rsidTr="00AA7AA5" w:rsidR="00AA7AA5" w:rsidRPr="00AA7AA5">
        <w:trPr>
          <w:trHeight w:val="1602"/>
        </w:trPr>
        <w:tc>
          <w:tcPr>
            <w:tcW w:type="dxa" w:w="1660"/>
            <w:noWrap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9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" MARIO " TRGOVAČKI OBRT, JOSO BARIŠIĆ , PETRINJA, BOGOSLAVA ŠULEKA 3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9041564041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BOGOSLAVA ŠULEKA 3, 44250 PETRINJA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285,00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2,8449%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 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0,0000%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0,0000%</w:t>
            </w:r>
          </w:p>
        </w:tc>
      </w:tr>
      <w:tr w:rsidTr="00AA7AA5" w:rsidR="00AA7AA5" w:rsidRPr="00AA7AA5">
        <w:trPr>
          <w:trHeight w:val="1602"/>
        </w:trPr>
        <w:tc>
          <w:tcPr>
            <w:tcW w:type="dxa" w:w="1660"/>
            <w:noWrap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FRANCK prehrambena industrija, dioničko društvo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7676693758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Vodovodna 20, 10000 Zagreb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418,75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4,1800%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za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4,1800%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0,0000%</w:t>
            </w:r>
          </w:p>
        </w:tc>
      </w:tr>
      <w:tr w:rsidTr="00AA7AA5" w:rsidR="00AA7AA5" w:rsidRPr="00AA7AA5">
        <w:trPr>
          <w:trHeight w:val="1602"/>
        </w:trPr>
        <w:tc>
          <w:tcPr>
            <w:tcW w:type="dxa" w:w="1660"/>
            <w:noWrap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11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Proizvodno-trgovački obrt "IGP", vl. Tomislav Laušić, Split, Ćirila i Metoda 35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40477029940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PIŠĆINE 27, 21312 PODSTRANA-SITA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450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4,4919%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za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4,4919%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0,0000%</w:t>
            </w:r>
          </w:p>
        </w:tc>
      </w:tr>
      <w:tr w:rsidTr="00AA7AA5" w:rsidR="00AA7AA5" w:rsidRPr="00AA7AA5">
        <w:trPr>
          <w:trHeight w:val="1602"/>
        </w:trPr>
        <w:tc>
          <w:tcPr>
            <w:tcW w:type="dxa" w:w="1660"/>
            <w:noWrap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12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PROBUS KONZALTING-INŽENJERING Grupa d.o.o. za trgovinu i usluge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29092542455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Novo Selo Palanjačko, Kutinska 15, 44000 Sisak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787,5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7,8609%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za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7,8609%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0,0000%</w:t>
            </w:r>
          </w:p>
        </w:tc>
      </w:tr>
      <w:tr w:rsidTr="00AA7AA5" w:rsidR="00AA7AA5" w:rsidRPr="00AA7AA5">
        <w:trPr>
          <w:trHeight w:val="1602"/>
        </w:trPr>
        <w:tc>
          <w:tcPr>
            <w:tcW w:type="dxa" w:w="1660"/>
            <w:noWrap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13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PRVO PLINARSKO DRUŠTVO - DISTRIBUCIJA PLINA d.o.o.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51543249867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K.A.Stepinca 27, 32000 Vukovar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922,3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9,2065%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za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9,2065%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0,0000%</w:t>
            </w:r>
          </w:p>
        </w:tc>
      </w:tr>
      <w:tr w:rsidTr="00AA7AA5" w:rsidR="00AA7AA5" w:rsidRPr="00AA7AA5">
        <w:trPr>
          <w:trHeight w:val="1602"/>
        </w:trPr>
        <w:tc>
          <w:tcPr>
            <w:tcW w:type="dxa" w:w="1660"/>
            <w:noWrap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14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ROT-SINERGIJA d.o.o. za gradnju i brodogradnju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68584395381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Slavićeva 15, 21000 Split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232,00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2,3158%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 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0,0000%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0,0000%</w:t>
            </w:r>
          </w:p>
        </w:tc>
      </w:tr>
      <w:tr w:rsidTr="00AA7AA5" w:rsidR="00AA7AA5" w:rsidRPr="00AA7AA5">
        <w:trPr>
          <w:trHeight w:val="1602"/>
        </w:trPr>
        <w:tc>
          <w:tcPr>
            <w:tcW w:type="dxa" w:w="1660"/>
            <w:noWrap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15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SAMČOVIĆ društvo s ograničenom odgovornošću za proizvodnju i trgovinu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9340422225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Put Garaca 2, 21260 Donji Proložac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435,75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4,3497%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za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4,3497%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0,0000%</w:t>
            </w:r>
          </w:p>
        </w:tc>
      </w:tr>
      <w:tr w:rsidTr="00AA7AA5" w:rsidR="00AA7AA5" w:rsidRPr="00AA7AA5">
        <w:trPr>
          <w:trHeight w:val="1602"/>
        </w:trPr>
        <w:tc>
          <w:tcPr>
            <w:tcW w:type="dxa" w:w="1660"/>
            <w:noWrap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16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 xml:space="preserve">SJAJ METAL društvo s ograničenom odgovornošću za proizvodnju, trgovinu i </w:t>
            </w:r>
            <w:r w:rsidRPr="00AA7AA5">
              <w:rPr>
                <w:sz w:val="22"/>
                <w:szCs w:val="22"/>
              </w:rPr>
              <w:lastRenderedPageBreak/>
              <w:t>usluge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lastRenderedPageBreak/>
              <w:t>43429097452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Karlović Vinka 39, 40000 Nedelišće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920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9,1835%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za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9,1835%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0,0000%</w:t>
            </w:r>
          </w:p>
        </w:tc>
      </w:tr>
      <w:tr w:rsidTr="00AA7AA5" w:rsidR="00AA7AA5" w:rsidRPr="00AA7AA5">
        <w:trPr>
          <w:trHeight w:val="1602"/>
        </w:trPr>
        <w:tc>
          <w:tcPr>
            <w:tcW w:type="dxa" w:w="1660"/>
            <w:noWrap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TEHNIČAR-KOPIRNI CENTAR, d.o.o. za usluge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503876202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Karamanova 1, 21000 Split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584,84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5,8379%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za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5,8379%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0,0000%</w:t>
            </w:r>
          </w:p>
        </w:tc>
      </w:tr>
      <w:tr w:rsidTr="00AA7AA5" w:rsidR="00AA7AA5" w:rsidRPr="00AA7AA5">
        <w:trPr>
          <w:trHeight w:val="1602"/>
        </w:trPr>
        <w:tc>
          <w:tcPr>
            <w:tcW w:type="dxa" w:w="1660"/>
            <w:noWrap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18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TOMMY društvo s ograničenom odgovornošću za trgovinu, turizam i ugostiteljstvo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278260010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Domovinskog rata 93, 21000 Split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78,94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0,7880%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 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0,0000%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0,0000%</w:t>
            </w:r>
          </w:p>
        </w:tc>
      </w:tr>
      <w:tr w:rsidTr="00AA7AA5" w:rsidR="00AA7AA5" w:rsidRPr="00AA7AA5">
        <w:trPr>
          <w:trHeight w:val="1602"/>
        </w:trPr>
        <w:tc>
          <w:tcPr>
            <w:tcW w:type="dxa" w:w="1660"/>
            <w:noWrap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19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VIMA, društvo s ograničenom odgovornošću, za izvoz-uvoz, proizvodnju, marketing, turizam, ugostiteljstvo, informatiku, trgovinu na veliko i malo, transport, šport i rekreaciju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38556643495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Benkovačka Ulica 3, 21000 Split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562,5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5,6149%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za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5,6149%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0,0000%</w:t>
            </w:r>
          </w:p>
        </w:tc>
      </w:tr>
      <w:tr w:rsidTr="00AA7AA5" w:rsidR="00AA7AA5" w:rsidRPr="00AA7AA5">
        <w:trPr>
          <w:trHeight w:val="1602"/>
        </w:trPr>
        <w:tc>
          <w:tcPr>
            <w:tcW w:type="dxa" w:w="1660"/>
            <w:noWrap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20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ZAGREBŠPED, društvo s ograničenom odgovornošću, međunarodna špedicija, unutrašnja i vanjska trgovina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2573674713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Vodovodna 20a, 10000 Zagreb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227,00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2,2659%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za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2,2659%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0,0000%</w:t>
            </w:r>
          </w:p>
        </w:tc>
      </w:tr>
      <w:tr w:rsidTr="00AA7AA5" w:rsidR="00AA7AA5" w:rsidRPr="00AA7AA5">
        <w:trPr>
          <w:trHeight w:val="1602"/>
        </w:trPr>
        <w:tc>
          <w:tcPr>
            <w:tcW w:type="dxa" w:w="1660"/>
            <w:noWrap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lastRenderedPageBreak/>
              <w:t>21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 xml:space="preserve">MINISTARSTVO POLJOPRIVREDE 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76767369197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Ulica grada Vukovara 78, 10000 Zagreb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1.000,00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9,9821%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protiv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0,0000%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sz w:val="22"/>
                <w:szCs w:val="22"/>
              </w:rPr>
            </w:pPr>
            <w:r w:rsidRPr="00AA7AA5">
              <w:rPr>
                <w:sz w:val="22"/>
                <w:szCs w:val="22"/>
              </w:rPr>
              <w:t>9,9821%</w:t>
            </w:r>
          </w:p>
        </w:tc>
      </w:tr>
      <w:tr w:rsidTr="00AA7AA5" w:rsidR="00AA7AA5" w:rsidRPr="00AA7AA5">
        <w:trPr>
          <w:trHeight w:val="1602"/>
        </w:trPr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b/>
                <w:bCs/>
                <w:sz w:val="22"/>
                <w:szCs w:val="22"/>
              </w:rPr>
            </w:pPr>
            <w:r w:rsidRPr="00AA7AA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b/>
                <w:bCs/>
                <w:sz w:val="22"/>
                <w:szCs w:val="22"/>
              </w:rPr>
            </w:pPr>
            <w:r w:rsidRPr="00AA7AA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b/>
                <w:bCs/>
                <w:sz w:val="22"/>
                <w:szCs w:val="22"/>
              </w:rPr>
            </w:pPr>
            <w:r w:rsidRPr="00AA7AA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b/>
                <w:bCs/>
                <w:sz w:val="22"/>
                <w:szCs w:val="22"/>
              </w:rPr>
            </w:pPr>
            <w:r w:rsidRPr="00AA7AA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b/>
                <w:bCs/>
                <w:sz w:val="22"/>
                <w:szCs w:val="22"/>
              </w:rPr>
            </w:pPr>
            <w:r w:rsidRPr="00AA7AA5">
              <w:rPr>
                <w:b/>
                <w:bCs/>
                <w:sz w:val="22"/>
                <w:szCs w:val="22"/>
              </w:rPr>
              <w:t xml:space="preserve">10.017,95   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b/>
                <w:bCs/>
                <w:sz w:val="22"/>
                <w:szCs w:val="22"/>
              </w:rPr>
            </w:pPr>
            <w:r w:rsidRPr="00AA7AA5">
              <w:rPr>
                <w:b/>
                <w:bCs/>
                <w:sz w:val="22"/>
                <w:szCs w:val="22"/>
              </w:rPr>
              <w:t>100,0000%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b/>
                <w:bCs/>
                <w:sz w:val="22"/>
                <w:szCs w:val="22"/>
              </w:rPr>
            </w:pPr>
            <w:r w:rsidRPr="00AA7AA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b/>
                <w:bCs/>
                <w:sz w:val="22"/>
                <w:szCs w:val="22"/>
              </w:rPr>
            </w:pPr>
            <w:r w:rsidRPr="00AA7AA5">
              <w:rPr>
                <w:b/>
                <w:bCs/>
                <w:sz w:val="22"/>
                <w:szCs w:val="22"/>
              </w:rPr>
              <w:t>72,5043%</w:t>
            </w:r>
          </w:p>
        </w:tc>
        <w:tc>
          <w:tcPr>
            <w:tcW w:type="dxa" w:w="1660"/>
            <w:hideMark/>
          </w:tcPr>
          <w:p w:rsidRDefault="00AA7AA5" w:rsidP="00AA7AA5" w:rsidR="00AA7AA5" w:rsidRPr="00AA7AA5">
            <w:pPr>
              <w:jc w:val="both"/>
              <w:rPr>
                <w:b/>
                <w:bCs/>
                <w:sz w:val="22"/>
                <w:szCs w:val="22"/>
              </w:rPr>
            </w:pPr>
            <w:r w:rsidRPr="00AA7AA5">
              <w:rPr>
                <w:b/>
                <w:bCs/>
                <w:sz w:val="22"/>
                <w:szCs w:val="22"/>
              </w:rPr>
              <w:t>9,9821%</w:t>
            </w:r>
          </w:p>
        </w:tc>
      </w:tr>
    </w:tbl>
    <w:p w:rsidRDefault="00A362FF" w:rsidP="00A362FF" w:rsidR="00A362FF" w:rsidRPr="00A362FF">
      <w:pPr>
        <w:jc w:val="both"/>
        <w:rPr>
          <w:sz w:val="22"/>
          <w:szCs w:val="22"/>
        </w:rPr>
      </w:pPr>
    </w:p>
    <w:p w:rsidRDefault="00A82935" w:rsidP="004E61B6" w:rsidR="00A82935" w:rsidRPr="0065572F">
      <w:pPr>
        <w:jc w:val="both"/>
        <w:rPr>
          <w:rFonts w:hAnsi="Arial Black" w:ascii="Arial Black"/>
          <w:sz w:val="22"/>
          <w:szCs w:val="22"/>
        </w:rPr>
      </w:pPr>
    </w:p>
    <w:p w:rsidRDefault="00903F36" w:rsidP="008C0C41" w:rsidR="00903F36" w:rsidRPr="0065572F">
      <w:pPr>
        <w:rPr>
          <w:rFonts w:hAnsi="Arial Black" w:ascii="Arial Black"/>
          <w:sz w:val="22"/>
          <w:szCs w:val="22"/>
        </w:rPr>
      </w:pPr>
    </w:p>
    <w:p w:rsidRDefault="00C02902" w:rsidP="00A82935" w:rsidR="00AA7AA5" w:rsidRPr="00AA7AA5">
      <w:pPr>
        <w:jc w:val="both"/>
      </w:pPr>
      <w:r w:rsidRPr="00AA7AA5">
        <w:t xml:space="preserve">Slijedom svega navedenog, </w:t>
      </w:r>
      <w:r w:rsidR="00AA7AA5" w:rsidRPr="00AA7AA5">
        <w:t xml:space="preserve">sutkinja </w:t>
      </w:r>
      <w:r w:rsidRPr="00AA7AA5">
        <w:t>utvrđuje</w:t>
      </w:r>
      <w:r w:rsidR="00AA7AA5" w:rsidRPr="00AA7AA5">
        <w:t xml:space="preserve"> će konačan rezultat glasovanja utvrditi nakon glasovanja RH u grupi 2., za što rok istječe</w:t>
      </w:r>
      <w:r w:rsidR="00AA7AA5">
        <w:t xml:space="preserve"> 12. prosinca</w:t>
      </w:r>
      <w:r w:rsidR="00F1636F">
        <w:t xml:space="preserve"> 2018.</w:t>
      </w:r>
      <w:r w:rsidR="00AA7AA5">
        <w:t xml:space="preserve"> u 24,00 sati, nakon čega će biti i donijeta odluka o prihvaćanju nagodbe.</w:t>
      </w:r>
    </w:p>
    <w:p w:rsidRDefault="00290E81" w:rsidP="00EF5139" w:rsidR="00290E81" w:rsidRPr="00A82935"/>
    <w:p w:rsidRDefault="00C87A10" w:rsidP="00EF5139" w:rsidR="00392731" w:rsidRPr="00A82935">
      <w:pPr>
        <w:ind w:firstLine="708"/>
      </w:pPr>
      <w:r w:rsidRPr="00A82935">
        <w:t xml:space="preserve">Dovršeno u </w:t>
      </w:r>
      <w:r w:rsidR="00AA7AA5">
        <w:t>10</w:t>
      </w:r>
      <w:r w:rsidR="009F3906" w:rsidRPr="00A82935">
        <w:t>,</w:t>
      </w:r>
      <w:r w:rsidR="00AA7AA5">
        <w:t>45</w:t>
      </w:r>
      <w:r w:rsidR="00126A2B" w:rsidRPr="00A82935">
        <w:t xml:space="preserve"> sati</w:t>
      </w:r>
    </w:p>
    <w:p w:rsidRDefault="00A82935" w:rsidP="00A82935" w:rsidR="00A82935">
      <w:pPr>
        <w:pStyle w:val="Bezproreda"/>
        <w:rPr>
          <w:rFonts w:hAnsi="Times New Roman" w:ascii="Times New Roman"/>
          <w:sz w:val="24"/>
        </w:rPr>
      </w:pPr>
    </w:p>
    <w:p w:rsidRDefault="00A82935" w:rsidP="00A82935" w:rsidR="00A82935">
      <w:pPr>
        <w:pStyle w:val="Bezproreda"/>
        <w:rPr>
          <w:rFonts w:hAnsi="Times New Roman" w:ascii="Times New Roman"/>
          <w:sz w:val="24"/>
        </w:rPr>
      </w:pPr>
    </w:p>
    <w:p w:rsidRDefault="00A82935" w:rsidP="00A82935" w:rsidR="00A82935">
      <w:pPr>
        <w:pStyle w:val="Bezproreda"/>
        <w:rPr>
          <w:rFonts w:hAnsi="Times New Roman" w:ascii="Times New Roman"/>
          <w:sz w:val="24"/>
        </w:rPr>
      </w:pPr>
    </w:p>
    <w:p w:rsidRDefault="00A82935" w:rsidP="00A82935" w:rsidR="00A82935">
      <w:pPr>
        <w:pStyle w:val="Bezproreda"/>
        <w:rPr>
          <w:rFonts w:hAnsi="Times New Roman" w:ascii="Times New Roman"/>
          <w:sz w:val="24"/>
        </w:rPr>
      </w:pPr>
    </w:p>
    <w:p w:rsidRDefault="00126A2B" w:rsidP="00A82935" w:rsidR="00A41EC0" w:rsidRPr="00A82935">
      <w:pPr>
        <w:pStyle w:val="Bezproreda"/>
        <w:rPr>
          <w:rFonts w:hAnsi="Times New Roman" w:ascii="Times New Roman"/>
          <w:sz w:val="24"/>
        </w:rPr>
      </w:pPr>
      <w:r w:rsidRPr="00A82935">
        <w:rPr>
          <w:rFonts w:hAnsi="Times New Roman" w:ascii="Times New Roman"/>
          <w:sz w:val="24"/>
        </w:rPr>
        <w:t xml:space="preserve">SUTKINJA </w:t>
      </w:r>
      <w:r w:rsidR="00A41EC0" w:rsidRPr="00A82935">
        <w:rPr>
          <w:rFonts w:hAnsi="Times New Roman" w:ascii="Times New Roman"/>
          <w:sz w:val="24"/>
        </w:rPr>
        <w:tab/>
      </w:r>
      <w:r w:rsidR="00A41EC0" w:rsidRPr="00A82935">
        <w:rPr>
          <w:rFonts w:hAnsi="Times New Roman" w:ascii="Times New Roman"/>
          <w:sz w:val="24"/>
        </w:rPr>
        <w:tab/>
      </w:r>
      <w:r w:rsidR="00A41EC0" w:rsidRPr="00A82935">
        <w:rPr>
          <w:rFonts w:hAnsi="Times New Roman" w:ascii="Times New Roman"/>
          <w:sz w:val="24"/>
        </w:rPr>
        <w:tab/>
      </w:r>
      <w:r w:rsidRPr="00A82935">
        <w:rPr>
          <w:rFonts w:hAnsi="Times New Roman" w:ascii="Times New Roman"/>
          <w:sz w:val="24"/>
        </w:rPr>
        <w:t>PREDSTEČAJNI POVJERENIK</w:t>
      </w:r>
    </w:p>
    <w:p w:rsidRDefault="00392731" w:rsidP="00B66D94" w:rsidR="00392731" w:rsidRPr="00A82935">
      <w:pPr>
        <w:pStyle w:val="Bezproreda"/>
        <w:ind w:firstLine="708" w:left="3540"/>
        <w:rPr>
          <w:rFonts w:hAnsi="Times New Roman" w:ascii="Times New Roman"/>
          <w:sz w:val="24"/>
        </w:rPr>
      </w:pPr>
    </w:p>
    <w:p w:rsidRDefault="00392731" w:rsidP="00392731" w:rsidR="00392731" w:rsidRPr="00A82935">
      <w:pPr>
        <w:pStyle w:val="Bezproreda"/>
        <w:rPr>
          <w:rFonts w:hAnsi="Times New Roman" w:ascii="Times New Roman"/>
          <w:sz w:val="24"/>
        </w:rPr>
      </w:pPr>
    </w:p>
    <w:p w:rsidRDefault="00392731" w:rsidP="00392731" w:rsidR="00392731" w:rsidRPr="00A82935">
      <w:pPr>
        <w:pStyle w:val="Bezproreda"/>
        <w:jc w:val="center"/>
        <w:rPr>
          <w:rFonts w:hAnsi="Times New Roman" w:ascii="Times New Roman"/>
          <w:sz w:val="24"/>
        </w:rPr>
      </w:pPr>
    </w:p>
    <w:p w:rsidRDefault="00126A2B" w:rsidP="00A41EC0" w:rsidR="00126A2B" w:rsidRPr="00A82935">
      <w:pPr>
        <w:pStyle w:val="Bezproreda"/>
        <w:jc w:val="center"/>
        <w:rPr>
          <w:rFonts w:hAnsi="Times New Roman" w:ascii="Times New Roman"/>
          <w:sz w:val="24"/>
        </w:rPr>
      </w:pPr>
      <w:r w:rsidRPr="00A82935">
        <w:rPr>
          <w:rFonts w:hAnsi="Times New Roman" w:ascii="Times New Roman"/>
          <w:sz w:val="24"/>
        </w:rPr>
        <w:t xml:space="preserve">       </w:t>
      </w:r>
    </w:p>
    <w:p w:rsidRDefault="004F52AD" w:rsidP="00A41EC0" w:rsidR="00A41EC0" w:rsidRPr="00A82935">
      <w:pPr>
        <w:pStyle w:val="Bezproreda"/>
        <w:jc w:val="center"/>
        <w:rPr>
          <w:rFonts w:hAnsi="Times New Roman" w:ascii="Times New Roman"/>
          <w:sz w:val="24"/>
        </w:rPr>
      </w:pPr>
      <w:r w:rsidRPr="00A82935">
        <w:rPr>
          <w:rFonts w:hAnsi="Times New Roman" w:ascii="Times New Roman"/>
          <w:sz w:val="24"/>
        </w:rPr>
        <w:t xml:space="preserve">   </w:t>
      </w:r>
      <w:r w:rsidR="008B7045" w:rsidRPr="00A82935">
        <w:rPr>
          <w:rFonts w:hAnsi="Times New Roman" w:ascii="Times New Roman"/>
          <w:sz w:val="24"/>
        </w:rPr>
        <w:t>ZAPISNIČAR</w:t>
      </w:r>
      <w:r w:rsidR="00126A2B" w:rsidRPr="00A82935">
        <w:rPr>
          <w:rFonts w:hAnsi="Times New Roman" w:ascii="Times New Roman"/>
          <w:sz w:val="24"/>
        </w:rPr>
        <w:t xml:space="preserve"> </w:t>
      </w:r>
      <w:r w:rsidR="00A41EC0" w:rsidRPr="00A82935">
        <w:rPr>
          <w:rFonts w:hAnsi="Times New Roman" w:ascii="Times New Roman"/>
          <w:sz w:val="24"/>
        </w:rPr>
        <w:tab/>
      </w:r>
      <w:r w:rsidR="00A41EC0" w:rsidRPr="00A82935">
        <w:rPr>
          <w:rFonts w:hAnsi="Times New Roman" w:ascii="Times New Roman"/>
          <w:sz w:val="24"/>
        </w:rPr>
        <w:tab/>
      </w:r>
      <w:r w:rsidR="00126A2B" w:rsidRPr="00A82935">
        <w:rPr>
          <w:rFonts w:hAnsi="Times New Roman" w:ascii="Times New Roman"/>
          <w:sz w:val="24"/>
        </w:rPr>
        <w:t xml:space="preserve"> </w:t>
      </w:r>
      <w:r w:rsidRPr="00A82935">
        <w:rPr>
          <w:rFonts w:hAnsi="Times New Roman" w:ascii="Times New Roman"/>
          <w:sz w:val="24"/>
        </w:rPr>
        <w:t xml:space="preserve"> </w:t>
      </w:r>
      <w:r w:rsidR="00126A2B" w:rsidRPr="00A82935">
        <w:rPr>
          <w:rFonts w:hAnsi="Times New Roman" w:ascii="Times New Roman"/>
          <w:sz w:val="24"/>
        </w:rPr>
        <w:t xml:space="preserve">DUŽNIK </w:t>
      </w:r>
      <w:r w:rsidR="00A41EC0" w:rsidRPr="00A82935">
        <w:rPr>
          <w:rFonts w:hAnsi="Times New Roman" w:ascii="Times New Roman"/>
          <w:sz w:val="24"/>
        </w:rPr>
        <w:t xml:space="preserve"> </w:t>
      </w:r>
    </w:p>
    <w:p w:rsidRDefault="00C87A10" w:rsidP="00A41EC0" w:rsidR="00C87A10" w:rsidRPr="00A82935">
      <w:pPr>
        <w:pStyle w:val="Bezproreda"/>
        <w:jc w:val="center"/>
        <w:rPr>
          <w:rFonts w:hAnsi="Times New Roman" w:ascii="Times New Roman"/>
          <w:sz w:val="24"/>
        </w:rPr>
      </w:pPr>
    </w:p>
    <w:p w:rsidRDefault="00C87A10" w:rsidP="00A41EC0" w:rsidR="00C87A10" w:rsidRPr="00A82935">
      <w:pPr>
        <w:pStyle w:val="Bezproreda"/>
        <w:jc w:val="center"/>
        <w:rPr>
          <w:rFonts w:hAnsi="Times New Roman" w:ascii="Times New Roman"/>
          <w:sz w:val="24"/>
        </w:rPr>
      </w:pPr>
    </w:p>
    <w:p w:rsidRDefault="00C87A10" w:rsidP="00A41EC0" w:rsidR="00C87A10" w:rsidRPr="00A82935">
      <w:pPr>
        <w:pStyle w:val="Bezproreda"/>
        <w:jc w:val="center"/>
        <w:rPr>
          <w:rFonts w:hAnsi="Times New Roman" w:ascii="Times New Roman"/>
          <w:sz w:val="24"/>
        </w:rPr>
      </w:pPr>
    </w:p>
    <w:p w:rsidRDefault="009F3906" w:rsidP="00A41EC0" w:rsidR="009F3906" w:rsidRPr="00A82935">
      <w:pPr>
        <w:pStyle w:val="Bezproreda"/>
        <w:jc w:val="center"/>
        <w:rPr>
          <w:rFonts w:hAnsi="Times New Roman" w:ascii="Times New Roman"/>
          <w:sz w:val="24"/>
        </w:rPr>
      </w:pPr>
      <w:r w:rsidRPr="00A82935">
        <w:rPr>
          <w:rFonts w:hAnsi="Times New Roman" w:ascii="Times New Roman"/>
          <w:sz w:val="24"/>
        </w:rPr>
        <w:tab/>
      </w:r>
      <w:r w:rsidRPr="00A82935">
        <w:rPr>
          <w:rFonts w:hAnsi="Times New Roman" w:ascii="Times New Roman"/>
          <w:sz w:val="24"/>
        </w:rPr>
        <w:tab/>
      </w:r>
      <w:r w:rsidRPr="00A82935">
        <w:rPr>
          <w:rFonts w:hAnsi="Times New Roman" w:ascii="Times New Roman"/>
          <w:sz w:val="24"/>
        </w:rPr>
        <w:tab/>
      </w:r>
      <w:r w:rsidRPr="00A82935">
        <w:rPr>
          <w:rFonts w:hAnsi="Times New Roman" w:ascii="Times New Roman"/>
          <w:sz w:val="24"/>
        </w:rPr>
        <w:tab/>
        <w:t xml:space="preserve">      </w:t>
      </w:r>
      <w:r w:rsidR="004F52AD" w:rsidRPr="00A82935">
        <w:rPr>
          <w:rFonts w:hAnsi="Times New Roman" w:ascii="Times New Roman"/>
          <w:sz w:val="24"/>
        </w:rPr>
        <w:t xml:space="preserve">   </w:t>
      </w:r>
      <w:r w:rsidR="00C87A10" w:rsidRPr="00A82935">
        <w:rPr>
          <w:rFonts w:hAnsi="Times New Roman" w:ascii="Times New Roman"/>
          <w:sz w:val="24"/>
        </w:rPr>
        <w:t>VJEROVNICI</w:t>
      </w:r>
    </w:p>
    <w:p w:rsidRDefault="009F3906" w:rsidP="00A41EC0" w:rsidR="009F3906" w:rsidRPr="00A82935">
      <w:pPr>
        <w:pStyle w:val="Bezproreda"/>
        <w:jc w:val="center"/>
        <w:rPr>
          <w:rFonts w:hAnsi="Times New Roman" w:ascii="Times New Roman"/>
          <w:sz w:val="24"/>
        </w:rPr>
      </w:pPr>
    </w:p>
    <w:p w:rsidRDefault="00392731" w:rsidP="00392731" w:rsidR="00392731" w:rsidRPr="00A82935">
      <w:pPr>
        <w:pStyle w:val="Bezproreda"/>
        <w:rPr>
          <w:rFonts w:hAnsi="Times New Roman" w:ascii="Times New Roman"/>
          <w:sz w:val="24"/>
        </w:rPr>
      </w:pPr>
    </w:p>
    <w:p w:rsidRDefault="00F53219" w:rsidR="00F53219" w:rsidRPr="0065572F">
      <w:pPr>
        <w:rPr>
          <w:rFonts w:hAnsi="Arial Black" w:ascii="Arial Black"/>
          <w:sz w:val="22"/>
          <w:szCs w:val="22"/>
        </w:rPr>
      </w:pPr>
    </w:p>
    <w:sectPr w:rsidSect="00E45F72" w:rsidR="00F53219" w:rsidRPr="0065572F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993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62FF" w:rsidP="009D7E44" w:rsidR="00A362FF">
      <w:r>
        <w:separator/>
      </w:r>
    </w:p>
  </w:endnote>
  <w:endnote w:id="0" w:type="continuationSeparator">
    <w:p w:rsidRDefault="00A362FF" w:rsidP="009D7E44" w:rsidR="00A362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 Black">
    <w:panose1 w:val="020B0A04020102020204"/>
    <w:charset w:val="EE"/>
    <w:family w:val="swiss"/>
    <w:pitch w:val="variable"/>
    <w:sig w:csb1="00000000" w:csb0="0000009F" w:usb3="00000000" w:usb2="00000000" w:usb1="00000000" w:usb0="00000287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62FF" w:rsidR="00A362FF" w:rsidRPr="001F2807">
    <w:pPr>
      <w:pStyle w:val="Podnoje"/>
      <w:jc w:val="center"/>
      <w:rPr>
        <w:sz w:val="22"/>
        <w:szCs w:val="22"/>
      </w:rPr>
    </w:pPr>
  </w:p>
  <w:p w:rsidRDefault="00A362FF" w:rsidR="00A362F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62FF" w:rsidP="009D7E44" w:rsidR="00A362FF">
      <w:r>
        <w:separator/>
      </w:r>
    </w:p>
  </w:footnote>
  <w:footnote w:id="0" w:type="continuationSeparator">
    <w:p w:rsidRDefault="00A362FF" w:rsidP="009D7E44" w:rsidR="00A362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48594067"/>
      <w:docPartObj>
        <w:docPartGallery w:val="Page Numbers (Top of Page)"/>
        <w:docPartUnique/>
      </w:docPartObj>
    </w:sdtPr>
    <w:sdtEndPr/>
    <w:sdtContent>
      <w:p w:rsidRDefault="00A362FF" w:rsidP="00E45F72" w:rsidR="00A362FF" w:rsidRPr="00CD7C64">
        <w:pPr>
          <w:ind w:firstLine="708" w:left="2832"/>
          <w:rPr>
            <w:sz w:val="22"/>
            <w:szCs w:val="22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2494">
          <w:rPr>
            <w:noProof/>
          </w:rPr>
          <w:t>50</w:t>
        </w:r>
        <w:r>
          <w:fldChar w:fldCharType="end"/>
        </w:r>
        <w:r w:rsidRPr="00E45F72">
          <w:rPr>
            <w:sz w:val="22"/>
            <w:szCs w:val="22"/>
          </w:rPr>
          <w:t xml:space="preserve"> </w:t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tab/>
          <w:t>Poslovni broj: 1 St-464/17-187</w:t>
        </w:r>
      </w:p>
      <w:p w:rsidRDefault="00852494" w:rsidR="00A362FF">
        <w:pPr>
          <w:pStyle w:val="Zaglavlje"/>
          <w:jc w:val="center"/>
        </w:pPr>
      </w:p>
    </w:sdtContent>
  </w:sdt>
  <w:p w:rsidRDefault="00A362FF" w:rsidP="005675EE" w:rsidR="00A362FF" w:rsidRPr="005675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62FF" w:rsidR="00A362FF">
    <w:pPr>
      <w:pStyle w:val="Zaglavlje"/>
      <w:jc w:val="center"/>
    </w:pPr>
  </w:p>
  <w:p w:rsidRDefault="00A362FF" w:rsidR="00A362F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5264DE"/>
    <w:multiLevelType w:val="hybridMultilevel"/>
    <w:tmpl w:val="6FFC928E"/>
    <w:lvl w:tplc="F89627E0" w:ilvl="0">
      <w:start w:val="1"/>
      <w:numFmt w:val="decimal"/>
      <w:lvlText w:val="%1."/>
      <w:lvlJc w:val="left"/>
      <w:pPr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305245"/>
    <w:multiLevelType w:val="hybridMultilevel"/>
    <w:tmpl w:val="EFFC5CAC"/>
    <w:lvl w:tplc="5824E1D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B34046"/>
    <w:multiLevelType w:val="hybridMultilevel"/>
    <w:tmpl w:val="0BC01C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263C26"/>
    <w:multiLevelType w:val="hybridMultilevel"/>
    <w:tmpl w:val="3CD65228"/>
    <w:lvl w:tplc="02E2E22C" w:ilvl="0">
      <w:start w:val="101"/>
      <w:numFmt w:val="decimal"/>
      <w:lvlText w:val="%1."/>
      <w:lvlJc w:val="left"/>
      <w:pPr>
        <w:ind w:hanging="420" w:left="84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5FA1D41"/>
    <w:multiLevelType w:val="hybridMultilevel"/>
    <w:tmpl w:val="2F9861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6D9038C"/>
    <w:multiLevelType w:val="hybridMultilevel"/>
    <w:tmpl w:val="8B2CC0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E7F3FF9"/>
    <w:multiLevelType w:val="hybridMultilevel"/>
    <w:tmpl w:val="63B6A80A"/>
    <w:lvl w:tplc="CF6CF360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0577F7F"/>
    <w:multiLevelType w:val="hybridMultilevel"/>
    <w:tmpl w:val="E1A2A0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1A471F6"/>
    <w:multiLevelType w:val="hybridMultilevel"/>
    <w:tmpl w:val="56A43B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2426B50"/>
    <w:multiLevelType w:val="hybridMultilevel"/>
    <w:tmpl w:val="5344CA54"/>
    <w:lvl w:tplc="15AA870C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78067E2"/>
    <w:multiLevelType w:val="hybridMultilevel"/>
    <w:tmpl w:val="2BFA6DC4"/>
    <w:lvl w:tplc="02E2E22C" w:ilvl="0">
      <w:start w:val="101"/>
      <w:numFmt w:val="decimal"/>
      <w:lvlText w:val="%1."/>
      <w:lvlJc w:val="left"/>
      <w:pPr>
        <w:ind w:hanging="420" w:left="84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0"/>
  </w:num>
  <w:num w:numId="3">
    <w:abstractNumId w:val="2"/>
  </w:num>
  <w:num w:numId="4">
    <w:abstractNumId w:val="3"/>
  </w:num>
  <w:num w:numId="5">
    <w:abstractNumId w:val="10"/>
  </w:num>
  <w:num w:numId="6">
    <w:abstractNumId w:val="5"/>
  </w:num>
  <w:num w:numId="7">
    <w:abstractNumId w:val="6"/>
  </w:num>
  <w:num w:numId="8">
    <w:abstractNumId w:val="1"/>
  </w:num>
  <w:num w:numId="9">
    <w:abstractNumId w:val="4"/>
  </w:num>
  <w:num w:numId="10">
    <w:abstractNumId w:val="7"/>
  </w:num>
  <w:num w:numId="11">
    <w:abstractNumId w:val="8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2731"/>
    <w:rsid w:val="00003467"/>
    <w:rsid w:val="0001097C"/>
    <w:rsid w:val="000110D8"/>
    <w:rsid w:val="000121AE"/>
    <w:rsid w:val="00045366"/>
    <w:rsid w:val="0006732B"/>
    <w:rsid w:val="00077747"/>
    <w:rsid w:val="001208DA"/>
    <w:rsid w:val="00126A2B"/>
    <w:rsid w:val="00135074"/>
    <w:rsid w:val="00137729"/>
    <w:rsid w:val="00137A3F"/>
    <w:rsid w:val="00147491"/>
    <w:rsid w:val="0016377E"/>
    <w:rsid w:val="00176C88"/>
    <w:rsid w:val="00177964"/>
    <w:rsid w:val="001B3656"/>
    <w:rsid w:val="001B47CE"/>
    <w:rsid w:val="001B6491"/>
    <w:rsid w:val="001F2807"/>
    <w:rsid w:val="002241EA"/>
    <w:rsid w:val="0022460F"/>
    <w:rsid w:val="0022485A"/>
    <w:rsid w:val="00226493"/>
    <w:rsid w:val="002302AA"/>
    <w:rsid w:val="00233305"/>
    <w:rsid w:val="00243E25"/>
    <w:rsid w:val="0024489F"/>
    <w:rsid w:val="00290E81"/>
    <w:rsid w:val="00291F73"/>
    <w:rsid w:val="002B1A40"/>
    <w:rsid w:val="002B38A2"/>
    <w:rsid w:val="002D3869"/>
    <w:rsid w:val="002F4BBE"/>
    <w:rsid w:val="00313B8A"/>
    <w:rsid w:val="00357788"/>
    <w:rsid w:val="00357B55"/>
    <w:rsid w:val="00392731"/>
    <w:rsid w:val="00392747"/>
    <w:rsid w:val="003A574A"/>
    <w:rsid w:val="003C7D34"/>
    <w:rsid w:val="0040417B"/>
    <w:rsid w:val="004048A8"/>
    <w:rsid w:val="00413390"/>
    <w:rsid w:val="00440C50"/>
    <w:rsid w:val="004A2B0C"/>
    <w:rsid w:val="004C5E44"/>
    <w:rsid w:val="004D3713"/>
    <w:rsid w:val="004D44E8"/>
    <w:rsid w:val="004D5ECB"/>
    <w:rsid w:val="004D72F7"/>
    <w:rsid w:val="004E1A3F"/>
    <w:rsid w:val="004E61B6"/>
    <w:rsid w:val="004E675C"/>
    <w:rsid w:val="004F52AD"/>
    <w:rsid w:val="005000AD"/>
    <w:rsid w:val="00513CD5"/>
    <w:rsid w:val="00514FDA"/>
    <w:rsid w:val="00527301"/>
    <w:rsid w:val="00553211"/>
    <w:rsid w:val="005652C0"/>
    <w:rsid w:val="005675EE"/>
    <w:rsid w:val="00571B22"/>
    <w:rsid w:val="0059585F"/>
    <w:rsid w:val="005A10E1"/>
    <w:rsid w:val="005A7D82"/>
    <w:rsid w:val="005B04C0"/>
    <w:rsid w:val="005B326D"/>
    <w:rsid w:val="005B50D2"/>
    <w:rsid w:val="005E009E"/>
    <w:rsid w:val="005E023C"/>
    <w:rsid w:val="0064118B"/>
    <w:rsid w:val="00645799"/>
    <w:rsid w:val="0065572F"/>
    <w:rsid w:val="00677F52"/>
    <w:rsid w:val="0068777C"/>
    <w:rsid w:val="006F7AA4"/>
    <w:rsid w:val="006F7E53"/>
    <w:rsid w:val="00722372"/>
    <w:rsid w:val="007545D2"/>
    <w:rsid w:val="0077149D"/>
    <w:rsid w:val="0078081B"/>
    <w:rsid w:val="007B6591"/>
    <w:rsid w:val="007B7C2B"/>
    <w:rsid w:val="007C5CD8"/>
    <w:rsid w:val="00811737"/>
    <w:rsid w:val="00824325"/>
    <w:rsid w:val="0083541C"/>
    <w:rsid w:val="008359C2"/>
    <w:rsid w:val="008523E8"/>
    <w:rsid w:val="00852494"/>
    <w:rsid w:val="0085547F"/>
    <w:rsid w:val="00861A02"/>
    <w:rsid w:val="00865119"/>
    <w:rsid w:val="00883F21"/>
    <w:rsid w:val="00884800"/>
    <w:rsid w:val="00896C27"/>
    <w:rsid w:val="008B5D0A"/>
    <w:rsid w:val="008B6844"/>
    <w:rsid w:val="008B7045"/>
    <w:rsid w:val="008C0C41"/>
    <w:rsid w:val="008C0DAC"/>
    <w:rsid w:val="008E056E"/>
    <w:rsid w:val="008F6F48"/>
    <w:rsid w:val="00903F36"/>
    <w:rsid w:val="009314E9"/>
    <w:rsid w:val="009408E1"/>
    <w:rsid w:val="009435A1"/>
    <w:rsid w:val="009A7555"/>
    <w:rsid w:val="009B1698"/>
    <w:rsid w:val="009C0327"/>
    <w:rsid w:val="009D7E44"/>
    <w:rsid w:val="009F3906"/>
    <w:rsid w:val="009F3E53"/>
    <w:rsid w:val="00A04BDF"/>
    <w:rsid w:val="00A362FF"/>
    <w:rsid w:val="00A41EC0"/>
    <w:rsid w:val="00A4629C"/>
    <w:rsid w:val="00A46A8D"/>
    <w:rsid w:val="00A82935"/>
    <w:rsid w:val="00A97DB8"/>
    <w:rsid w:val="00AA60CF"/>
    <w:rsid w:val="00AA7AA5"/>
    <w:rsid w:val="00AC6265"/>
    <w:rsid w:val="00AC6863"/>
    <w:rsid w:val="00AD1E2F"/>
    <w:rsid w:val="00AD34A2"/>
    <w:rsid w:val="00AF372A"/>
    <w:rsid w:val="00B145F2"/>
    <w:rsid w:val="00B22FBF"/>
    <w:rsid w:val="00B26C15"/>
    <w:rsid w:val="00B473BA"/>
    <w:rsid w:val="00B52274"/>
    <w:rsid w:val="00B52D47"/>
    <w:rsid w:val="00B66D94"/>
    <w:rsid w:val="00B920C4"/>
    <w:rsid w:val="00BA7940"/>
    <w:rsid w:val="00BA79CC"/>
    <w:rsid w:val="00BB1CC6"/>
    <w:rsid w:val="00BD1E32"/>
    <w:rsid w:val="00BE264E"/>
    <w:rsid w:val="00BE407F"/>
    <w:rsid w:val="00C02902"/>
    <w:rsid w:val="00C3672E"/>
    <w:rsid w:val="00C42DFE"/>
    <w:rsid w:val="00C57B93"/>
    <w:rsid w:val="00C66C05"/>
    <w:rsid w:val="00C67D38"/>
    <w:rsid w:val="00C87A10"/>
    <w:rsid w:val="00C93AAE"/>
    <w:rsid w:val="00CD51A4"/>
    <w:rsid w:val="00CD7C64"/>
    <w:rsid w:val="00CE2F11"/>
    <w:rsid w:val="00D033CB"/>
    <w:rsid w:val="00D11369"/>
    <w:rsid w:val="00D1732E"/>
    <w:rsid w:val="00D30DCE"/>
    <w:rsid w:val="00D33C6B"/>
    <w:rsid w:val="00D40B7A"/>
    <w:rsid w:val="00D53DEE"/>
    <w:rsid w:val="00D5610A"/>
    <w:rsid w:val="00D70F15"/>
    <w:rsid w:val="00D92788"/>
    <w:rsid w:val="00D92B03"/>
    <w:rsid w:val="00DA234D"/>
    <w:rsid w:val="00DB5FD8"/>
    <w:rsid w:val="00DF5742"/>
    <w:rsid w:val="00E06B23"/>
    <w:rsid w:val="00E369D2"/>
    <w:rsid w:val="00E45F72"/>
    <w:rsid w:val="00E74A06"/>
    <w:rsid w:val="00EE0873"/>
    <w:rsid w:val="00EE4C08"/>
    <w:rsid w:val="00EE6B03"/>
    <w:rsid w:val="00EF5139"/>
    <w:rsid w:val="00F1636F"/>
    <w:rsid w:val="00F213D1"/>
    <w:rsid w:val="00F3077D"/>
    <w:rsid w:val="00F53219"/>
    <w:rsid w:val="00F9622E"/>
    <w:rsid w:val="00FD7DBE"/>
    <w:rsid w:val="00FE2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2731"/>
  </w:style>
  <w:style w:styleId="Naslov1" w:type="paragraph">
    <w:name w:val="heading 1"/>
    <w:basedOn w:val="Normal"/>
    <w:next w:val="Normal"/>
    <w:link w:val="Naslov1Char1"/>
    <w:uiPriority w:val="9"/>
    <w:qFormat/>
    <w:rsid w:val="00513CD5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link w:val="Naslov2Char"/>
    <w:uiPriority w:val="9"/>
    <w:qFormat/>
    <w:rsid w:val="005000AD"/>
    <w:pPr>
      <w:spacing w:lineRule="auto" w:line="240" w:afterAutospacing="true" w:after="100" w:beforeAutospacing="true" w:before="100"/>
      <w:outlineLvl w:val="1"/>
    </w:pPr>
    <w:rPr>
      <w:rFonts w:eastAsia="Times New Roman"/>
      <w:b/>
      <w:bCs/>
      <w:sz w:val="36"/>
      <w:szCs w:val="36"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000AD"/>
    <w:pPr>
      <w:keepNext/>
      <w:keepLines/>
      <w:spacing w:lineRule="auto" w:line="240"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Char" w:type="character">
    <w:name w:val="Zaglavlje Char"/>
    <w:basedOn w:val="Zadanifontodlomka"/>
    <w:link w:val="Zaglavlje"/>
    <w:uiPriority w:val="99"/>
    <w:rsid w:val="00392731"/>
  </w:style>
  <w:style w:styleId="Zaglavlje" w:type="paragraph">
    <w:name w:val="header"/>
    <w:basedOn w:val="Normal"/>
    <w:link w:val="ZaglavljeChar"/>
    <w:uiPriority w:val="99"/>
    <w:unhideWhenUsed/>
    <w:rsid w:val="003927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92731"/>
  </w:style>
  <w:style w:styleId="Podnoje" w:type="paragraph">
    <w:name w:val="footer"/>
    <w:basedOn w:val="Normal"/>
    <w:link w:val="PodnojeChar"/>
    <w:uiPriority w:val="99"/>
    <w:unhideWhenUsed/>
    <w:rsid w:val="00392731"/>
    <w:pPr>
      <w:tabs>
        <w:tab w:pos="4536" w:val="center"/>
        <w:tab w:pos="9072" w:val="right"/>
      </w:tabs>
    </w:pPr>
  </w:style>
  <w:style w:customStyle="true" w:styleId="TekstbaloniaChar" w:type="character">
    <w:name w:val="Tekst balončića Char"/>
    <w:basedOn w:val="Zadanifontodlomka"/>
    <w:link w:val="Tekstbalonia"/>
    <w:uiPriority w:val="99"/>
    <w:rsid w:val="00392731"/>
    <w:rPr>
      <w:rFonts w:cs="Tahoma" w:hAnsi="Tahoma" w:ascii="Tahoma"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unhideWhenUsed/>
    <w:rsid w:val="00392731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92731"/>
    <w:pPr>
      <w:jc w:val="both"/>
    </w:pPr>
    <w:rPr>
      <w:rFonts w:eastAsia="Calibri" w:hAnsi="Calibri" w:ascii="Calibri"/>
      <w:sz w:val="22"/>
    </w:rPr>
  </w:style>
  <w:style w:styleId="Odlomakpopisa" w:type="paragraph">
    <w:name w:val="List Paragraph"/>
    <w:basedOn w:val="Normal"/>
    <w:uiPriority w:val="34"/>
    <w:qFormat/>
    <w:rsid w:val="00392731"/>
    <w:pPr>
      <w:ind w:left="720"/>
      <w:contextualSpacing/>
    </w:pPr>
  </w:style>
  <w:style w:customStyle="true" w:styleId="Default" w:type="paragraph">
    <w:name w:val="Default"/>
    <w:rsid w:val="00392731"/>
    <w:pPr>
      <w:autoSpaceDE w:val="false"/>
      <w:autoSpaceDN w:val="false"/>
      <w:adjustRightInd w:val="false"/>
    </w:pPr>
    <w:rPr>
      <w:rFonts w:eastAsia="Times New Roman"/>
      <w:color w:val="000000"/>
      <w:lang w:eastAsia="hr-HR"/>
    </w:rPr>
  </w:style>
  <w:style w:customStyle="true" w:styleId="Bodytext2" w:type="character">
    <w:name w:val="Body text (2)_"/>
    <w:basedOn w:val="Zadanifontodlomka"/>
    <w:link w:val="Bodytext20"/>
    <w:locked/>
    <w:rsid w:val="00392731"/>
    <w:rPr>
      <w:rFonts w:cs="Book Antiqua" w:eastAsia="Book Antiqua" w:hAnsi="Book Antiqua" w:ascii="Book Antiqua"/>
      <w:shd w:fill="FFFFFF" w:color="auto" w:val="clear"/>
    </w:rPr>
  </w:style>
  <w:style w:customStyle="true" w:styleId="Bodytext20" w:type="paragraph">
    <w:name w:val="Body text (2)"/>
    <w:basedOn w:val="Normal"/>
    <w:link w:val="Bodytext2"/>
    <w:rsid w:val="00392731"/>
    <w:pPr>
      <w:widowControl w:val="false"/>
      <w:shd w:fill="FFFFFF" w:color="auto" w:val="clear"/>
      <w:spacing w:lineRule="exact" w:line="278"/>
      <w:ind w:hanging="1060"/>
    </w:pPr>
    <w:rPr>
      <w:rFonts w:cs="Book Antiqua" w:eastAsia="Book Antiqua" w:hAnsi="Book Antiqua" w:ascii="Book Antiqua"/>
    </w:rPr>
  </w:style>
  <w:style w:customStyle="true" w:styleId="eSPISCCParagraphDefaultFont" w:type="character">
    <w:name w:val="eSPIS_CC_Paragraph Default Font"/>
    <w:basedOn w:val="Zadanifontodlomka"/>
    <w:rsid w:val="00392731"/>
    <w:rPr>
      <w:rFonts w:cs="Times New Roman" w:hAnsi="Times New Roman" w:ascii="Times New Roman" w:hint="default"/>
      <w:sz w:val="24"/>
      <w:bdr w:frame="true" w:space="0" w:sz="0" w:color="auto" w:val="none"/>
      <w:lang w:val="hr-HR"/>
    </w:rPr>
  </w:style>
  <w:style w:customStyle="true" w:styleId="PozadinaSvijetloZuta" w:type="character">
    <w:name w:val="Pozadina_SvijetloZuta"/>
    <w:basedOn w:val="Zadanifontodlomka"/>
    <w:rsid w:val="00392731"/>
    <w:rPr>
      <w:bdr w:frame="true"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2731"/>
    <w:rPr>
      <w:rFonts w:cs="Times New Roman" w:hAnsi="Times New Roman" w:ascii="Times New Roman" w:hint="default"/>
      <w:sz w:val="24"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2731"/>
    <w:rPr>
      <w:rFonts w:cs="Times New Roman" w:hAnsi="Times New Roman" w:ascii="Times New Roman" w:hint="default"/>
      <w:sz w:val="24"/>
      <w:bdr w:frame="true" w:space="0" w:sz="0" w:color="auto" w:val="none"/>
      <w:shd w:fill="CCFFCC" w:color="auto" w:val="clear"/>
      <w:lang w:val="hr-HR"/>
    </w:rPr>
  </w:style>
  <w:style w:customStyle="true" w:styleId="Bodytext2Bold" w:type="character">
    <w:name w:val="Body text (2) + Bold"/>
    <w:basedOn w:val="Bodytext2"/>
    <w:rsid w:val="00392731"/>
    <w:rPr>
      <w:rFonts w:cs="Calibri" w:eastAsia="Calibri" w:hAnsi="Calibri" w:ascii="Calibri"/>
      <w:b/>
      <w:bCs/>
      <w:i w:val="false"/>
      <w:iCs w:val="false"/>
      <w:smallCaps w:val="false"/>
      <w:strike w:val="false"/>
      <w:dstrike w:val="false"/>
      <w:color w:val="000000"/>
      <w:spacing w:val="0"/>
      <w:w w:val="100"/>
      <w:position w:val="0"/>
      <w:sz w:val="22"/>
      <w:szCs w:val="22"/>
      <w:u w:val="none"/>
      <w:effect w:val="none"/>
      <w:shd w:fill="FFFFFF" w:color="auto" w:val="clear"/>
      <w:lang w:bidi="hr-HR" w:eastAsia="hr-HR" w:val="hr-HR"/>
    </w:rPr>
  </w:style>
  <w:style w:styleId="Reetkatablice" w:type="table">
    <w:name w:val="Table Grid"/>
    <w:basedOn w:val="Obinatablica"/>
    <w:uiPriority w:val="59"/>
    <w:rsid w:val="001B649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92788"/>
    <w:rPr>
      <w:color w:val="808080"/>
      <w:bdr w:space="0" w:sz="0" w:color="auto" w:val="none"/>
      <w:shd w:fill="auto" w:color="auto" w:val="clear"/>
    </w:rPr>
  </w:style>
  <w:style w:customStyle="true" w:styleId="Bezpopisa1" w:type="numbering">
    <w:name w:val="Bez popisa1"/>
    <w:next w:val="Bezpopisa"/>
    <w:uiPriority w:val="99"/>
    <w:semiHidden/>
    <w:unhideWhenUsed/>
    <w:rsid w:val="005B326D"/>
  </w:style>
  <w:style w:customStyle="true" w:styleId="Odlomakpopisa1" w:type="paragraph">
    <w:name w:val="Odlomak popisa1"/>
    <w:basedOn w:val="Normal"/>
    <w:uiPriority w:val="99"/>
    <w:rsid w:val="005B326D"/>
    <w:pPr>
      <w:spacing w:lineRule="auto" w:line="240"/>
      <w:ind w:left="708"/>
    </w:pPr>
    <w:rPr>
      <w:rFonts w:eastAsia="Times New Roman"/>
      <w:lang w:eastAsia="hr-HR"/>
    </w:rPr>
  </w:style>
  <w:style w:customStyle="true" w:styleId="Reetkatablice1" w:type="table">
    <w:name w:val="Rešetka tablice1"/>
    <w:basedOn w:val="Obinatablica"/>
    <w:next w:val="Reetkatablice"/>
    <w:uiPriority w:val="99"/>
    <w:locked/>
    <w:rsid w:val="005B326D"/>
    <w:pPr>
      <w:spacing w:lineRule="auto" w:line="240"/>
    </w:pPr>
    <w:rPr>
      <w:rFonts w:eastAsia="Times New Roman"/>
      <w:sz w:val="20"/>
      <w:szCs w:val="20"/>
      <w:lang w:val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rojstranice" w:type="character">
    <w:name w:val="page number"/>
    <w:basedOn w:val="Zadanifontodlomka"/>
    <w:uiPriority w:val="99"/>
    <w:rsid w:val="005B326D"/>
    <w:rPr>
      <w:rFonts w:cs="Times New Roman"/>
    </w:rPr>
  </w:style>
  <w:style w:styleId="Revizija" w:type="paragraph">
    <w:name w:val="Revision"/>
    <w:hidden/>
    <w:uiPriority w:val="99"/>
    <w:semiHidden/>
    <w:rsid w:val="005B326D"/>
    <w:pPr>
      <w:spacing w:lineRule="auto" w:line="240"/>
    </w:pPr>
    <w:rPr>
      <w:rFonts w:eastAsia="Calibri" w:hAnsi="Calibri" w:ascii="Calibri"/>
      <w:sz w:val="22"/>
      <w:szCs w:val="22"/>
    </w:rPr>
  </w:style>
  <w:style w:customStyle="true" w:styleId="Bezpopisa11" w:type="numbering">
    <w:name w:val="Bez popisa11"/>
    <w:next w:val="Bezpopisa"/>
    <w:uiPriority w:val="99"/>
    <w:semiHidden/>
    <w:unhideWhenUsed/>
    <w:rsid w:val="005B326D"/>
  </w:style>
  <w:style w:styleId="Hiperveza" w:type="character">
    <w:name w:val="Hyperlink"/>
    <w:basedOn w:val="Zadanifontodlomka"/>
    <w:uiPriority w:val="99"/>
    <w:unhideWhenUsed/>
    <w:rsid w:val="005B326D"/>
    <w:rPr>
      <w:color w:val="0563C1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5B326D"/>
    <w:rPr>
      <w:color w:val="954F72"/>
      <w:u w:val="single"/>
    </w:rPr>
  </w:style>
  <w:style w:customStyle="true" w:styleId="xl65" w:type="paragraph">
    <w:name w:val="xl65"/>
    <w:basedOn w:val="Normal"/>
    <w:rsid w:val="005B326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FBFBF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b/>
      <w:bCs/>
      <w:sz w:val="16"/>
      <w:szCs w:val="16"/>
      <w:lang w:eastAsia="hr-HR"/>
    </w:rPr>
  </w:style>
  <w:style w:customStyle="true" w:styleId="xl66" w:type="paragraph">
    <w:name w:val="xl66"/>
    <w:basedOn w:val="Normal"/>
    <w:rsid w:val="005B326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FBFBF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b/>
      <w:bCs/>
      <w:sz w:val="16"/>
      <w:szCs w:val="16"/>
      <w:lang w:eastAsia="hr-HR"/>
    </w:rPr>
  </w:style>
  <w:style w:customStyle="true" w:styleId="xl67" w:type="paragraph">
    <w:name w:val="xl67"/>
    <w:basedOn w:val="Normal"/>
    <w:rsid w:val="005B326D"/>
    <w:pPr>
      <w:shd w:fill="BFBFBF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b/>
      <w:bCs/>
      <w:sz w:val="16"/>
      <w:szCs w:val="16"/>
      <w:lang w:eastAsia="hr-HR"/>
    </w:rPr>
  </w:style>
  <w:style w:customStyle="true" w:styleId="xl68" w:type="paragraph">
    <w:name w:val="xl68"/>
    <w:basedOn w:val="Normal"/>
    <w:rsid w:val="005B326D"/>
    <w:pPr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69" w:type="paragraph">
    <w:name w:val="xl69"/>
    <w:basedOn w:val="Normal"/>
    <w:rsid w:val="005B326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0" w:type="paragraph">
    <w:name w:val="xl70"/>
    <w:basedOn w:val="Normal"/>
    <w:rsid w:val="005B326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1" w:type="paragraph">
    <w:name w:val="xl71"/>
    <w:basedOn w:val="Normal"/>
    <w:rsid w:val="005B326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2" w:type="paragraph">
    <w:name w:val="xl72"/>
    <w:basedOn w:val="Normal"/>
    <w:rsid w:val="005B326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3" w:type="paragraph">
    <w:name w:val="xl73"/>
    <w:basedOn w:val="Normal"/>
    <w:rsid w:val="005B326D"/>
    <w:pP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4" w:type="paragraph">
    <w:name w:val="xl74"/>
    <w:basedOn w:val="Normal"/>
    <w:rsid w:val="005B326D"/>
    <w:pPr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5" w:type="paragraph">
    <w:name w:val="xl75"/>
    <w:basedOn w:val="Normal"/>
    <w:rsid w:val="005B326D"/>
    <w:pPr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Bezpopisa2" w:type="numbering">
    <w:name w:val="Bez popisa2"/>
    <w:next w:val="Bezpopisa"/>
    <w:uiPriority w:val="99"/>
    <w:semiHidden/>
    <w:unhideWhenUsed/>
    <w:rsid w:val="005B326D"/>
  </w:style>
  <w:style w:customStyle="true" w:styleId="Naslov2Char" w:type="character">
    <w:name w:val="Naslov 2 Char"/>
    <w:basedOn w:val="Zadanifontodlomka"/>
    <w:link w:val="Naslov2"/>
    <w:uiPriority w:val="9"/>
    <w:rsid w:val="005000AD"/>
    <w:rPr>
      <w:rFonts w:eastAsia="Times New Roman"/>
      <w:b/>
      <w:bCs/>
      <w:sz w:val="36"/>
      <w:szCs w:val="36"/>
      <w:lang w:eastAsia="hr-HR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000AD"/>
    <w:rPr>
      <w:rFonts w:cstheme="majorBidi" w:eastAsiaTheme="majorEastAsia" w:hAnsiTheme="majorHAnsi" w:asciiTheme="majorHAnsi"/>
      <w:b/>
      <w:bCs/>
      <w:color w:themeColor="accent1" w:val="4F81BD"/>
      <w:lang w:eastAsia="hr-HR"/>
    </w:rPr>
  </w:style>
  <w:style w:customStyle="true" w:styleId="Bezpopisa3" w:type="numbering">
    <w:name w:val="Bez popisa3"/>
    <w:next w:val="Bezpopisa"/>
    <w:uiPriority w:val="99"/>
    <w:semiHidden/>
    <w:unhideWhenUsed/>
    <w:rsid w:val="005000AD"/>
  </w:style>
  <w:style w:customStyle="true" w:styleId="Reetkatablice2" w:type="table">
    <w:name w:val="Rešetka tablice2"/>
    <w:basedOn w:val="Obinatablica"/>
    <w:next w:val="Reetkatablice"/>
    <w:uiPriority w:val="99"/>
    <w:rsid w:val="005000AD"/>
    <w:pPr>
      <w:spacing w:lineRule="auto" w:line="240"/>
    </w:pPr>
    <w:rPr>
      <w:rFonts w:eastAsia="Times New Roman"/>
      <w:sz w:val="20"/>
      <w:szCs w:val="20"/>
      <w:lang w:val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12" w:type="numbering">
    <w:name w:val="Bez popisa12"/>
    <w:next w:val="Bezpopisa"/>
    <w:uiPriority w:val="99"/>
    <w:semiHidden/>
    <w:unhideWhenUsed/>
    <w:rsid w:val="005000AD"/>
  </w:style>
  <w:style w:customStyle="true" w:styleId="Bezpopisa21" w:type="numbering">
    <w:name w:val="Bez popisa21"/>
    <w:next w:val="Bezpopisa"/>
    <w:uiPriority w:val="99"/>
    <w:semiHidden/>
    <w:unhideWhenUsed/>
    <w:rsid w:val="005000AD"/>
  </w:style>
  <w:style w:styleId="Naglaeno" w:type="character">
    <w:name w:val="Strong"/>
    <w:basedOn w:val="Zadanifontodlomka"/>
    <w:uiPriority w:val="22"/>
    <w:qFormat/>
    <w:rsid w:val="005000AD"/>
    <w:rPr>
      <w:b/>
      <w:bCs/>
    </w:rPr>
  </w:style>
  <w:style w:customStyle="true" w:styleId="Naslov11" w:type="paragraph">
    <w:name w:val="Naslov 11"/>
    <w:basedOn w:val="Normal"/>
    <w:next w:val="Normal"/>
    <w:link w:val="Naslov1Char"/>
    <w:uiPriority w:val="9"/>
    <w:qFormat/>
    <w:rsid w:val="00513CD5"/>
    <w:pPr>
      <w:keepNext/>
      <w:keepLines/>
      <w:spacing w:lineRule="auto" w:line="276" w:before="480"/>
      <w:outlineLvl w:val="0"/>
    </w:pPr>
    <w:rPr>
      <w:rFonts w:eastAsia="Times New Roman" w:hAnsi="Cambria" w:ascii="Cambria"/>
      <w:b/>
      <w:bCs/>
      <w:color w:val="365F91"/>
      <w:sz w:val="28"/>
      <w:szCs w:val="28"/>
    </w:rPr>
  </w:style>
  <w:style w:customStyle="true" w:styleId="Bezpopisa4" w:type="numbering">
    <w:name w:val="Bez popisa4"/>
    <w:next w:val="Bezpopisa"/>
    <w:uiPriority w:val="99"/>
    <w:semiHidden/>
    <w:unhideWhenUsed/>
    <w:rsid w:val="00513CD5"/>
  </w:style>
  <w:style w:customStyle="true" w:styleId="Naslov1Char" w:type="character">
    <w:name w:val="Naslov 1 Char"/>
    <w:basedOn w:val="Zadanifontodlomka"/>
    <w:link w:val="Naslov11"/>
    <w:uiPriority w:val="9"/>
    <w:rsid w:val="00513CD5"/>
    <w:rPr>
      <w:rFonts w:cs="Times New Roman" w:eastAsia="Times New Roman" w:hAnsi="Cambria" w:ascii="Cambria"/>
      <w:b/>
      <w:bCs/>
      <w:color w:val="365F91"/>
      <w:sz w:val="28"/>
      <w:szCs w:val="28"/>
    </w:rPr>
  </w:style>
  <w:style w:styleId="Referencakomentara" w:type="character">
    <w:name w:val="annotation reference"/>
    <w:basedOn w:val="Zadanifontodlomka"/>
    <w:uiPriority w:val="99"/>
    <w:semiHidden/>
    <w:unhideWhenUsed/>
    <w:rsid w:val="00513CD5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13CD5"/>
    <w:pPr>
      <w:spacing w:lineRule="auto" w:line="240" w:after="200"/>
    </w:pPr>
    <w:rPr>
      <w:rFonts w:hAnsi="Calibri" w:ascii="Calibri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13CD5"/>
    <w:rPr>
      <w:rFonts w:hAnsi="Calibri" w:ascii="Calibri"/>
      <w:sz w:val="20"/>
      <w:szCs w:val="20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13CD5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13CD5"/>
    <w:rPr>
      <w:rFonts w:hAnsi="Calibri" w:ascii="Calibri"/>
      <w:b/>
      <w:bCs/>
      <w:sz w:val="20"/>
      <w:szCs w:val="20"/>
    </w:rPr>
  </w:style>
  <w:style w:customStyle="true" w:styleId="Naslov1Char1" w:type="character">
    <w:name w:val="Naslov 1 Char1"/>
    <w:basedOn w:val="Zadanifontodlomka"/>
    <w:link w:val="Naslov1"/>
    <w:uiPriority w:val="9"/>
    <w:rsid w:val="00513CD5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TOCNaslov" w:type="paragraph">
    <w:name w:val="TOC Heading"/>
    <w:basedOn w:val="Naslov1"/>
    <w:next w:val="Normal"/>
    <w:uiPriority w:val="39"/>
    <w:unhideWhenUsed/>
    <w:qFormat/>
    <w:rsid w:val="00513CD5"/>
    <w:pPr>
      <w:spacing w:lineRule="auto" w:line="276"/>
      <w:outlineLvl w:val="9"/>
    </w:pPr>
    <w:rPr>
      <w:lang w:eastAsia="ja-JP" w:val="en-US"/>
    </w:rPr>
  </w:style>
  <w:style w:styleId="Sadraj1" w:type="paragraph">
    <w:name w:val="toc 1"/>
    <w:basedOn w:val="Normal"/>
    <w:next w:val="Normal"/>
    <w:autoRedefine/>
    <w:uiPriority w:val="39"/>
    <w:unhideWhenUsed/>
    <w:rsid w:val="00513CD5"/>
    <w:pPr>
      <w:spacing w:lineRule="auto" w:line="276" w:after="100"/>
    </w:pPr>
    <w:rPr>
      <w:rFonts w:hAnsi="Calibri" w:ascii="Calibri"/>
      <w:sz w:val="22"/>
      <w:szCs w:val="22"/>
    </w:rPr>
  </w:style>
  <w:style w:styleId="Sadraj2" w:type="paragraph">
    <w:name w:val="toc 2"/>
    <w:basedOn w:val="Normal"/>
    <w:next w:val="Normal"/>
    <w:autoRedefine/>
    <w:uiPriority w:val="39"/>
    <w:unhideWhenUsed/>
    <w:rsid w:val="00513CD5"/>
    <w:pPr>
      <w:spacing w:lineRule="auto" w:line="276" w:after="100"/>
      <w:ind w:left="220"/>
    </w:pPr>
    <w:rPr>
      <w:rFonts w:hAnsi="Calibri" w:ascii="Calibri"/>
      <w:sz w:val="22"/>
      <w:szCs w:val="22"/>
    </w:rPr>
  </w:style>
  <w:style w:customStyle="true" w:styleId="Reetkatablice3" w:type="table">
    <w:name w:val="Rešetka tablice3"/>
    <w:basedOn w:val="Obinatablica"/>
    <w:next w:val="Reetkatablice"/>
    <w:uiPriority w:val="59"/>
    <w:rsid w:val="00513CD5"/>
    <w:pPr>
      <w:spacing w:lineRule="auto" w:line="240"/>
    </w:pPr>
    <w:rPr>
      <w:rFonts w:hAnsi="Calibri" w:ascii="Calibri"/>
      <w:sz w:val="22"/>
      <w:szCs w:val="22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xl76" w:type="paragraph">
    <w:name w:val="xl76"/>
    <w:basedOn w:val="Normal"/>
    <w:rsid w:val="00513CD5"/>
    <w:pPr>
      <w:spacing w:lineRule="auto" w:line="240" w:afterAutospacing="true" w:after="100" w:beforeAutospacing="true" w:before="100"/>
      <w:textAlignment w:val="center"/>
    </w:pPr>
    <w:rPr>
      <w:rFonts w:eastAsia="Times New Roman"/>
      <w:color w:val="000000"/>
      <w:lang w:eastAsia="hr-HR"/>
    </w:rPr>
  </w:style>
  <w:style w:customStyle="true" w:styleId="xl77" w:type="paragraph">
    <w:name w:val="xl77"/>
    <w:basedOn w:val="Normal"/>
    <w:rsid w:val="00513CD5"/>
    <w:pPr>
      <w:spacing w:lineRule="auto" w:line="240" w:afterAutospacing="true" w:after="100" w:beforeAutospacing="true" w:before="100"/>
      <w:textAlignment w:val="center"/>
    </w:pPr>
    <w:rPr>
      <w:rFonts w:eastAsia="Times New Roman"/>
      <w:lang w:eastAsia="hr-HR"/>
    </w:rPr>
  </w:style>
  <w:style w:customStyle="true" w:styleId="xl78" w:type="paragraph">
    <w:name w:val="xl78"/>
    <w:basedOn w:val="Normal"/>
    <w:rsid w:val="00513CD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eastAsia="Times New Roman"/>
      <w:color w:val="000000"/>
      <w:lang w:eastAsia="hr-HR"/>
    </w:rPr>
  </w:style>
  <w:style w:customStyle="true" w:styleId="xl79" w:type="paragraph">
    <w:name w:val="xl79"/>
    <w:basedOn w:val="Normal"/>
    <w:rsid w:val="00513CD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eastAsia="Times New Roman"/>
      <w:lang w:eastAsia="hr-HR"/>
    </w:rPr>
  </w:style>
  <w:style w:customStyle="true" w:styleId="xl80" w:type="paragraph">
    <w:name w:val="xl80"/>
    <w:basedOn w:val="Normal"/>
    <w:rsid w:val="00513CD5"/>
    <w:pPr>
      <w:spacing w:lineRule="auto" w:line="240" w:afterAutospacing="true" w:after="100" w:beforeAutospacing="true" w:before="100"/>
      <w:textAlignment w:val="center"/>
    </w:pPr>
    <w:rPr>
      <w:rFonts w:eastAsia="Times New Roman"/>
      <w:lang w:eastAsia="hr-HR"/>
    </w:rPr>
  </w:style>
  <w:style w:customStyle="true" w:styleId="xl81" w:type="paragraph">
    <w:name w:val="xl81"/>
    <w:basedOn w:val="Normal"/>
    <w:rsid w:val="00513CD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eastAsia="Times New Roman"/>
      <w:color w:val="000000"/>
      <w:lang w:eastAsia="hr-HR"/>
    </w:rPr>
  </w:style>
  <w:style w:customStyle="true" w:styleId="xl82" w:type="paragraph">
    <w:name w:val="xl82"/>
    <w:basedOn w:val="Normal"/>
    <w:rsid w:val="00513CD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eastAsia="Times New Roman"/>
      <w:lang w:eastAsia="hr-HR"/>
    </w:rPr>
  </w:style>
  <w:style w:customStyle="true" w:styleId="xl83" w:type="paragraph">
    <w:name w:val="xl83"/>
    <w:basedOn w:val="Normal"/>
    <w:rsid w:val="00513CD5"/>
    <w:pPr>
      <w:spacing w:lineRule="auto" w:line="240" w:afterAutospacing="true" w:after="100" w:beforeAutospacing="true" w:before="100"/>
      <w:textAlignment w:val="center"/>
    </w:pPr>
    <w:rPr>
      <w:rFonts w:eastAsia="Times New Roman"/>
      <w:lang w:eastAsia="hr-HR"/>
    </w:rPr>
  </w:style>
  <w:style w:customStyle="true" w:styleId="xl84" w:type="paragraph">
    <w:name w:val="xl84"/>
    <w:basedOn w:val="Normal"/>
    <w:rsid w:val="00513CD5"/>
    <w:pPr>
      <w:spacing w:lineRule="auto" w:line="240" w:afterAutospacing="true" w:after="100" w:beforeAutospacing="true" w:before="100"/>
      <w:textAlignment w:val="center"/>
    </w:pPr>
    <w:rPr>
      <w:rFonts w:eastAsia="Times New Roman"/>
      <w:lang w:eastAsia="hr-HR"/>
    </w:rPr>
  </w:style>
  <w:style w:customStyle="true" w:styleId="xl85" w:type="paragraph">
    <w:name w:val="xl85"/>
    <w:basedOn w:val="Normal"/>
    <w:rsid w:val="00513CD5"/>
    <w:pPr>
      <w:spacing w:lineRule="auto" w:line="240" w:afterAutospacing="true" w:after="100" w:beforeAutospacing="true" w:before="100"/>
      <w:textAlignment w:val="center"/>
    </w:pPr>
    <w:rPr>
      <w:rFonts w:eastAsia="Times New Roman"/>
      <w:lang w:eastAsia="hr-HR"/>
    </w:rPr>
  </w:style>
  <w:style w:customStyle="true" w:styleId="xl86" w:type="paragraph">
    <w:name w:val="xl86"/>
    <w:basedOn w:val="Normal"/>
    <w:rsid w:val="00513CD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  <w:textAlignment w:val="center"/>
    </w:pPr>
    <w:rPr>
      <w:rFonts w:eastAsia="Times New Roman"/>
      <w:lang w:eastAsia="hr-HR"/>
    </w:rPr>
  </w:style>
  <w:style w:customStyle="true" w:styleId="xl87" w:type="paragraph">
    <w:name w:val="xl87"/>
    <w:basedOn w:val="Normal"/>
    <w:rsid w:val="00513CD5"/>
    <w:pPr>
      <w:pBdr>
        <w:top w:space="0" w:sz="4" w:color="auto" w:val="single"/>
        <w:left w:space="0" w:sz="4" w:color="auto" w:val="single"/>
        <w:bottom w:space="0" w:sz="4" w:color="auto" w:val="single"/>
      </w:pBdr>
      <w:spacing w:lineRule="auto" w:line="240" w:afterAutospacing="true" w:after="100" w:beforeAutospacing="true" w:before="100"/>
      <w:jc w:val="right"/>
      <w:textAlignment w:val="center"/>
    </w:pPr>
    <w:rPr>
      <w:rFonts w:eastAsia="Times New Roman"/>
      <w:b/>
      <w:bCs/>
      <w:lang w:eastAsia="hr-HR"/>
    </w:rPr>
  </w:style>
  <w:style w:customStyle="true" w:styleId="xl88" w:type="paragraph">
    <w:name w:val="xl88"/>
    <w:basedOn w:val="Normal"/>
    <w:rsid w:val="00513CD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eastAsia="Times New Roman"/>
      <w:color w:val="222222"/>
      <w:lang w:eastAsia="hr-HR"/>
    </w:rPr>
  </w:style>
  <w:style w:customStyle="true" w:styleId="xl89" w:type="paragraph">
    <w:name w:val="xl89"/>
    <w:basedOn w:val="Normal"/>
    <w:rsid w:val="00513CD5"/>
    <w:pPr>
      <w:spacing w:lineRule="auto" w:line="240" w:afterAutospacing="true" w:after="100" w:beforeAutospacing="true" w:before="100"/>
      <w:textAlignment w:val="center"/>
    </w:pPr>
    <w:rPr>
      <w:rFonts w:eastAsia="Times New Roman"/>
      <w:lang w:eastAsia="hr-HR"/>
    </w:rPr>
  </w:style>
  <w:style w:customStyle="true" w:styleId="xl90" w:type="paragraph">
    <w:name w:val="xl90"/>
    <w:basedOn w:val="Normal"/>
    <w:rsid w:val="00513CD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eastAsia="Times New Roman"/>
      <w:lang w:eastAsia="hr-HR"/>
    </w:rPr>
  </w:style>
  <w:style w:customStyle="true" w:styleId="xl91" w:type="paragraph">
    <w:name w:val="xl91"/>
    <w:basedOn w:val="Normal"/>
    <w:rsid w:val="00513CD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eastAsia="Times New Roman"/>
      <w:lang w:eastAsia="hr-HR"/>
    </w:rPr>
  </w:style>
  <w:style w:customStyle="true" w:styleId="xl92" w:type="paragraph">
    <w:name w:val="xl92"/>
    <w:basedOn w:val="Normal"/>
    <w:rsid w:val="00513CD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  <w:textAlignment w:val="center"/>
    </w:pPr>
    <w:rPr>
      <w:rFonts w:eastAsia="Times New Roman"/>
      <w:lang w:eastAsia="hr-HR"/>
    </w:rPr>
  </w:style>
  <w:style w:customStyle="true" w:styleId="xl93" w:type="paragraph">
    <w:name w:val="xl93"/>
    <w:basedOn w:val="Normal"/>
    <w:rsid w:val="00513CD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eastAsia="Times New Roman"/>
      <w:lang w:eastAsia="hr-HR"/>
    </w:rPr>
  </w:style>
  <w:style w:customStyle="true" w:styleId="xl94" w:type="paragraph">
    <w:name w:val="xl94"/>
    <w:basedOn w:val="Normal"/>
    <w:rsid w:val="00513CD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eastAsia="Times New Roman"/>
      <w:b/>
      <w:bCs/>
      <w:lang w:eastAsia="hr-HR"/>
    </w:rPr>
  </w:style>
  <w:style w:customStyle="true" w:styleId="xl95" w:type="paragraph">
    <w:name w:val="xl95"/>
    <w:basedOn w:val="Normal"/>
    <w:rsid w:val="00513CD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eastAsia="Times New Roman"/>
      <w:b/>
      <w:bCs/>
      <w:lang w:eastAsia="hr-HR"/>
    </w:rPr>
  </w:style>
  <w:style w:customStyle="true" w:styleId="xl96" w:type="paragraph">
    <w:name w:val="xl96"/>
    <w:basedOn w:val="Normal"/>
    <w:rsid w:val="00513CD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eastAsia="Times New Roman"/>
      <w:b/>
      <w:bCs/>
      <w:lang w:eastAsia="hr-HR"/>
    </w:rPr>
  </w:style>
  <w:style w:customStyle="true" w:styleId="xl97" w:type="paragraph">
    <w:name w:val="xl97"/>
    <w:basedOn w:val="Normal"/>
    <w:rsid w:val="00513CD5"/>
    <w:pPr>
      <w:spacing w:lineRule="auto" w:line="240" w:afterAutospacing="true" w:after="100" w:beforeAutospacing="true" w:before="100"/>
      <w:textAlignment w:val="center"/>
    </w:pPr>
    <w:rPr>
      <w:rFonts w:eastAsia="Times New Roman"/>
      <w:b/>
      <w:bCs/>
      <w:lang w:eastAsia="hr-HR"/>
    </w:rPr>
  </w:style>
  <w:style w:customStyle="true" w:styleId="xl98" w:type="paragraph">
    <w:name w:val="xl98"/>
    <w:basedOn w:val="Normal"/>
    <w:rsid w:val="00513CD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  <w:textAlignment w:val="center"/>
    </w:pPr>
    <w:rPr>
      <w:rFonts w:eastAsia="Times New Roman"/>
      <w:lang w:eastAsia="hr-HR"/>
    </w:rPr>
  </w:style>
  <w:style w:customStyle="true" w:styleId="xl99" w:type="paragraph">
    <w:name w:val="xl99"/>
    <w:basedOn w:val="Normal"/>
    <w:rsid w:val="00513CD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eastAsia="Times New Roman" w:hAnsi="Verdana" w:ascii="Verdana"/>
      <w:sz w:val="20"/>
      <w:szCs w:val="20"/>
      <w:lang w:eastAsia="hr-HR"/>
    </w:rPr>
  </w:style>
  <w:style w:customStyle="true" w:styleId="xl100" w:type="paragraph">
    <w:name w:val="xl100"/>
    <w:basedOn w:val="Normal"/>
    <w:rsid w:val="00513CD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eastAsia="Times New Roman"/>
      <w:lang w:eastAsia="hr-HR"/>
    </w:rPr>
  </w:style>
  <w:style w:customStyle="true" w:styleId="xl101" w:type="paragraph">
    <w:name w:val="xl101"/>
    <w:basedOn w:val="Normal"/>
    <w:rsid w:val="00513CD5"/>
    <w:pPr>
      <w:spacing w:lineRule="auto" w:line="240" w:afterAutospacing="true" w:after="100" w:beforeAutospacing="true" w:before="100"/>
      <w:textAlignment w:val="center"/>
    </w:pPr>
    <w:rPr>
      <w:rFonts w:eastAsia="Times New Roman"/>
      <w:lang w:eastAsia="hr-HR"/>
    </w:rPr>
  </w:style>
  <w:style w:customStyle="true" w:styleId="xl102" w:type="paragraph">
    <w:name w:val="xl102"/>
    <w:basedOn w:val="Normal"/>
    <w:rsid w:val="00513CD5"/>
    <w:pPr>
      <w:spacing w:lineRule="auto" w:line="240" w:afterAutospacing="true" w:after="100" w:beforeAutospacing="true" w:before="100"/>
      <w:textAlignment w:val="center"/>
    </w:pPr>
    <w:rPr>
      <w:rFonts w:eastAsia="Times New Roman"/>
      <w:lang w:eastAsia="hr-HR"/>
    </w:rPr>
  </w:style>
  <w:style w:customStyle="true" w:styleId="xl103" w:type="paragraph">
    <w:name w:val="xl103"/>
    <w:basedOn w:val="Normal"/>
    <w:rsid w:val="00513CD5"/>
    <w:pPr>
      <w:pBdr>
        <w:top w:space="0" w:sz="4" w:color="auto" w:val="single"/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  <w:textAlignment w:val="center"/>
    </w:pPr>
    <w:rPr>
      <w:rFonts w:eastAsia="Times New Roman"/>
      <w:lang w:eastAsia="hr-HR"/>
    </w:rPr>
  </w:style>
  <w:style w:customStyle="true" w:styleId="xl104" w:type="paragraph">
    <w:name w:val="xl104"/>
    <w:basedOn w:val="Normal"/>
    <w:rsid w:val="00513CD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  <w:textAlignment w:val="center"/>
    </w:pPr>
    <w:rPr>
      <w:rFonts w:eastAsia="Times New Roman"/>
      <w:b/>
      <w:bCs/>
      <w:lang w:eastAsia="hr-HR"/>
    </w:rPr>
  </w:style>
  <w:style w:customStyle="true" w:styleId="xl105" w:type="paragraph">
    <w:name w:val="xl105"/>
    <w:basedOn w:val="Normal"/>
    <w:rsid w:val="00513CD5"/>
    <w:pPr>
      <w:spacing w:lineRule="auto" w:line="240" w:afterAutospacing="true" w:after="100" w:beforeAutospacing="true" w:before="100"/>
      <w:jc w:val="center"/>
      <w:textAlignment w:val="center"/>
    </w:pPr>
    <w:rPr>
      <w:rFonts w:eastAsia="Times New Roman"/>
      <w:lang w:eastAsia="hr-HR"/>
    </w:rPr>
  </w:style>
  <w:style w:customStyle="true" w:styleId="xl106" w:type="paragraph">
    <w:name w:val="xl106"/>
    <w:basedOn w:val="Normal"/>
    <w:rsid w:val="00513CD5"/>
    <w:pPr>
      <w:spacing w:lineRule="auto" w:line="240" w:afterAutospacing="true" w:after="100" w:beforeAutospacing="true" w:before="100"/>
      <w:jc w:val="center"/>
      <w:textAlignment w:val="center"/>
    </w:pPr>
    <w:rPr>
      <w:rFonts w:eastAsia="Times New Roman"/>
      <w:lang w:eastAsia="hr-HR"/>
    </w:rPr>
  </w:style>
  <w:style w:customStyle="true" w:styleId="xl107" w:type="paragraph">
    <w:name w:val="xl107"/>
    <w:basedOn w:val="Normal"/>
    <w:rsid w:val="00513CD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eastAsia="Times New Roman"/>
      <w:b/>
      <w:bCs/>
      <w:lang w:eastAsia="hr-HR"/>
    </w:rPr>
  </w:style>
  <w:style w:customStyle="true" w:styleId="xl108" w:type="paragraph">
    <w:name w:val="xl108"/>
    <w:basedOn w:val="Normal"/>
    <w:rsid w:val="00513CD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eastAsia="Times New Roman"/>
      <w:lang w:eastAsia="hr-HR"/>
    </w:rPr>
  </w:style>
  <w:style w:customStyle="true" w:styleId="xl109" w:type="paragraph">
    <w:name w:val="xl109"/>
    <w:basedOn w:val="Normal"/>
    <w:rsid w:val="00513CD5"/>
    <w:pPr>
      <w:spacing w:lineRule="auto" w:line="240" w:afterAutospacing="true" w:after="100" w:beforeAutospacing="true" w:before="100"/>
      <w:textAlignment w:val="center"/>
    </w:pPr>
    <w:rPr>
      <w:rFonts w:eastAsia="Times New Roman"/>
      <w:lang w:eastAsia="hr-HR"/>
    </w:rPr>
  </w:style>
  <w:style w:customStyle="true" w:styleId="xl63" w:type="paragraph">
    <w:name w:val="xl63"/>
    <w:basedOn w:val="Normal"/>
    <w:rsid w:val="00A362FF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5B9BD5" w:color="000000" w:val="clear"/>
      <w:spacing w:lineRule="auto" w:line="240" w:afterAutospacing="true" w:after="100" w:beforeAutospacing="true" w:before="100"/>
      <w:jc w:val="center"/>
      <w:textAlignment w:val="center"/>
    </w:pPr>
    <w:rPr>
      <w:rFonts w:eastAsia="Times New Roman"/>
      <w:b/>
      <w:bCs/>
      <w:color w:val="000000"/>
      <w:sz w:val="16"/>
      <w:szCs w:val="16"/>
      <w:lang w:eastAsia="hr-HR"/>
    </w:rPr>
  </w:style>
  <w:style w:customStyle="true" w:styleId="xl64" w:type="paragraph">
    <w:name w:val="xl64"/>
    <w:basedOn w:val="Normal"/>
    <w:rsid w:val="00A362FF"/>
    <w:pPr>
      <w:pBdr>
        <w:top w:space="0" w:sz="8" w:color="auto" w:val="single"/>
        <w:bottom w:space="0" w:sz="8" w:color="auto" w:val="single"/>
        <w:right w:space="0" w:sz="8" w:color="auto" w:val="single"/>
      </w:pBdr>
      <w:shd w:fill="5B9BD5" w:color="000000" w:val="clear"/>
      <w:spacing w:lineRule="auto" w:line="240" w:afterAutospacing="true" w:after="100" w:beforeAutospacing="true" w:before="100"/>
      <w:jc w:val="center"/>
      <w:textAlignment w:val="center"/>
    </w:pPr>
    <w:rPr>
      <w:rFonts w:eastAsia="Times New Roman"/>
      <w:b/>
      <w:bCs/>
      <w:color w:val="000000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2731"/>
  </w:style>
  <w:style w:styleId="Naslov1" w:type="paragraph">
    <w:name w:val="heading 1"/>
    <w:basedOn w:val="Normal"/>
    <w:next w:val="Normal"/>
    <w:link w:val="Naslov1Char1"/>
    <w:uiPriority w:val="9"/>
    <w:qFormat/>
    <w:rsid w:val="00513CD5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link w:val="Naslov2Char"/>
    <w:uiPriority w:val="9"/>
    <w:qFormat/>
    <w:rsid w:val="005000AD"/>
    <w:pPr>
      <w:spacing w:after="100" w:afterAutospacing="1" w:before="100" w:beforeAutospacing="1" w:line="240" w:lineRule="auto"/>
      <w:outlineLvl w:val="1"/>
    </w:pPr>
    <w:rPr>
      <w:rFonts w:eastAsia="Times New Roman"/>
      <w:b/>
      <w:bCs/>
      <w:sz w:val="36"/>
      <w:szCs w:val="36"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000AD"/>
    <w:pPr>
      <w:keepNext/>
      <w:keepLines/>
      <w:spacing w:before="200" w:line="240" w:lineRule="auto"/>
      <w:outlineLvl w:val="2"/>
    </w:pPr>
    <w:rPr>
      <w:rFonts w:asciiTheme="majorHAnsi" w:cstheme="majorBidi" w:eastAsiaTheme="majorEastAsia" w:hAnsiTheme="majorHAnsi"/>
      <w:b/>
      <w:bCs/>
      <w:color w:themeColor="accent1" w:val="4F81BD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Char" w:type="character">
    <w:name w:val="Zaglavlje Char"/>
    <w:basedOn w:val="Zadanifontodlomka"/>
    <w:link w:val="Zaglavlje"/>
    <w:uiPriority w:val="99"/>
    <w:rsid w:val="00392731"/>
  </w:style>
  <w:style w:styleId="Zaglavlje" w:type="paragraph">
    <w:name w:val="header"/>
    <w:basedOn w:val="Normal"/>
    <w:link w:val="ZaglavljeChar"/>
    <w:uiPriority w:val="99"/>
    <w:unhideWhenUsed/>
    <w:rsid w:val="003927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92731"/>
  </w:style>
  <w:style w:styleId="Podnoje" w:type="paragraph">
    <w:name w:val="footer"/>
    <w:basedOn w:val="Normal"/>
    <w:link w:val="PodnojeChar"/>
    <w:uiPriority w:val="99"/>
    <w:unhideWhenUsed/>
    <w:rsid w:val="00392731"/>
    <w:pPr>
      <w:tabs>
        <w:tab w:pos="4536" w:val="center"/>
        <w:tab w:pos="9072" w:val="right"/>
      </w:tabs>
    </w:pPr>
  </w:style>
  <w:style w:customStyle="1" w:styleId="TekstbaloniaChar" w:type="character">
    <w:name w:val="Tekst balončića Char"/>
    <w:basedOn w:val="Zadanifontodlomka"/>
    <w:link w:val="Tekstbalonia"/>
    <w:uiPriority w:val="99"/>
    <w:rsid w:val="00392731"/>
    <w:rPr>
      <w:rFonts w:ascii="Tahoma" w:cs="Tahoma" w:hAnsi="Tahoma"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unhideWhenUsed/>
    <w:rsid w:val="00392731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92731"/>
    <w:pPr>
      <w:jc w:val="both"/>
    </w:pPr>
    <w:rPr>
      <w:rFonts w:ascii="Calibri" w:eastAsia="Calibri" w:hAnsi="Calibri"/>
      <w:sz w:val="22"/>
    </w:rPr>
  </w:style>
  <w:style w:styleId="Odlomakpopisa" w:type="paragraph">
    <w:name w:val="List Paragraph"/>
    <w:basedOn w:val="Normal"/>
    <w:uiPriority w:val="34"/>
    <w:qFormat/>
    <w:rsid w:val="00392731"/>
    <w:pPr>
      <w:ind w:left="720"/>
      <w:contextualSpacing/>
    </w:pPr>
  </w:style>
  <w:style w:customStyle="1" w:styleId="Default" w:type="paragraph">
    <w:name w:val="Default"/>
    <w:rsid w:val="00392731"/>
    <w:pPr>
      <w:autoSpaceDE w:val="0"/>
      <w:autoSpaceDN w:val="0"/>
      <w:adjustRightInd w:val="0"/>
    </w:pPr>
    <w:rPr>
      <w:rFonts w:eastAsia="Times New Roman"/>
      <w:color w:val="000000"/>
      <w:lang w:eastAsia="hr-HR"/>
    </w:rPr>
  </w:style>
  <w:style w:customStyle="1" w:styleId="Bodytext2" w:type="character">
    <w:name w:val="Body text (2)_"/>
    <w:basedOn w:val="Zadanifontodlomka"/>
    <w:link w:val="Bodytext20"/>
    <w:locked/>
    <w:rsid w:val="00392731"/>
    <w:rPr>
      <w:rFonts w:ascii="Book Antiqua" w:cs="Book Antiqua" w:eastAsia="Book Antiqua" w:hAnsi="Book Antiqua"/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392731"/>
    <w:pPr>
      <w:widowControl w:val="0"/>
      <w:shd w:color="auto" w:fill="FFFFFF" w:val="clear"/>
      <w:spacing w:line="278" w:lineRule="exact"/>
      <w:ind w:hanging="1060"/>
    </w:pPr>
    <w:rPr>
      <w:rFonts w:ascii="Book Antiqua" w:cs="Book Antiqua" w:eastAsia="Book Antiqua" w:hAnsi="Book Antiqua"/>
    </w:rPr>
  </w:style>
  <w:style w:customStyle="1" w:styleId="eSPISCCParagraphDefaultFont" w:type="character">
    <w:name w:val="eSPIS_CC_Paragraph Default Font"/>
    <w:basedOn w:val="Zadanifontodlomka"/>
    <w:rsid w:val="00392731"/>
    <w:rPr>
      <w:rFonts w:ascii="Times New Roman" w:cs="Times New Roman" w:hAnsi="Times New Roman" w:hint="default"/>
      <w:sz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392731"/>
    <w:rPr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2731"/>
    <w:rPr>
      <w:rFonts w:ascii="Times New Roman" w:cs="Times New Roman" w:hAnsi="Times New Roman" w:hint="default"/>
      <w:sz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2731"/>
    <w:rPr>
      <w:rFonts w:ascii="Times New Roman" w:cs="Times New Roman" w:hAnsi="Times New Roman" w:hint="default"/>
      <w:sz w:val="24"/>
      <w:bdr w:color="auto" w:frame="1" w:space="0" w:sz="0" w:val="none"/>
      <w:shd w:color="auto" w:fill="CCFFCC" w:val="clear"/>
      <w:lang w:val="hr-HR"/>
    </w:rPr>
  </w:style>
  <w:style w:customStyle="1" w:styleId="Bodytext2Bold" w:type="character">
    <w:name w:val="Body text (2) + Bold"/>
    <w:basedOn w:val="Bodytext2"/>
    <w:rsid w:val="00392731"/>
    <w:rPr>
      <w:rFonts w:ascii="Calibri" w:cs="Calibri" w:eastAsia="Calibri" w:hAnsi="Calibri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color="auto" w:fill="FFFFFF" w:val="clear"/>
      <w:lang w:bidi="hr-HR" w:eastAsia="hr-HR" w:val="hr-HR"/>
    </w:rPr>
  </w:style>
  <w:style w:styleId="Reetkatablice" w:type="table">
    <w:name w:val="Table Grid"/>
    <w:basedOn w:val="Obinatablica"/>
    <w:uiPriority w:val="59"/>
    <w:rsid w:val="001B649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92788"/>
    <w:rPr>
      <w:color w:val="808080"/>
      <w:bdr w:color="auto" w:space="0" w:sz="0" w:val="none"/>
      <w:shd w:color="auto" w:fill="auto" w:val="clear"/>
    </w:rPr>
  </w:style>
  <w:style w:customStyle="1" w:styleId="Bezpopisa1" w:type="numbering">
    <w:name w:val="Bez popisa1"/>
    <w:next w:val="Bezpopisa"/>
    <w:uiPriority w:val="99"/>
    <w:semiHidden/>
    <w:unhideWhenUsed/>
    <w:rsid w:val="005B326D"/>
  </w:style>
  <w:style w:customStyle="1" w:styleId="Odlomakpopisa1" w:type="paragraph">
    <w:name w:val="Odlomak popisa1"/>
    <w:basedOn w:val="Normal"/>
    <w:uiPriority w:val="99"/>
    <w:rsid w:val="005B326D"/>
    <w:pPr>
      <w:spacing w:line="240" w:lineRule="auto"/>
      <w:ind w:left="708"/>
    </w:pPr>
    <w:rPr>
      <w:rFonts w:eastAsia="Times New Roman"/>
      <w:lang w:eastAsia="hr-HR"/>
    </w:rPr>
  </w:style>
  <w:style w:customStyle="1" w:styleId="Reetkatablice1" w:type="table">
    <w:name w:val="Rešetka tablice1"/>
    <w:basedOn w:val="Obinatablica"/>
    <w:next w:val="Reetkatablice"/>
    <w:uiPriority w:val="99"/>
    <w:locked/>
    <w:rsid w:val="005B326D"/>
    <w:pPr>
      <w:spacing w:line="240" w:lineRule="auto"/>
    </w:pPr>
    <w:rPr>
      <w:rFonts w:eastAsia="Times New Roman"/>
      <w:sz w:val="20"/>
      <w:szCs w:val="20"/>
      <w:lang w:val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rojstranice" w:type="character">
    <w:name w:val="page number"/>
    <w:basedOn w:val="Zadanifontodlomka"/>
    <w:uiPriority w:val="99"/>
    <w:rsid w:val="005B326D"/>
    <w:rPr>
      <w:rFonts w:cs="Times New Roman"/>
    </w:rPr>
  </w:style>
  <w:style w:styleId="Revizija" w:type="paragraph">
    <w:name w:val="Revision"/>
    <w:hidden/>
    <w:uiPriority w:val="99"/>
    <w:semiHidden/>
    <w:rsid w:val="005B326D"/>
    <w:pPr>
      <w:spacing w:line="240" w:lineRule="auto"/>
    </w:pPr>
    <w:rPr>
      <w:rFonts w:ascii="Calibri" w:eastAsia="Calibri" w:hAnsi="Calibri"/>
      <w:sz w:val="22"/>
      <w:szCs w:val="22"/>
    </w:rPr>
  </w:style>
  <w:style w:customStyle="1" w:styleId="Bezpopisa11" w:type="numbering">
    <w:name w:val="Bez popisa11"/>
    <w:next w:val="Bezpopisa"/>
    <w:uiPriority w:val="99"/>
    <w:semiHidden/>
    <w:unhideWhenUsed/>
    <w:rsid w:val="005B326D"/>
  </w:style>
  <w:style w:styleId="Hiperveza" w:type="character">
    <w:name w:val="Hyperlink"/>
    <w:basedOn w:val="Zadanifontodlomka"/>
    <w:uiPriority w:val="99"/>
    <w:unhideWhenUsed/>
    <w:rsid w:val="005B326D"/>
    <w:rPr>
      <w:color w:val="0563C1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5B326D"/>
    <w:rPr>
      <w:color w:val="954F72"/>
      <w:u w:val="single"/>
    </w:rPr>
  </w:style>
  <w:style w:customStyle="1" w:styleId="xl65" w:type="paragraph">
    <w:name w:val="xl65"/>
    <w:basedOn w:val="Normal"/>
    <w:rsid w:val="005B326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FBFBF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66" w:type="paragraph">
    <w:name w:val="xl66"/>
    <w:basedOn w:val="Normal"/>
    <w:rsid w:val="005B326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FBFBF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67" w:type="paragraph">
    <w:name w:val="xl67"/>
    <w:basedOn w:val="Normal"/>
    <w:rsid w:val="005B326D"/>
    <w:pPr>
      <w:shd w:color="000000" w:fill="BFBFBF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68" w:type="paragraph">
    <w:name w:val="xl68"/>
    <w:basedOn w:val="Normal"/>
    <w:rsid w:val="005B326D"/>
    <w:pPr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69" w:type="paragraph">
    <w:name w:val="xl69"/>
    <w:basedOn w:val="Normal"/>
    <w:rsid w:val="005B326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0" w:type="paragraph">
    <w:name w:val="xl70"/>
    <w:basedOn w:val="Normal"/>
    <w:rsid w:val="005B326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1" w:type="paragraph">
    <w:name w:val="xl71"/>
    <w:basedOn w:val="Normal"/>
    <w:rsid w:val="005B326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2" w:type="paragraph">
    <w:name w:val="xl72"/>
    <w:basedOn w:val="Normal"/>
    <w:rsid w:val="005B326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3" w:type="paragraph">
    <w:name w:val="xl73"/>
    <w:basedOn w:val="Normal"/>
    <w:rsid w:val="005B326D"/>
    <w:pP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4" w:type="paragraph">
    <w:name w:val="xl74"/>
    <w:basedOn w:val="Normal"/>
    <w:rsid w:val="005B326D"/>
    <w:pPr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75" w:type="paragraph">
    <w:name w:val="xl75"/>
    <w:basedOn w:val="Normal"/>
    <w:rsid w:val="005B326D"/>
    <w:pPr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Bezpopisa2" w:type="numbering">
    <w:name w:val="Bez popisa2"/>
    <w:next w:val="Bezpopisa"/>
    <w:uiPriority w:val="99"/>
    <w:semiHidden/>
    <w:unhideWhenUsed/>
    <w:rsid w:val="005B326D"/>
  </w:style>
  <w:style w:customStyle="1" w:styleId="Naslov2Char" w:type="character">
    <w:name w:val="Naslov 2 Char"/>
    <w:basedOn w:val="Zadanifontodlomka"/>
    <w:link w:val="Naslov2"/>
    <w:uiPriority w:val="9"/>
    <w:rsid w:val="005000AD"/>
    <w:rPr>
      <w:rFonts w:eastAsia="Times New Roman"/>
      <w:b/>
      <w:bCs/>
      <w:sz w:val="36"/>
      <w:szCs w:val="36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000AD"/>
    <w:rPr>
      <w:rFonts w:asciiTheme="majorHAnsi" w:cstheme="majorBidi" w:eastAsiaTheme="majorEastAsia" w:hAnsiTheme="majorHAnsi"/>
      <w:b/>
      <w:bCs/>
      <w:color w:themeColor="accent1" w:val="4F81BD"/>
      <w:lang w:eastAsia="hr-HR"/>
    </w:rPr>
  </w:style>
  <w:style w:customStyle="1" w:styleId="Bezpopisa3" w:type="numbering">
    <w:name w:val="Bez popisa3"/>
    <w:next w:val="Bezpopisa"/>
    <w:uiPriority w:val="99"/>
    <w:semiHidden/>
    <w:unhideWhenUsed/>
    <w:rsid w:val="005000AD"/>
  </w:style>
  <w:style w:customStyle="1" w:styleId="Reetkatablice2" w:type="table">
    <w:name w:val="Rešetka tablice2"/>
    <w:basedOn w:val="Obinatablica"/>
    <w:next w:val="Reetkatablice"/>
    <w:uiPriority w:val="99"/>
    <w:rsid w:val="005000AD"/>
    <w:pPr>
      <w:spacing w:line="240" w:lineRule="auto"/>
    </w:pPr>
    <w:rPr>
      <w:rFonts w:eastAsia="Times New Roman"/>
      <w:sz w:val="20"/>
      <w:szCs w:val="20"/>
      <w:lang w:val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2" w:type="numbering">
    <w:name w:val="Bez popisa12"/>
    <w:next w:val="Bezpopisa"/>
    <w:uiPriority w:val="99"/>
    <w:semiHidden/>
    <w:unhideWhenUsed/>
    <w:rsid w:val="005000AD"/>
  </w:style>
  <w:style w:customStyle="1" w:styleId="Bezpopisa21" w:type="numbering">
    <w:name w:val="Bez popisa21"/>
    <w:next w:val="Bezpopisa"/>
    <w:uiPriority w:val="99"/>
    <w:semiHidden/>
    <w:unhideWhenUsed/>
    <w:rsid w:val="005000AD"/>
  </w:style>
  <w:style w:styleId="Naglaeno" w:type="character">
    <w:name w:val="Strong"/>
    <w:basedOn w:val="Zadanifontodlomka"/>
    <w:uiPriority w:val="22"/>
    <w:qFormat/>
    <w:rsid w:val="005000AD"/>
    <w:rPr>
      <w:b/>
      <w:bCs/>
    </w:rPr>
  </w:style>
  <w:style w:customStyle="1" w:styleId="Naslov11" w:type="paragraph">
    <w:name w:val="Naslov 11"/>
    <w:basedOn w:val="Normal"/>
    <w:next w:val="Normal"/>
    <w:link w:val="Naslov1Char"/>
    <w:uiPriority w:val="9"/>
    <w:qFormat/>
    <w:rsid w:val="00513CD5"/>
    <w:pPr>
      <w:keepNext/>
      <w:keepLines/>
      <w:spacing w:before="480" w:line="276" w:lineRule="auto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customStyle="1" w:styleId="Bezpopisa4" w:type="numbering">
    <w:name w:val="Bez popisa4"/>
    <w:next w:val="Bezpopisa"/>
    <w:uiPriority w:val="99"/>
    <w:semiHidden/>
    <w:unhideWhenUsed/>
    <w:rsid w:val="00513CD5"/>
  </w:style>
  <w:style w:customStyle="1" w:styleId="Naslov1Char" w:type="character">
    <w:name w:val="Naslov 1 Char"/>
    <w:basedOn w:val="Zadanifontodlomka"/>
    <w:link w:val="Naslov11"/>
    <w:uiPriority w:val="9"/>
    <w:rsid w:val="00513CD5"/>
    <w:rPr>
      <w:rFonts w:ascii="Cambria" w:cs="Times New Roman" w:eastAsia="Times New Roman" w:hAnsi="Cambria"/>
      <w:b/>
      <w:bCs/>
      <w:color w:val="365F91"/>
      <w:sz w:val="28"/>
      <w:szCs w:val="28"/>
    </w:rPr>
  </w:style>
  <w:style w:styleId="Referencakomentara" w:type="character">
    <w:name w:val="annotation reference"/>
    <w:basedOn w:val="Zadanifontodlomka"/>
    <w:uiPriority w:val="99"/>
    <w:semiHidden/>
    <w:unhideWhenUsed/>
    <w:rsid w:val="00513CD5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13CD5"/>
    <w:pPr>
      <w:spacing w:after="200" w:line="240" w:lineRule="auto"/>
    </w:pPr>
    <w:rPr>
      <w:rFonts w:ascii="Calibri" w:hAnsi="Calibri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13CD5"/>
    <w:rPr>
      <w:rFonts w:ascii="Calibri" w:hAnsi="Calibri"/>
      <w:sz w:val="20"/>
      <w:szCs w:val="20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13CD5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13CD5"/>
    <w:rPr>
      <w:rFonts w:ascii="Calibri" w:hAnsi="Calibri"/>
      <w:b/>
      <w:bCs/>
      <w:sz w:val="20"/>
      <w:szCs w:val="20"/>
    </w:rPr>
  </w:style>
  <w:style w:customStyle="1" w:styleId="Naslov1Char1" w:type="character">
    <w:name w:val="Naslov 1 Char1"/>
    <w:basedOn w:val="Zadanifontodlomka"/>
    <w:link w:val="Naslov1"/>
    <w:uiPriority w:val="9"/>
    <w:rsid w:val="00513CD5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OCNaslov" w:type="paragraph">
    <w:name w:val="TOC Heading"/>
    <w:basedOn w:val="Naslov1"/>
    <w:next w:val="Normal"/>
    <w:uiPriority w:val="39"/>
    <w:unhideWhenUsed/>
    <w:qFormat/>
    <w:rsid w:val="00513CD5"/>
    <w:pPr>
      <w:spacing w:line="276" w:lineRule="auto"/>
      <w:outlineLvl w:val="9"/>
    </w:pPr>
    <w:rPr>
      <w:lang w:eastAsia="ja-JP" w:val="en-US"/>
    </w:rPr>
  </w:style>
  <w:style w:styleId="Sadraj1" w:type="paragraph">
    <w:name w:val="toc 1"/>
    <w:basedOn w:val="Normal"/>
    <w:next w:val="Normal"/>
    <w:autoRedefine/>
    <w:uiPriority w:val="39"/>
    <w:unhideWhenUsed/>
    <w:rsid w:val="00513CD5"/>
    <w:pPr>
      <w:spacing w:after="100" w:line="276" w:lineRule="auto"/>
    </w:pPr>
    <w:rPr>
      <w:rFonts w:ascii="Calibri" w:hAnsi="Calibri"/>
      <w:sz w:val="22"/>
      <w:szCs w:val="22"/>
    </w:rPr>
  </w:style>
  <w:style w:styleId="Sadraj2" w:type="paragraph">
    <w:name w:val="toc 2"/>
    <w:basedOn w:val="Normal"/>
    <w:next w:val="Normal"/>
    <w:autoRedefine/>
    <w:uiPriority w:val="39"/>
    <w:unhideWhenUsed/>
    <w:rsid w:val="00513CD5"/>
    <w:pPr>
      <w:spacing w:after="100" w:line="276" w:lineRule="auto"/>
      <w:ind w:left="220"/>
    </w:pPr>
    <w:rPr>
      <w:rFonts w:ascii="Calibri" w:hAnsi="Calibri"/>
      <w:sz w:val="22"/>
      <w:szCs w:val="22"/>
    </w:rPr>
  </w:style>
  <w:style w:customStyle="1" w:styleId="Reetkatablice3" w:type="table">
    <w:name w:val="Rešetka tablice3"/>
    <w:basedOn w:val="Obinatablica"/>
    <w:next w:val="Reetkatablice"/>
    <w:uiPriority w:val="59"/>
    <w:rsid w:val="00513CD5"/>
    <w:pPr>
      <w:spacing w:line="240" w:lineRule="auto"/>
    </w:pPr>
    <w:rPr>
      <w:rFonts w:ascii="Calibri" w:hAnsi="Calibri"/>
      <w:sz w:val="22"/>
      <w:szCs w:val="22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xl76" w:type="paragraph">
    <w:name w:val="xl76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color w:val="000000"/>
      <w:lang w:eastAsia="hr-HR"/>
    </w:rPr>
  </w:style>
  <w:style w:customStyle="1" w:styleId="xl77" w:type="paragraph">
    <w:name w:val="xl77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78" w:type="paragraph">
    <w:name w:val="xl78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color w:val="000000"/>
      <w:lang w:eastAsia="hr-HR"/>
    </w:rPr>
  </w:style>
  <w:style w:customStyle="1" w:styleId="xl79" w:type="paragraph">
    <w:name w:val="xl79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80" w:type="paragraph">
    <w:name w:val="xl80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81" w:type="paragraph">
    <w:name w:val="xl81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color w:val="000000"/>
      <w:lang w:eastAsia="hr-HR"/>
    </w:rPr>
  </w:style>
  <w:style w:customStyle="1" w:styleId="xl82" w:type="paragraph">
    <w:name w:val="xl82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eastAsia="Times New Roman"/>
      <w:lang w:eastAsia="hr-HR"/>
    </w:rPr>
  </w:style>
  <w:style w:customStyle="1" w:styleId="xl83" w:type="paragraph">
    <w:name w:val="xl83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84" w:type="paragraph">
    <w:name w:val="xl84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85" w:type="paragraph">
    <w:name w:val="xl85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86" w:type="paragraph">
    <w:name w:val="xl86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eastAsia="Times New Roman"/>
      <w:lang w:eastAsia="hr-HR"/>
    </w:rPr>
  </w:style>
  <w:style w:customStyle="1" w:styleId="xl87" w:type="paragraph">
    <w:name w:val="xl87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eastAsia="Times New Roman"/>
      <w:b/>
      <w:bCs/>
      <w:lang w:eastAsia="hr-HR"/>
    </w:rPr>
  </w:style>
  <w:style w:customStyle="1" w:styleId="xl88" w:type="paragraph">
    <w:name w:val="xl88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color w:val="222222"/>
      <w:lang w:eastAsia="hr-HR"/>
    </w:rPr>
  </w:style>
  <w:style w:customStyle="1" w:styleId="xl89" w:type="paragraph">
    <w:name w:val="xl89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90" w:type="paragraph">
    <w:name w:val="xl90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91" w:type="paragraph">
    <w:name w:val="xl91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92" w:type="paragraph">
    <w:name w:val="xl92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eastAsia="Times New Roman"/>
      <w:lang w:eastAsia="hr-HR"/>
    </w:rPr>
  </w:style>
  <w:style w:customStyle="1" w:styleId="xl93" w:type="paragraph">
    <w:name w:val="xl93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94" w:type="paragraph">
    <w:name w:val="xl94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eastAsia="Times New Roman"/>
      <w:b/>
      <w:bCs/>
      <w:lang w:eastAsia="hr-HR"/>
    </w:rPr>
  </w:style>
  <w:style w:customStyle="1" w:styleId="xl95" w:type="paragraph">
    <w:name w:val="xl95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b/>
      <w:bCs/>
      <w:lang w:eastAsia="hr-HR"/>
    </w:rPr>
  </w:style>
  <w:style w:customStyle="1" w:styleId="xl96" w:type="paragraph">
    <w:name w:val="xl96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eastAsia="Times New Roman"/>
      <w:b/>
      <w:bCs/>
      <w:lang w:eastAsia="hr-HR"/>
    </w:rPr>
  </w:style>
  <w:style w:customStyle="1" w:styleId="xl97" w:type="paragraph">
    <w:name w:val="xl97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b/>
      <w:bCs/>
      <w:lang w:eastAsia="hr-HR"/>
    </w:rPr>
  </w:style>
  <w:style w:customStyle="1" w:styleId="xl98" w:type="paragraph">
    <w:name w:val="xl98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eastAsia="Times New Roman"/>
      <w:lang w:eastAsia="hr-HR"/>
    </w:rPr>
  </w:style>
  <w:style w:customStyle="1" w:styleId="xl99" w:type="paragraph">
    <w:name w:val="xl99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Verdana" w:eastAsia="Times New Roman" w:hAnsi="Verdana"/>
      <w:sz w:val="20"/>
      <w:szCs w:val="20"/>
      <w:lang w:eastAsia="hr-HR"/>
    </w:rPr>
  </w:style>
  <w:style w:customStyle="1" w:styleId="xl100" w:type="paragraph">
    <w:name w:val="xl100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101" w:type="paragraph">
    <w:name w:val="xl101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102" w:type="paragraph">
    <w:name w:val="xl102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103" w:type="paragraph">
    <w:name w:val="xl103"/>
    <w:basedOn w:val="Normal"/>
    <w:rsid w:val="00513CD5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eastAsia="Times New Roman"/>
      <w:lang w:eastAsia="hr-HR"/>
    </w:rPr>
  </w:style>
  <w:style w:customStyle="1" w:styleId="xl104" w:type="paragraph">
    <w:name w:val="xl104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eastAsia="Times New Roman"/>
      <w:b/>
      <w:bCs/>
      <w:lang w:eastAsia="hr-HR"/>
    </w:rPr>
  </w:style>
  <w:style w:customStyle="1" w:styleId="xl105" w:type="paragraph">
    <w:name w:val="xl105"/>
    <w:basedOn w:val="Normal"/>
    <w:rsid w:val="00513CD5"/>
    <w:pPr>
      <w:spacing w:after="100" w:afterAutospacing="1" w:before="100" w:beforeAutospacing="1" w:line="240" w:lineRule="auto"/>
      <w:jc w:val="center"/>
      <w:textAlignment w:val="center"/>
    </w:pPr>
    <w:rPr>
      <w:rFonts w:eastAsia="Times New Roman"/>
      <w:lang w:eastAsia="hr-HR"/>
    </w:rPr>
  </w:style>
  <w:style w:customStyle="1" w:styleId="xl106" w:type="paragraph">
    <w:name w:val="xl106"/>
    <w:basedOn w:val="Normal"/>
    <w:rsid w:val="00513CD5"/>
    <w:pPr>
      <w:spacing w:after="100" w:afterAutospacing="1" w:before="100" w:beforeAutospacing="1" w:line="240" w:lineRule="auto"/>
      <w:jc w:val="center"/>
      <w:textAlignment w:val="center"/>
    </w:pPr>
    <w:rPr>
      <w:rFonts w:eastAsia="Times New Roman"/>
      <w:lang w:eastAsia="hr-HR"/>
    </w:rPr>
  </w:style>
  <w:style w:customStyle="1" w:styleId="xl107" w:type="paragraph">
    <w:name w:val="xl107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b/>
      <w:bCs/>
      <w:lang w:eastAsia="hr-HR"/>
    </w:rPr>
  </w:style>
  <w:style w:customStyle="1" w:styleId="xl108" w:type="paragraph">
    <w:name w:val="xl108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109" w:type="paragraph">
    <w:name w:val="xl109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63" w:type="paragraph">
    <w:name w:val="xl63"/>
    <w:basedOn w:val="Normal"/>
    <w:rsid w:val="00A362FF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5B9BD5" w:val="clear"/>
      <w:spacing w:after="100" w:afterAutospacing="1" w:before="100" w:beforeAutospacing="1" w:line="240" w:lineRule="auto"/>
      <w:jc w:val="center"/>
      <w:textAlignment w:val="center"/>
    </w:pPr>
    <w:rPr>
      <w:rFonts w:eastAsia="Times New Roman"/>
      <w:b/>
      <w:bCs/>
      <w:color w:val="000000"/>
      <w:sz w:val="16"/>
      <w:szCs w:val="16"/>
      <w:lang w:eastAsia="hr-HR"/>
    </w:rPr>
  </w:style>
  <w:style w:customStyle="1" w:styleId="xl64" w:type="paragraph">
    <w:name w:val="xl64"/>
    <w:basedOn w:val="Normal"/>
    <w:rsid w:val="00A362FF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5B9BD5" w:val="clear"/>
      <w:spacing w:after="100" w:afterAutospacing="1" w:before="100" w:beforeAutospacing="1" w:line="240" w:lineRule="auto"/>
      <w:jc w:val="center"/>
      <w:textAlignment w:val="center"/>
    </w:pPr>
    <w:rPr>
      <w:rFonts w:eastAsia="Times New Roman"/>
      <w:b/>
      <w:bCs/>
      <w:color w:val="000000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7060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033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847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9741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894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156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05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537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64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3697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577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083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8847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094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316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9407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273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2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4. prosinca 2018.</izvorni_sadrzaj>
    <derivirana_varijabla naziv="DomainObject.StvarniPocetakDatum_1">4. prosinca 2018.</derivirana_varijabla>
  </DomainObject.StvarniPocetakDatum>
  <DomainObject.StvarniZavrsetakDatum>
    <izvorni_sadrzaj>4. prosinca 2018.</izvorni_sadrzaj>
    <derivirana_varijabla naziv="DomainObject.StvarniZavrsetakDatum_1">4. prosinca 2018.</derivirana_varijabla>
  </DomainObject.StvarniZavrsetakDatum>
  <DomainObject.PlaniraniZavrsetakDatum>
    <izvorni_sadrzaj>4. prosinca 2018.</izvorni_sadrzaj>
    <derivirana_varijabla naziv="DomainObject.PlaniraniZavrsetakDatum_1">4. prosinca 2018.</derivirana_varijabla>
  </DomainObject.PlaniraniZavrsetakDatum>
  <DomainObject.PlaniraniPocetakDatum>
    <izvorni_sadrzaj>4. prosinca 2018.</izvorni_sadrzaj>
    <derivirana_varijabla naziv="DomainObject.PlaniraniPocetakDatum_1">4. prosinca 2018.</derivirana_varijabla>
  </DomainObject.PlaniraniPocetakDatum>
  <DomainObject.StvarniPocetakVrijeme>
    <izvorni_sadrzaj>09:15</izvorni_sadrzaj>
    <derivirana_varijabla naziv="DomainObject.StvarniPocetakVrijeme_1">09:15</derivirana_varijabla>
  </DomainObject.StvarniPocetakVrijeme>
  <DomainObject.StvarniZavrsetakVrijeme>
    <izvorni_sadrzaj>10:45</izvorni_sadrzaj>
    <derivirana_varijabla naziv="DomainObject.StvarniZavrsetakVrijeme_1">10:45</derivirana_varijabla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prosinca 2018.</izvorni_sadrzaj>
    <derivirana_varijabla naziv="DomainObject.Zapisnik.DatumKreiranja_1">5. prosinca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St-464/2017-196</izvorni_sadrzaj>
    <derivirana_varijabla naziv="DomainObject.Zapisnik.Oznaka_1">St-464/2017-196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2017.</izvorni_sadrzaj>
    <derivirana_varijabla naziv="DomainObject.Predmet.DatumOsnivanja_1">10.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St-464/2017</izvorni_sadrzaj>
    <derivirana_varijabla naziv="DomainObject.Predmet.OznakaBroj_1">St-464/2017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DIM-MES d.o.o. za proizvodnju, trgovinu i usluge</izvorni_sadrzaj>
    <derivirana_varijabla naziv="DomainObject.Predmet.StrankaFormated_1">  DIM-MES d.o.o. za proizvodnju, trgovinu i usluge</derivirana_varijabla>
  </DomainObject.Predmet.StrankaFormated>
  <DomainObject.Predmet.StrankaFormatedOIB>
    <izvorni_sadrzaj>  DIM-MES d.o.o. za proizvodnju, trgovinu i usluge, OIB 71968165400</izvorni_sadrzaj>
    <derivirana_varijabla naziv="DomainObject.Predmet.StrankaFormatedOIB_1">  DIM-MES d.o.o. za proizvodnju, trgovinu i usluge, OIB 71968165400</derivirana_varijabla>
  </DomainObject.Predmet.StrankaFormatedOIB>
  <DomainObject.Predmet.StrankaFormatedWithAdress>
    <izvorni_sadrzaj> DIM-MES d.o.o. za proizvodnju, trgovinu i usluge, Poljana br. 7, 22320 Drniš</izvorni_sadrzaj>
    <derivirana_varijabla naziv="DomainObject.Predmet.StrankaFormatedWithAdress_1"> DIM-MES d.o.o. za proizvodnju, trgovinu i usluge, Poljana br. 7, 22320 Drniš</derivirana_varijabla>
  </DomainObject.Predmet.StrankaFormatedWithAdress>
  <DomainObject.Predmet.StrankaFormatedWithAdressOIB>
    <izvorni_sadrzaj> DIM-MES d.o.o. za proizvodnju, trgovinu i usluge, OIB 71968165400, Poljana br. 7, 22320 Drniš</izvorni_sadrzaj>
    <derivirana_varijabla naziv="DomainObject.Predmet.StrankaFormatedWithAdressOIB_1"> DIM-MES d.o.o. za proizvodnju, trgovinu i usluge, OIB 71968165400, Poljana br. 7, 22320 Drniš</derivirana_varijabla>
  </DomainObject.Predmet.StrankaFormatedWithAdressOIB>
  <DomainObject.Predmet.StrankaWithAdress>
    <izvorni_sadrzaj>DIM-MES d.o.o. za proizvodnju, trgovinu i usluge Poljana br. 7,22320 Drniš</izvorni_sadrzaj>
    <derivirana_varijabla naziv="DomainObject.Predmet.StrankaWithAdress_1">DIM-MES d.o.o. za proizvodnju, trgovinu i usluge Poljana br. 7,22320 Drniš</derivirana_varijabla>
  </DomainObject.Predmet.StrankaWithAdress>
  <DomainObject.Predmet.StrankaWithAdressOIB>
    <izvorni_sadrzaj>DIM-MES d.o.o. za proizvodnju, trgovinu i usluge, OIB 71968165400, Poljana br. 7,22320 Drniš</izvorni_sadrzaj>
    <derivirana_varijabla naziv="DomainObject.Predmet.StrankaWithAdressOIB_1">DIM-MES d.o.o. za proizvodnju, trgovinu i usluge, OIB 71968165400, Poljana br. 7,22320 Drniš</derivirana_varijabla>
  </DomainObject.Predmet.StrankaWithAdressOIB>
  <DomainObject.Predmet.StrankaNazivFormated>
    <izvorni_sadrzaj>DIM-MES d.o.o. za proizvodnju, trgovinu i usluge</izvorni_sadrzaj>
    <derivirana_varijabla naziv="DomainObject.Predmet.StrankaNazivFormated_1">DIM-MES d.o.o. za proizvodnju, trgovinu i usluge</derivirana_varijabla>
  </DomainObject.Predmet.StrankaNazivFormated>
  <DomainObject.Predmet.StrankaNazivFormatedOIB>
    <izvorni_sadrzaj>DIM-MES d.o.o. za proizvodnju, trgovinu i usluge, OIB 71968165400</izvorni_sadrzaj>
    <derivirana_varijabla naziv="DomainObject.Predmet.StrankaNazivFormatedOIB_1">DIM-MES d.o.o. za proizvodnju, trgovinu i usluge, OIB 71968165400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DIM-MES d.o.o. za proizvodnju, trgovinu i usluge</item>
    </izvorni_sadrzaj>
    <derivirana_varijabla naziv="DomainObject.Predmet.StrankaListFormated_1">
      <item>DIM-MES d.o.o. za proizvodnju, trgovinu i usluge</item>
    </derivirana_varijabla>
  </DomainObject.Predmet.StrankaListFormated>
  <DomainObject.Predmet.StrankaListFormatedOIB>
    <izvorni_sadrzaj>
      <item>DIM-MES d.o.o. za proizvodnju, trgovinu i usluge, OIB 71968165400</item>
    </izvorni_sadrzaj>
    <derivirana_varijabla naziv="DomainObject.Predmet.StrankaListFormatedOIB_1">
      <item>DIM-MES d.o.o. za proizvodnju, trgovinu i usluge, OIB 71968165400</item>
    </derivirana_varijabla>
  </DomainObject.Predmet.StrankaListFormatedOIB>
  <DomainObject.Predmet.StrankaListFormatedWithAdress>
    <izvorni_sadrzaj>
      <item>DIM-MES d.o.o. za proizvodnju, trgovinu i usluge, Poljana br. 7, 22320 Drniš</item>
    </izvorni_sadrzaj>
    <derivirana_varijabla naziv="DomainObject.Predmet.StrankaListFormatedWithAdress_1">
      <item>DIM-MES d.o.o. za proizvodnju, trgovinu i usluge, Poljana br. 7, 22320 Drniš</item>
    </derivirana_varijabla>
  </DomainObject.Predmet.StrankaListFormatedWithAdress>
  <DomainObject.Predmet.StrankaListFormatedWithAdressOIB>
    <izvorni_sadrzaj>
      <item>DIM-MES d.o.o. za proizvodnju, trgovinu i usluge, OIB 71968165400, Poljana br. 7, 22320 Drniš</item>
    </izvorni_sadrzaj>
    <derivirana_varijabla naziv="DomainObject.Predmet.StrankaListFormatedWithAdressOIB_1">
      <item>DIM-MES d.o.o. za proizvodnju, trgovinu i usluge, OIB 71968165400, Poljana br. 7, 22320 Drniš</item>
    </derivirana_varijabla>
  </DomainObject.Predmet.StrankaListFormatedWithAdressOIB>
  <DomainObject.Predmet.StrankaListNazivFormated>
    <izvorni_sadrzaj>
      <item>DIM-MES d.o.o. za proizvodnju, trgovinu i usluge</item>
    </izvorni_sadrzaj>
    <derivirana_varijabla naziv="DomainObject.Predmet.StrankaListNazivFormated_1">
      <item>DIM-MES d.o.o. za proizvodnju, trgovinu i usluge</item>
    </derivirana_varijabla>
  </DomainObject.Predmet.StrankaListNazivFormated>
  <DomainObject.Predmet.StrankaListNazivFormatedOIB>
    <izvorni_sadrzaj>
      <item>DIM-MES d.o.o. za proizvodnju, trgovinu i usluge, OIB 71968165400</item>
    </izvorni_sadrzaj>
    <derivirana_varijabla naziv="DomainObject.Predmet.StrankaListNazivFormatedOIB_1">
      <item>DIM-MES d.o.o. za proizvodnju, trgovinu i usluge, OIB 71968165400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>St-464/2017-196</izvorni_sadrzaj>
    <derivirana_varijabla naziv="DomainObject.PoslovniBrojDokumenta_1">St-464/2017-196</derivirana_varijabla>
  </DomainObject.PoslovniBrojDokumenta>
  <DomainObject.Predmet.StrankaIDrugi>
    <izvorni_sadrzaj>DIM-MES d.o.o. za proizvodnju, trgovinu i usluge</izvorni_sadrzaj>
    <derivirana_varijabla naziv="DomainObject.Predmet.StrankaIDrugi_1">DIM-MES d.o.o.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DIM-MES d.o.o. za proizvodnju, trgovinu i usluge, OIB 71968165400, Poljana br. 7, 22320 Drniš</izvorni_sadrzaj>
    <derivirana_varijabla naziv="DomainObject.Predmet.StrankaIDrugiAdressOIB_1">DIM-MES d.o.o. za proizvodnju, trgovinu i usluge, OIB 71968165400, Poljana br. 7, 22320 Drniš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DIM-MES d.o.o. za proizvodnju, trgovinu i usluge</item>
    </izvorni_sadrzaj>
    <derivirana_varijabla naziv="DomainObject.Predmet.SudioniciListNaziv_1">
      <item>DIM-MES d.o.o. za proizvodnju, trgovinu i usluge</item>
    </derivirana_varijabla>
  </DomainObject.Predmet.SudioniciListNaziv>
  <DomainObject.Predmet.SudioniciListAdressOIB>
    <izvorni_sadrzaj>
      <item>DIM-MES d.o.o. za proizvodnju, trgovinu i usluge, OIB 71968165400, Poljana br. 7,22320 Drniš</item>
    </izvorni_sadrzaj>
    <derivirana_varijabla naziv="DomainObject.Predmet.SudioniciListAdressOIB_1">
      <item>DIM-MES d.o.o. za proizvodnju, trgovinu i usluge, OIB 71968165400, Poljana br. 7,22320 Drniš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71968165400</item>
    </izvorni_sadrzaj>
    <derivirana_varijabla naziv="DomainObject.Predmet.SudioniciListNazivOIB_1">
      <item>, OIB 71968165400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CB09C0-18A5-438D-A62F-8F39E6582B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50</properties:Pages>
  <properties:Words>6594</properties:Words>
  <properties:Characters>40817</properties:Characters>
  <properties:Lines>5607</properties:Lines>
  <properties:Paragraphs>2440</properties:Paragraphs>
  <properties:TotalTime>162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2018-11-30T08:22:00Z</dcterms:created>
  <dc:creator>Velimir Vuković</dc:creator>
  <cp:lastModifiedBy>Ante Rubelj</cp:lastModifiedBy>
  <cp:lastPrinted>2018-12-04T09:50:00Z</cp:lastPrinted>
  <dcterms:modified xmlns:xsi="http://www.w3.org/2001/XMLSchema-instance" xsi:type="dcterms:W3CDTF">2018-12-05T07:00:00Z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St-464/2017-196 / Zapisnik - Ročište za glasovanje o planu restrukturiranja (St-464-17 zapisnik ročište za glasovanje 4.12.2018.docx)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50</vt:i4>
  </prop:property>
</prop:Properties>
</file>