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8766" w14:paraId="6df8766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7</w:t>
      </w:r>
      <w:r w:rsidR="004546C2">
        <w:t>8</w:t>
      </w:r>
      <w:r>
        <w:t>/</w:t>
      </w:r>
      <w:r w:rsidR="004546C2">
        <w:t>0</w:t>
      </w:r>
      <w:r w:rsidR="00B569BD">
        <w:t>2</w:t>
      </w:r>
      <w:r>
        <w:t>-</w:t>
      </w:r>
      <w:r w:rsidR="00174CA9">
        <w:t>4</w:t>
      </w:r>
      <w:r w:rsidR="00B569BD">
        <w:t>7</w:t>
      </w:r>
      <w:r w:rsidR="004546C2">
        <w:t>3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262A9B" w:rsidRPr="00D24574">
        <w:t xml:space="preserve">Zanatsko štedno-kreditna zadruga Osijek, L. Jagera </w:t>
      </w:r>
      <w:smartTag w:element="metricconverter" w:uri="urn:schemas-microsoft-com:office:smarttags">
        <w:smartTagPr>
          <w:attr w:val="8 a" w:name="ProductID"/>
        </w:smartTagPr>
        <w:r w:rsidR="00262A9B" w:rsidRPr="00D24574">
          <w:t>8 a</w:t>
        </w:r>
      </w:smartTag>
      <w:r w:rsidR="00B569BD" w:rsidRPr="00B569BD">
        <w:t xml:space="preserve">, </w:t>
      </w:r>
      <w:r>
        <w:t xml:space="preserve">dana </w:t>
      </w:r>
      <w:r w:rsidR="00722A62" w:rsidRPr="00722A62">
        <w:t>29. kolovoza 2018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F13570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722A62" w:rsidRPr="00722A62">
        <w:t>Zanatsko štedno-kreditna zadruga Osijek, L. Jagera 8 a</w:t>
      </w:r>
      <w:r w:rsidR="00540220" w:rsidRPr="00540220">
        <w:t xml:space="preserve">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F13570" w:rsidRPr="00F13570">
        <w:t>Nada Gagro, Vinkovci, Glagoljaška 52, OIB 04212100945</w:t>
      </w:r>
      <w:r w:rsidR="00552C3F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B61709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F82AF6" w:rsidRPr="00F82AF6">
        <w:t>Zanatsko štedno-kreditna zadruga Osijek, L. Jagera 8 a</w:t>
      </w:r>
      <w:r w:rsidR="00F82AF6">
        <w:t xml:space="preserve"> i </w:t>
      </w:r>
      <w:r w:rsidR="00D57DB4">
        <w:t xml:space="preserve">stečajna upraviteljica stečajne mase </w:t>
      </w:r>
      <w:r w:rsidR="00B61709" w:rsidRPr="00B61709">
        <w:t>Nada Gagro, Vinkovci, Glagoljaška 52, OIB 04212100945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B61709" w:rsidRPr="00B61709">
        <w:t>Zanatsko štedno-kreditna zadruga Osijek, L. Jagera 8 a</w:t>
      </w:r>
      <w:r w:rsidR="00E26FD1" w:rsidRPr="00E26FD1">
        <w:t xml:space="preserve"> </w:t>
      </w:r>
      <w:r w:rsidR="00CC0A10">
        <w:t xml:space="preserve">zaključen je rješenjem ovoga suda broj </w:t>
      </w:r>
      <w:r w:rsidR="00B61709">
        <w:t>XIV-</w:t>
      </w:r>
      <w:r w:rsidR="00CC0A10">
        <w:t>St-</w:t>
      </w:r>
      <w:r w:rsidR="008C70EB">
        <w:t>7</w:t>
      </w:r>
      <w:r w:rsidR="00B61709">
        <w:t>8</w:t>
      </w:r>
      <w:r w:rsidR="00CC0A10">
        <w:t>/</w:t>
      </w:r>
      <w:r w:rsidR="00B61709">
        <w:t>0</w:t>
      </w:r>
      <w:r w:rsidR="008C70EB">
        <w:t>2</w:t>
      </w:r>
      <w:r w:rsidR="00CC0A10">
        <w:t>-</w:t>
      </w:r>
      <w:r w:rsidR="008C70EB">
        <w:t>1</w:t>
      </w:r>
      <w:r w:rsidR="00B61709">
        <w:t>96</w:t>
      </w:r>
      <w:r w:rsidR="00CC0A10">
        <w:t xml:space="preserve"> od </w:t>
      </w:r>
      <w:r w:rsidR="00B61709">
        <w:t>15</w:t>
      </w:r>
      <w:r w:rsidR="00CC0A10">
        <w:t>.0</w:t>
      </w:r>
      <w:r w:rsidR="00B61709">
        <w:t>3</w:t>
      </w:r>
      <w:r w:rsidR="00CC0A10">
        <w:t>.20</w:t>
      </w:r>
      <w:r w:rsidR="00B61709">
        <w:t>05</w:t>
      </w:r>
      <w:r w:rsidR="00CC0A10">
        <w:t>., uz obvezu stečajn</w:t>
      </w:r>
      <w:r w:rsidR="008C70EB">
        <w:t>e</w:t>
      </w:r>
      <w:r w:rsidR="00CC0A10">
        <w:t xml:space="preserve"> upravitelj</w:t>
      </w:r>
      <w:r w:rsidR="008C70EB">
        <w:t>ice</w:t>
      </w:r>
      <w:r w:rsidR="00CC0A10">
        <w:t xml:space="preserve"> da </w:t>
      </w:r>
      <w:r w:rsidR="008C70EB">
        <w:t>do</w:t>
      </w:r>
      <w:r w:rsidR="00CC0A10">
        <w:t>vrši započet</w:t>
      </w:r>
      <w:r w:rsidR="00AC075B">
        <w:t>e</w:t>
      </w:r>
      <w:r w:rsidR="00CC0A10">
        <w:t xml:space="preserve"> </w:t>
      </w:r>
      <w:r w:rsidR="00E907ED">
        <w:t>sudsk</w:t>
      </w:r>
      <w:r w:rsidR="00AC075B">
        <w:t>e</w:t>
      </w:r>
      <w:r w:rsidR="00E907ED">
        <w:t xml:space="preserve"> postupk</w:t>
      </w:r>
      <w:r w:rsidR="00AC075B">
        <w:t>e,</w:t>
      </w:r>
      <w:r w:rsidR="003F0FFB">
        <w:t xml:space="preserve"> </w:t>
      </w:r>
      <w:r w:rsidR="00AC075B">
        <w:t>unovči preostalu imovinu i naplati potraživanja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AC075B">
        <w:t>2</w:t>
      </w:r>
      <w:r w:rsidR="003F0FFB">
        <w:t>8</w:t>
      </w:r>
      <w:r>
        <w:t>.0</w:t>
      </w:r>
      <w:r w:rsidR="00AC075B">
        <w:t>8</w:t>
      </w:r>
      <w:r>
        <w:t>.201</w:t>
      </w:r>
      <w:r w:rsidR="00AC075B">
        <w:t>8</w:t>
      </w:r>
      <w:r>
        <w:t>. sud je zaprimio podnesak stečajn</w:t>
      </w:r>
      <w:r w:rsidR="003F0FFB">
        <w:t>e</w:t>
      </w:r>
      <w:r>
        <w:t xml:space="preserve"> upravitelj</w:t>
      </w:r>
      <w:r w:rsidR="003F0FFB">
        <w:t>ice</w:t>
      </w:r>
      <w:r>
        <w:t xml:space="preserve"> u kojem navodi da </w:t>
      </w:r>
      <w:r w:rsidR="00CB06FC">
        <w:t>su ispunjene pretpostavke da se pristupi naknadnoj diobi</w:t>
      </w:r>
      <w:r w:rsidR="0003700A">
        <w:t>.</w:t>
      </w:r>
    </w:p>
    <w:p w:rsidRDefault="00CF6311" w:rsidP="00CC0A10" w:rsidR="00CF6311">
      <w:pPr>
        <w:jc w:val="both"/>
      </w:pPr>
    </w:p>
    <w:p w:rsidRDefault="00CB06FC" w:rsidP="00CC0A10" w:rsidR="00CB06FC">
      <w:pPr>
        <w:jc w:val="both"/>
      </w:pPr>
    </w:p>
    <w:p w:rsidRDefault="00CB06FC" w:rsidP="00CC0A10" w:rsidR="00CB06FC">
      <w:pPr>
        <w:jc w:val="both"/>
      </w:pPr>
    </w:p>
    <w:p w:rsidRDefault="00CB06FC" w:rsidP="00CC0A10" w:rsidR="00CB06FC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</w:t>
      </w:r>
      <w:r w:rsidR="00CB06FC">
        <w:t xml:space="preserve"> i 104/17</w:t>
      </w:r>
      <w:r w:rsidR="00CF6311" w:rsidRPr="00CF6311">
        <w:t>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722A62" w:rsidRPr="00722A62">
        <w:rPr>
          <w:b w:val="false"/>
        </w:rPr>
        <w:t>29. kolovoza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  <w:r w:rsidR="00CB06FC">
        <w:t xml:space="preserve"> Nadi Gagro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3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4546C2" w:rsidRPr="004546C2">
      <w:t>78/02-473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2A9B"/>
    <w:rsid w:val="002662C6"/>
    <w:rsid w:val="002721FF"/>
    <w:rsid w:val="002B05E5"/>
    <w:rsid w:val="002B17BF"/>
    <w:rsid w:val="002D4260"/>
    <w:rsid w:val="002F10CD"/>
    <w:rsid w:val="0036012F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546C2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E6549"/>
    <w:rsid w:val="0070097C"/>
    <w:rsid w:val="00702862"/>
    <w:rsid w:val="00716E63"/>
    <w:rsid w:val="00722A62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C075B"/>
    <w:rsid w:val="00AE0E61"/>
    <w:rsid w:val="00AF6371"/>
    <w:rsid w:val="00B31EEC"/>
    <w:rsid w:val="00B34620"/>
    <w:rsid w:val="00B4776B"/>
    <w:rsid w:val="00B569BD"/>
    <w:rsid w:val="00B61709"/>
    <w:rsid w:val="00B8447F"/>
    <w:rsid w:val="00B95E64"/>
    <w:rsid w:val="00BA6E3E"/>
    <w:rsid w:val="00BC6487"/>
    <w:rsid w:val="00C03236"/>
    <w:rsid w:val="00C04B50"/>
    <w:rsid w:val="00C27381"/>
    <w:rsid w:val="00C63BF7"/>
    <w:rsid w:val="00C73FC2"/>
    <w:rsid w:val="00CA39C0"/>
    <w:rsid w:val="00CB06FC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C6D5F"/>
    <w:rsid w:val="00E26FD1"/>
    <w:rsid w:val="00E75ACF"/>
    <w:rsid w:val="00E85208"/>
    <w:rsid w:val="00E8660A"/>
    <w:rsid w:val="00E907ED"/>
    <w:rsid w:val="00EA6584"/>
    <w:rsid w:val="00ED74E0"/>
    <w:rsid w:val="00EE5B7C"/>
    <w:rsid w:val="00F13570"/>
    <w:rsid w:val="00F82AF6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73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73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3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3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73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73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3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3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2002.</izvorni_sadrzaj>
    <derivirana_varijabla naziv="DomainObject.Predmet.DatumOsnivanja_1">27.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2005.</izvorni_sadrzaj>
    <derivirana_varijabla naziv="DomainObject.Predmet.DatumRjesavanja_1">15. ožujka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ožujka 2005.</izvorni_sadrzaj>
    <derivirana_varijabla naziv="DomainObject.Predmet.DatumZatvaranja_1">15. ožujka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REF..13.07.2007 KAL.16.09.2007 REF. 17.09.2007 KAL-17.10.2007 ref.22.10.2007. kal.23.01.2008 ref.28.01.2008. KAL.28.02.2008. REF.28.02.2008. kal.20.08.2008 ref.04.07.2008 kal.20.08.2008. Povijest stečajnih upravitelja: NADA GAGRO;</izvorni_sadrzaj>
    <derivirana_varijabla naziv="DomainObject.Predmet.Opis_1">MIGRIRANO IZ IN2 IN2 napomene: OSTALO REF..13.07.2007 KAL.16.09.2007 REF. 17.09.2007 KAL-17.10.2007 ref.22.10.2007. kal.23.01.2008 ref.28.01.2008. KAL.28.02.2008. REF.28.02.2008. kal.20.08.2008 ref.04.07.2008 kal.20.08.2008. Povijest stečajnih upravitelja: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ZANATSKO ŠTEDNO KREDITNA ZADRUGA / - ZANATSKO ŠTEDNO KREDITNA ZADRUGA</izvorni_sadrzaj>
    <derivirana_varijabla naziv="DomainObject.Predmet.ProtustrankaFormated_1">  ZANATSKO ŠTEDNO KREDITNA ZADRUGA / - ZANATSKO ŠTEDNO KREDITNA ZADRUGA</derivirana_varijabla>
  </DomainObject.Predmet.ProtustrankaFormated>
  <DomainObject.Predmet.ProtustrankaFormatedOIB>
    <izvorni_sadrzaj>  ZANATSKO ŠTEDNO KREDITNA ZADRUGA / - ZANATSKO ŠTEDNO KREDITNA ZADRUGA</izvorni_sadrzaj>
    <derivirana_varijabla naziv="DomainObject.Predmet.ProtustrankaFormatedOIB_1">  ZANATSKO ŠTEDNO KREDITNA ZADRUGA / - ZANATSKO ŠTEDNO KREDITNA ZADRUGA</derivirana_varijabla>
  </DomainObject.Predmet.ProtustrankaFormatedOIB>
  <DomainObject.Predmet.ProtustrankaFormatedWithAdress>
    <izvorni_sadrzaj> ZANATSKO ŠTEDNO KREDITNA ZADRUGA / - ZANATSKO ŠTEDNO KREDITNA ZADRUGA, Osijek</izvorni_sadrzaj>
    <derivirana_varijabla naziv="DomainObject.Predmet.ProtustrankaFormatedWithAdress_1"> ZANATSKO ŠTEDNO KREDITNA ZADRUGA / - ZANATSKO ŠTEDNO KREDITNA ZADRUGA, Osijek</derivirana_varijabla>
  </DomainObject.Predmet.ProtustrankaFormatedWithAdress>
  <DomainObject.Predmet.ProtustrankaFormatedWithAdressOIB>
    <izvorni_sadrzaj> ZANATSKO ŠTEDNO KREDITNA ZADRUGA / - ZANATSKO ŠTEDNO KREDITNA ZADRUGA, Osijek</izvorni_sadrzaj>
    <derivirana_varijabla naziv="DomainObject.Predmet.ProtustrankaFormatedWithAdressOIB_1"> ZANATSKO ŠTEDNO KREDITNA ZADRUGA / - ZANATSKO ŠTEDNO KREDITNA ZADRUGA, Osijek</derivirana_varijabla>
  </DomainObject.Predmet.ProtustrankaFormatedWithAdressOIB>
  <DomainObject.Predmet.ProtustrankaWithAdress>
    <izvorni_sadrzaj>ZANATSKO ŠTEDNO KREDITNA ZADRUGA / - ZANATSKO ŠTEDNO KREDITNA ZADRUGA Osijek</izvorni_sadrzaj>
    <derivirana_varijabla naziv="DomainObject.Predmet.ProtustrankaWithAdress_1">ZANATSKO ŠTEDNO KREDITNA ZADRUGA / - ZANATSKO ŠTEDNO KREDITNA ZADRUGA Osijek</derivirana_varijabla>
  </DomainObject.Predmet.ProtustrankaWithAdress>
  <DomainObject.Predmet.ProtustrankaWithAdressOIB>
    <izvorni_sadrzaj>ZANATSKO ŠTEDNO KREDITNA ZADRUGA / - ZANATSKO ŠTEDNO KREDITNA ZADRUGA, Osijek</izvorni_sadrzaj>
    <derivirana_varijabla naziv="DomainObject.Predmet.ProtustrankaWithAdressOIB_1">ZANATSKO ŠTEDNO KREDITNA ZADRUGA / - ZANATSKO ŠTEDNO KREDITNA ZADRUGA, Osijek</derivirana_varijabla>
  </DomainObject.Predmet.ProtustrankaWithAdressOIB>
  <DomainObject.Predmet.ProtustrankaNazivFormated>
    <izvorni_sadrzaj>ZANATSKO ŠTEDNO KREDITNA ZADRUGA / - ZANATSKO ŠTEDNO KREDITNA ZADRUGA</izvorni_sadrzaj>
    <derivirana_varijabla naziv="DomainObject.Predmet.ProtustrankaNazivFormated_1">ZANATSKO ŠTEDNO KREDITNA ZADRUGA / - ZANATSKO ŠTEDNO KREDITNA ZADRUGA</derivirana_varijabla>
  </DomainObject.Predmet.ProtustrankaNazivFormated>
  <DomainObject.Predmet.ProtustrankaNazivFormatedOIB>
    <izvorni_sadrzaj>ZANATSKO ŠTEDNO KREDITNA ZADRUGA / - ZANATSKO ŠTEDNO KREDITNA ZADRUGA</izvorni_sadrzaj>
    <derivirana_varijabla naziv="DomainObject.Predmet.ProtustrankaNazivFormatedOIB_1">ZANATSKO ŠTEDNO KREDITNA ZADRUGA / - ZANATSKO ŠTEDNO KREDITNA ZADRUGA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UPRAVITELJ - DRAGAN DOKOZIĆ / - UPRAVITELJ - DRAGAN DOKOZIĆ</izvorni_sadrzaj>
    <derivirana_varijabla naziv="DomainObject.Predmet.StrankaFormated_1">  UPRAVITELJ - DRAGAN DOKOZIĆ / - UPRAVITELJ - DRAGAN DOKOZIĆ</derivirana_varijabla>
  </DomainObject.Predmet.StrankaFormated>
  <DomainObject.Predmet.StrankaFormatedOIB>
    <izvorni_sadrzaj>  UPRAVITELJ - DRAGAN DOKOZIĆ / - UPRAVITELJ - DRAGAN DOKOZIĆ</izvorni_sadrzaj>
    <derivirana_varijabla naziv="DomainObject.Predmet.StrankaFormatedOIB_1">  UPRAVITELJ - DRAGAN DOKOZIĆ / - UPRAVITELJ - DRAGAN DOKOZIĆ</derivirana_varijabla>
  </DomainObject.Predmet.StrankaFormatedOIB>
  <DomainObject.Predmet.StrankaFormatedWithAdress>
    <izvorni_sadrzaj> UPRAVITELJ - DRAGAN DOKOZIĆ / - UPRAVITELJ - DRAGAN DOKOZIĆ</izvorni_sadrzaj>
    <derivirana_varijabla naziv="DomainObject.Predmet.StrankaFormatedWithAdress_1"> UPRAVITELJ - DRAGAN DOKOZIĆ / - UPRAVITELJ - DRAGAN DOKOZIĆ</derivirana_varijabla>
  </DomainObject.Predmet.StrankaFormatedWithAdress>
  <DomainObject.Predmet.StrankaFormatedWithAdressOIB>
    <izvorni_sadrzaj> UPRAVITELJ - DRAGAN DOKOZIĆ / - UPRAVITELJ - DRAGAN DOKOZIĆ</izvorni_sadrzaj>
    <derivirana_varijabla naziv="DomainObject.Predmet.StrankaFormatedWithAdressOIB_1"> UPRAVITELJ - DRAGAN DOKOZIĆ / - UPRAVITELJ - DRAGAN DOKOZIĆ</derivirana_varijabla>
  </DomainObject.Predmet.StrankaFormatedWithAdressOIB>
  <DomainObject.Predmet.StrankaWithAdress>
    <izvorni_sadrzaj>UPRAVITELJ - DRAGAN DOKOZIĆ / - UPRAVITELJ - DRAGAN DOKOZIĆ </izvorni_sadrzaj>
    <derivirana_varijabla naziv="DomainObject.Predmet.StrankaWithAdress_1">UPRAVITELJ - DRAGAN DOKOZIĆ / - UPRAVITELJ - DRAGAN DOKOZIĆ </derivirana_varijabla>
  </DomainObject.Predmet.StrankaWithAdress>
  <DomainObject.Predmet.StrankaWithAdressOIB>
    <izvorni_sadrzaj>UPRAVITELJ - DRAGAN DOKOZIĆ / - UPRAVITELJ - DRAGAN DOKOZIĆ</izvorni_sadrzaj>
    <derivirana_varijabla naziv="DomainObject.Predmet.StrankaWithAdressOIB_1">UPRAVITELJ - DRAGAN DOKOZIĆ / - UPRAVITELJ - DRAGAN DOKOZIĆ</derivirana_varijabla>
  </DomainObject.Predmet.StrankaWithAdressOIB>
  <DomainObject.Predmet.StrankaNazivFormated>
    <izvorni_sadrzaj>UPRAVITELJ - DRAGAN DOKOZIĆ / - UPRAVITELJ - DRAGAN DOKOZIĆ</izvorni_sadrzaj>
    <derivirana_varijabla naziv="DomainObject.Predmet.StrankaNazivFormated_1">UPRAVITELJ - DRAGAN DOKOZIĆ / - UPRAVITELJ - DRAGAN DOKOZIĆ</derivirana_varijabla>
  </DomainObject.Predmet.StrankaNazivFormated>
  <DomainObject.Predmet.StrankaNazivFormatedOIB>
    <izvorni_sadrzaj>UPRAVITELJ - DRAGAN DOKOZIĆ / - UPRAVITELJ - DRAGAN DOKOZIĆ</izvorni_sadrzaj>
    <derivirana_varijabla naziv="DomainObject.Predmet.StrankaNazivFormatedOIB_1">UPRAVITELJ - DRAGAN DOKOZIĆ / - UPRAVITELJ - DRAGAN DOKOZIĆ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UPRAVITELJ - DRAGAN DOKOZIĆ / - UPRAVITELJ - DRAGAN DOKOZIĆ</item>
    </izvorni_sadrzaj>
    <derivirana_varijabla naziv="DomainObject.Predmet.StrankaListFormated_1">
      <item>UPRAVITELJ - DRAGAN DOKOZIĆ / - UPRAVITELJ - DRAGAN DOKOZIĆ</item>
    </derivirana_varijabla>
  </DomainObject.Predmet.StrankaListFormated>
  <DomainObject.Predmet.StrankaListFormatedOIB>
    <izvorni_sadrzaj>
      <item>UPRAVITELJ - DRAGAN DOKOZIĆ / - UPRAVITELJ - DRAGAN DOKOZIĆ</item>
    </izvorni_sadrzaj>
    <derivirana_varijabla naziv="DomainObject.Predmet.StrankaListFormatedOIB_1">
      <item>UPRAVITELJ - DRAGAN DOKOZIĆ / - UPRAVITELJ - DRAGAN DOKOZIĆ</item>
    </derivirana_varijabla>
  </DomainObject.Predmet.StrankaListFormatedOIB>
  <DomainObject.Predmet.StrankaListFormatedWithAdress>
    <izvorni_sadrzaj>
      <item>UPRAVITELJ - DRAGAN DOKOZIĆ / - UPRAVITELJ - DRAGAN DOKOZIĆ</item>
    </izvorni_sadrzaj>
    <derivirana_varijabla naziv="DomainObject.Predmet.StrankaListFormatedWithAdress_1">
      <item>UPRAVITELJ - DRAGAN DOKOZIĆ / - UPRAVITELJ - DRAGAN DOKOZIĆ</item>
    </derivirana_varijabla>
  </DomainObject.Predmet.StrankaListFormatedWithAdress>
  <DomainObject.Predmet.StrankaListFormatedWithAdressOIB>
    <izvorni_sadrzaj>
      <item>UPRAVITELJ - DRAGAN DOKOZIĆ / - UPRAVITELJ - DRAGAN DOKOZIĆ</item>
    </izvorni_sadrzaj>
    <derivirana_varijabla naziv="DomainObject.Predmet.StrankaListFormatedWithAdressOIB_1">
      <item>UPRAVITELJ - DRAGAN DOKOZIĆ / - UPRAVITELJ - DRAGAN DOKOZIĆ</item>
    </derivirana_varijabla>
  </DomainObject.Predmet.StrankaListFormatedWithAdressOIB>
  <DomainObject.Predmet.StrankaListNazivFormated>
    <izvorni_sadrzaj>
      <item>UPRAVITELJ - DRAGAN DOKOZIĆ / - UPRAVITELJ - DRAGAN DOKOZIĆ</item>
    </izvorni_sadrzaj>
    <derivirana_varijabla naziv="DomainObject.Predmet.StrankaListNazivFormated_1">
      <item>UPRAVITELJ - DRAGAN DOKOZIĆ / - UPRAVITELJ - DRAGAN DOKOZIĆ</item>
    </derivirana_varijabla>
  </DomainObject.Predmet.StrankaListNazivFormated>
  <DomainObject.Predmet.StrankaListNazivFormatedOIB>
    <izvorni_sadrzaj>
      <item>UPRAVITELJ - DRAGAN DOKOZIĆ / - UPRAVITELJ - DRAGAN DOKOZIĆ</item>
    </izvorni_sadrzaj>
    <derivirana_varijabla naziv="DomainObject.Predmet.StrankaListNazivFormatedOIB_1">
      <item>UPRAVITELJ - DRAGAN DOKOZIĆ / - UPRAVITELJ - DRAGAN DOKOZIĆ</item>
    </derivirana_varijabla>
  </DomainObject.Predmet.StrankaListNazivFormatedOIB>
  <DomainObject.Predmet.ProtuStrankaListFormated>
    <izvorni_sadrzaj>
      <item>ZANATSKO ŠTEDNO KREDITNA ZADRUGA / - ZANATSKO ŠTEDNO KREDITNA ZADRUGA</item>
    </izvorni_sadrzaj>
    <derivirana_varijabla naziv="DomainObject.Predmet.ProtuStrankaListFormated_1">
      <item>ZANATSKO ŠTEDNO KREDITNA ZADRUGA / - ZANATSKO ŠTEDNO KREDITNA ZADRUGA</item>
    </derivirana_varijabla>
  </DomainObject.Predmet.ProtuStrankaListFormated>
  <DomainObject.Predmet.ProtuStrankaListFormatedOIB>
    <izvorni_sadrzaj>
      <item>ZANATSKO ŠTEDNO KREDITNA ZADRUGA / - ZANATSKO ŠTEDNO KREDITNA ZADRUGA</item>
    </izvorni_sadrzaj>
    <derivirana_varijabla naziv="DomainObject.Predmet.ProtuStrankaListFormatedOIB_1">
      <item>ZANATSKO ŠTEDNO KREDITNA ZADRUGA / - ZANATSKO ŠTEDNO KREDITNA ZADRUGA</item>
    </derivirana_varijabla>
  </DomainObject.Predmet.ProtuStrankaListFormatedOIB>
  <DomainObject.Predmet.ProtuStrankaListFormatedWithAdress>
    <izvorni_sadrzaj>
      <item>ZANATSKO ŠTEDNO KREDITNA ZADRUGA / - ZANATSKO ŠTEDNO KREDITNA ZADRUGA, Osijek</item>
    </izvorni_sadrzaj>
    <derivirana_varijabla naziv="DomainObject.Predmet.ProtuStrankaListFormatedWithAdress_1">
      <item>ZANATSKO ŠTEDNO KREDITNA ZADRUGA / - ZANATSKO ŠTEDNO KREDITNA ZADRUGA, Osijek</item>
    </derivirana_varijabla>
  </DomainObject.Predmet.ProtuStrankaListFormatedWithAdress>
  <DomainObject.Predmet.ProtuStrankaListFormatedWithAdressOIB>
    <izvorni_sadrzaj>
      <item>ZANATSKO ŠTEDNO KREDITNA ZADRUGA / - ZANATSKO ŠTEDNO KREDITNA ZADRUGA, Osijek</item>
    </izvorni_sadrzaj>
    <derivirana_varijabla naziv="DomainObject.Predmet.ProtuStrankaListFormatedWithAdressOIB_1">
      <item>ZANATSKO ŠTEDNO KREDITNA ZADRUGA / - ZANATSKO ŠTEDNO KREDITNA ZADRUGA, Osijek</item>
    </derivirana_varijabla>
  </DomainObject.Predmet.ProtuStrankaListFormatedWithAdressOIB>
  <DomainObject.Predmet.ProtuStrankaListNazivFormated>
    <izvorni_sadrzaj>
      <item>ZANATSKO ŠTEDNO KREDITNA ZADRUGA / - ZANATSKO ŠTEDNO KREDITNA ZADRUGA</item>
    </izvorni_sadrzaj>
    <derivirana_varijabla naziv="DomainObject.Predmet.ProtuStrankaListNazivFormated_1">
      <item>ZANATSKO ŠTEDNO KREDITNA ZADRUGA / - ZANATSKO ŠTEDNO KREDITNA ZADRUGA</item>
    </derivirana_varijabla>
  </DomainObject.Predmet.ProtuStrankaListNazivFormated>
  <DomainObject.Predmet.ProtuStrankaListNazivFormatedOIB>
    <izvorni_sadrzaj>
      <item>ZANATSKO ŠTEDNO KREDITNA ZADRUGA / - ZANATSKO ŠTEDNO KREDITNA ZADRUGA</item>
    </izvorni_sadrzaj>
    <derivirana_varijabla naziv="DomainObject.Predmet.ProtuStrankaListNazivFormatedOIB_1">
      <item>ZANATSKO ŠTEDNO KREDITNA ZADRUGA / - ZANATSKO ŠTEDNO KREDITNA ZADRUGA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UPRAVITELJ - DRAGAN DOKOZIĆ / - UPRAVITELJ - DRAGAN DOKOZIĆ</izvorni_sadrzaj>
    <derivirana_varijabla naziv="DomainObject.Predmet.StrankaIDrugi_1">UPRAVITELJ - DRAGAN DOKOZIĆ / - UPRAVITELJ - DRAGAN DOKOZIĆ</derivirana_varijabla>
  </DomainObject.Predmet.StrankaIDrugi>
  <DomainObject.Predmet.ProtustrankaIDrugi>
    <izvorni_sadrzaj>ZANATSKO ŠTEDNO KREDITNA ZADRUGA / - ZANATSKO ŠTEDNO KREDITNA ZADRUGA</izvorni_sadrzaj>
    <derivirana_varijabla naziv="DomainObject.Predmet.ProtustrankaIDrugi_1">ZANATSKO ŠTEDNO KREDITNA ZADRUGA / - ZANATSKO ŠTEDNO KREDITNA ZADRUGA</derivirana_varijabla>
  </DomainObject.Predmet.ProtustrankaIDrugi>
  <DomainObject.Predmet.StrankaIDrugiAdressOIB>
    <izvorni_sadrzaj>UPRAVITELJ - DRAGAN DOKOZIĆ / - UPRAVITELJ - DRAGAN DOKOZIĆ</izvorni_sadrzaj>
    <derivirana_varijabla naziv="DomainObject.Predmet.StrankaIDrugiAdressOIB_1">UPRAVITELJ - DRAGAN DOKOZIĆ / - UPRAVITELJ - DRAGAN DOKOZIĆ</derivirana_varijabla>
  </DomainObject.Predmet.StrankaIDrugiAdressOIB>
  <DomainObject.Predmet.ProtustrankaIDrugiAdressOIB>
    <izvorni_sadrzaj>ZANATSKO ŠTEDNO KREDITNA ZADRUGA / - ZANATSKO ŠTEDNO KREDITNA ZADRUGA, Osijek</izvorni_sadrzaj>
    <derivirana_varijabla naziv="DomainObject.Predmet.ProtustrankaIDrugiAdressOIB_1">ZANATSKO ŠTEDNO KREDITNA ZADRUGA / - ZANATSKO ŠTEDNO KREDITNA ZADRUGA,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2002.</izvorni_sadrzaj>
    <derivirana_varijabla naziv="DomainObject.Predmet.OdlukaRjesenje.DatumDonosenjaOdluke_1">27. rujna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St-78/2002-11</izvorni_sadrzaj>
    <derivirana_varijabla naziv="DomainObject.Predmet.OdlukaRjesenje.Oznaka_1">St-78/2002-11</derivirana_varijabla>
  </DomainObject.Predmet.OdlukaRjesenje.Oznaka>
  <DomainObject.Predmet.SudioniciListNaziv>
    <izvorni_sadrzaj>
      <item>UPRAVITELJ - DRAGAN DOKOZIĆ / - UPRAVITELJ - DRAGAN DOKOZIĆ</item>
      <item>ZANATSKO ŠTEDNO KREDITNA ZADRUGA / - ZANATSKO ŠTEDNO KREDITNA ZADRUGA</item>
    </izvorni_sadrzaj>
    <derivirana_varijabla naziv="DomainObject.Predmet.SudioniciListNaziv_1">
      <item>UPRAVITELJ - DRAGAN DOKOZIĆ / - UPRAVITELJ - DRAGAN DOKOZIĆ</item>
      <item>ZANATSKO ŠTEDNO KREDITNA ZADRUGA / - ZANATSKO ŠTEDNO KREDITNA ZADRUGA</item>
    </derivirana_varijabla>
  </DomainObject.Predmet.SudioniciListNaziv>
  <DomainObject.Predmet.SudioniciListAdressOIB>
    <izvorni_sadrzaj>
      <item>UPRAVITELJ - DRAGAN DOKOZIĆ / - UPRAVITELJ - DRAGAN DOKOZIĆ</item>
      <item>ZANATSKO ŠTEDNO KREDITNA ZADRUGA / - ZANATSKO ŠTEDNO KREDITNA ZADRUGA, Osijek</item>
    </izvorni_sadrzaj>
    <derivirana_varijabla naziv="DomainObject.Predmet.SudioniciListAdressOIB_1">
      <item>UPRAVITELJ - DRAGAN DOKOZIĆ / - UPRAVITELJ - DRAGAN DOKOZIĆ</item>
      <item>ZANATSKO ŠTEDNO KREDITNA ZADRUGA / - ZANATSKO ŠTEDNO KREDITNA ZADRUGA,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317</properties:Words>
  <properties:Characters>1737</properties:Characters>
  <properties:Lines>68</properties:Lines>
  <properties:Paragraphs>23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2016-06-06T10:57:00Z</cp:lastPrinted>
  <dcterms:modified xmlns:xsi="http://www.w3.org/2001/XMLSchema-instance" xsi:type="dcterms:W3CDTF">2018-08-29T07:51:00Z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