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e7d4" w14:paraId="b74e7d4" w:rsidRDefault="001327CD" w:rsidP="001327CD" w:rsidR="001327CD">
      <w:pPr>
        <w15:collapsed w:val="false"/>
      </w:pPr>
      <w:bookmarkStart w:name="_GoBack" w:id="0"/>
      <w:bookmarkEnd w:id="0"/>
    </w:p>
    <w:p w:rsidRDefault="001327CD" w:rsidP="001327CD" w:rsidR="001327CD"/>
    <w:p w:rsidRDefault="001327CD" w:rsidP="001327CD" w:rsidR="001327CD"/>
    <w:p w:rsidRDefault="001327CD" w:rsidP="001327CD" w:rsidR="001327CD" w:rsidRPr="009E14B3"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>
        <w:t>59</w:t>
      </w:r>
      <w:r w:rsidR="001358AB">
        <w:t>92/2016</w:t>
      </w:r>
      <w:r w:rsidR="00BF0347">
        <w:t>-30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1358AB" w:rsidP="001358AB" w:rsidR="001358AB" w:rsidRPr="000D7E78">
      <w:pPr>
        <w:jc w:val="both"/>
        <w:rPr>
          <w:szCs w:val="24"/>
        </w:rPr>
      </w:pPr>
      <w:r w:rsidRPr="003441A7">
        <w:rPr>
          <w:szCs w:val="24"/>
        </w:rPr>
        <w:t>Trgovački sud u Zagrebu, po sucu Nikoli Ribariću, u stečajnom predmetu nad dužnikom ONUS TRANSPORTI d.o.o.</w:t>
      </w:r>
      <w:r>
        <w:rPr>
          <w:szCs w:val="24"/>
        </w:rPr>
        <w:t xml:space="preserve"> u stečaju</w:t>
      </w:r>
      <w:r w:rsidRPr="003441A7">
        <w:rPr>
          <w:szCs w:val="24"/>
        </w:rPr>
        <w:t>, Dugo Selo (Grad Dugo Selo), Josipa Zorića 26, O</w:t>
      </w:r>
      <w:r>
        <w:rPr>
          <w:szCs w:val="24"/>
        </w:rPr>
        <w:t>IB: 89166596815, dana 16</w:t>
      </w:r>
      <w:r w:rsidRPr="003441A7">
        <w:rPr>
          <w:szCs w:val="24"/>
        </w:rPr>
        <w:t>.</w:t>
      </w:r>
      <w:r>
        <w:rPr>
          <w:szCs w:val="24"/>
        </w:rPr>
        <w:t xml:space="preserve"> svibnja</w:t>
      </w:r>
      <w:r w:rsidRPr="003441A7">
        <w:rPr>
          <w:szCs w:val="24"/>
        </w:rPr>
        <w:t xml:space="preserve"> 201</w:t>
      </w:r>
      <w:r>
        <w:rPr>
          <w:szCs w:val="24"/>
        </w:rPr>
        <w:t>7</w:t>
      </w:r>
      <w:r w:rsidRPr="003441A7">
        <w:rPr>
          <w:szCs w:val="24"/>
        </w:rPr>
        <w:t>. godine</w:t>
      </w:r>
      <w:r w:rsidR="004D0E5E">
        <w:rPr>
          <w:szCs w:val="24"/>
        </w:rPr>
        <w:t>,</w:t>
      </w:r>
    </w:p>
    <w:p w:rsidRDefault="001327CD" w:rsidP="001327CD" w:rsidR="001327CD">
      <w:pPr>
        <w:rPr>
          <w:lang w:val="pt-BR"/>
        </w:rPr>
      </w:pP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1358AB" w:rsidRPr="003441A7">
        <w:rPr>
          <w:szCs w:val="24"/>
        </w:rPr>
        <w:t>ONUS TRANSPORTI d.o.o.</w:t>
      </w:r>
      <w:r w:rsidR="001358AB">
        <w:rPr>
          <w:szCs w:val="24"/>
        </w:rPr>
        <w:t xml:space="preserve"> u stečaju</w:t>
      </w:r>
      <w:r w:rsidR="001358AB" w:rsidRPr="003441A7">
        <w:rPr>
          <w:szCs w:val="24"/>
        </w:rPr>
        <w:t>, Dugo Selo (Grad Dugo Selo), Josipa Zorića 26, O</w:t>
      </w:r>
      <w:r w:rsidR="001358AB">
        <w:rPr>
          <w:szCs w:val="24"/>
        </w:rPr>
        <w:t>IB: 89166596815</w:t>
      </w:r>
      <w:r>
        <w:t>, za  dan:</w:t>
      </w:r>
    </w:p>
    <w:p w:rsidRDefault="001327CD" w:rsidP="001327CD" w:rsidR="001327CD"/>
    <w:p w:rsidRDefault="00F00FD8" w:rsidP="001327CD" w:rsidR="001327CD">
      <w:pPr>
        <w:ind w:firstLine="708" w:left="2124"/>
      </w:pPr>
      <w:r>
        <w:t>5</w:t>
      </w:r>
      <w:r w:rsidR="001327CD">
        <w:t>.</w:t>
      </w:r>
      <w:r>
        <w:t xml:space="preserve"> lipnja</w:t>
      </w:r>
      <w:r w:rsidR="001327CD">
        <w:t xml:space="preserve"> 2017. </w:t>
      </w:r>
      <w:r>
        <w:t xml:space="preserve">u </w:t>
      </w:r>
      <w:r w:rsidR="001327CD">
        <w:t>1</w:t>
      </w:r>
      <w:r>
        <w:t>1,00</w:t>
      </w:r>
      <w:r w:rsidR="001327CD">
        <w:t xml:space="preserve"> sati u zgradi Trgovačkog suda u Zagrebu, Petrinjska 8, </w:t>
      </w:r>
      <w:r>
        <w:t>dvorana</w:t>
      </w:r>
      <w:r w:rsidR="001327CD">
        <w:t xml:space="preserve"> 96/II</w:t>
      </w:r>
      <w:r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>Podneskom stečajnog upravitelja od 8.5.2017.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  <w:r>
        <w:t>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AB031B">
        <w:t xml:space="preserve">U podnesku od 8.5.2017. stečajni upravitelj navodi kako nema imovine – stečajne mase koja bi se mogla unovčiti. Slijedom navedenoga, stečajna masa nije dostatna niti za </w:t>
      </w:r>
      <w:r w:rsidR="00AB031B">
        <w:lastRenderedPageBreak/>
        <w:t>namirenje troškova stečajnog postupka.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>
        <w:t>1</w:t>
      </w:r>
      <w:r w:rsidR="00BF0347">
        <w:t>6. svibnja</w:t>
      </w:r>
      <w:r w:rsidRPr="00A60AC9">
        <w:t xml:space="preserve"> 201</w:t>
      </w:r>
      <w:r>
        <w:t>7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395E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395E4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5E42" w:rsidP="00E91121" w:rsidR="00395E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95E42" w:rsidP="00E91121" w:rsidR="00395E4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95E42" w:rsidP="00E91121" w:rsidR="00395E4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95E42" w:rsidP="00E91121" w:rsidR="00395E4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F0347" w:rsidP="00BF0347" w:rsidR="00BF034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7CD" w:rsidP="00BF0347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7CD" w:rsidP="001327CD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1327CD" w:rsidR="001327CD" w:rsidRPr="00A60AC9"/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1327CD" w:rsidP="001327CD" w:rsidR="001327CD">
      <w:pPr>
        <w:ind w:firstLine="708"/>
      </w:pPr>
    </w:p>
    <w:p w:rsidRDefault="001327CD" w:rsidP="001327CD" w:rsidR="001327CD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p w:rsidRDefault="00395E42" w:rsidP="001327CD" w:rsidR="00395E42">
      <w:pPr>
        <w:ind w:firstLine="708"/>
      </w:pPr>
    </w:p>
    <w:sectPr w:rsidSect="001327CD" w:rsidR="00395E4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84F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St-59</w:t>
        </w:r>
        <w:r w:rsidR="001358AB">
          <w:t>92</w:t>
        </w:r>
        <w:r>
          <w:t>/2016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287786"/>
    <w:rsid w:val="00395E42"/>
    <w:rsid w:val="003D12FD"/>
    <w:rsid w:val="003E395C"/>
    <w:rsid w:val="004D0E5E"/>
    <w:rsid w:val="005420D3"/>
    <w:rsid w:val="007640D1"/>
    <w:rsid w:val="00AB031B"/>
    <w:rsid w:val="00AB6606"/>
    <w:rsid w:val="00B12AA1"/>
    <w:rsid w:val="00BB6D60"/>
    <w:rsid w:val="00BF0347"/>
    <w:rsid w:val="00F00FD8"/>
    <w:rsid w:val="00FA684F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FA6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FA6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5992</izvorni_sadrzaj>
    <derivirana_varijabla naziv="DomainObject.Predmet.Broj_1">5992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St-5992/2016</izvorni_sadrzaj>
    <derivirana_varijabla naziv="DomainObject.Predmet.OznakaBroj_1">St-5992/2016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ONUS TRANSPORTI d.o.o. zastupanog po punomoćniku Vlado Kljak</izvorni_sadrzaj>
    <derivirana_varijabla naziv="DomainObject.Predmet.ProtustrankaFormated_1">  ONUS TRANSPORTI d.o.o. zastupanog po punomoćniku Vlado Kljak</derivirana_varijabla>
  </DomainObject.Predmet.ProtustrankaFormated>
  <DomainObject.Predmet.ProtustrankaFormatedOIB>
    <izvorni_sadrzaj>  ONUS TRANSPORTI d.o.o., OIB 89166596815 zastupanog po punomoćniku Vlado Kljak</izvorni_sadrzaj>
    <derivirana_varijabla naziv="DomainObject.Predmet.ProtustrankaFormatedOIB_1">  ONUS TRANSPORTI d.o.o., OIB 89166596815 zastupanog po punomoćniku Vlado Kljak</derivirana_varijabla>
  </DomainObject.Predmet.ProtustrankaFormatedOIB>
  <DomainObject.Predmet.ProtustrankaFormatedWithAdress>
    <izvorni_sadrzaj> ONUS TRANSPORTI d.o.o., Josipa Zorića 26, 10370 Dugo Selo zastupanog po punomoćniku Vlado Kljak</izvorni_sadrzaj>
    <derivirana_varijabla naziv="DomainObject.Predmet.ProtustrankaFormatedWithAdress_1"> ONUS TRANSPORTI d.o.o., Josipa Zorića 26, 10370 Dugo Selo zastupanog po punomoćniku Vlado Kljak</derivirana_varijabla>
  </DomainObject.Predmet.ProtustrankaFormatedWithAdress>
  <DomainObject.Predmet.ProtustrankaFormatedWithAdressOIB>
    <izvorni_sadrzaj> ONUS TRANSPORTI d.o.o., OIB 89166596815, Josipa Zorića 26, 10370 Dugo Selo zastupanog po punomoćniku Vlado Kljak</izvorni_sadrzaj>
    <derivirana_varijabla naziv="DomainObject.Predmet.ProtustrankaFormatedWithAdressOIB_1"> ONUS TRANSPORTI d.o.o., OIB 89166596815, Josipa Zorića 26, 10370 Dugo Selo zastupanog po punomoćniku Vlado Kljak</derivirana_varijabla>
  </DomainObject.Predmet.ProtustrankaFormatedWithAdressOIB>
  <DomainObject.Predmet.ProtustrankaWithAdress>
    <izvorni_sadrzaj>ONUS TRANSPORTI d.o.o. Josipa Zorića 26, 10370 Dugo Selo</izvorni_sadrzaj>
    <derivirana_varijabla naziv="DomainObject.Predmet.ProtustrankaWithAdress_1">ONUS TRANSPORTI d.o.o. Josipa Zorića 26, 10370 Dugo Selo</derivirana_varijabla>
  </DomainObject.Predmet.ProtustrankaWithAdress>
  <DomainObject.Predmet.ProtustrankaWithAdressOIB>
    <izvorni_sadrzaj>ONUS TRANSPORTI d.o.o., OIB 89166596815, Josipa Zorića 26, 10370 Dugo Selo</izvorni_sadrzaj>
    <derivirana_varijabla naziv="DomainObject.Predmet.ProtustrankaWithAdressOIB_1">ONUS TRANSPORTI d.o.o., OIB 89166596815, Josipa Zorića 26, 10370 Dugo Selo</derivirana_varijabla>
  </DomainObject.Predmet.ProtustrankaWithAdressOIB>
  <DomainObject.Predmet.ProtustrankaNazivFormated>
    <izvorni_sadrzaj>ONUS TRANSPORTI d.o.o.</izvorni_sadrzaj>
    <derivirana_varijabla naziv="DomainObject.Predmet.ProtustrankaNazivFormated_1">ONUS TRANSPORTI d.o.o.</derivirana_varijabla>
  </DomainObject.Predmet.ProtustrankaNazivFormated>
  <DomainObject.Predmet.ProtustrankaNazivFormatedOIB>
    <izvorni_sadrzaj>ONUS TRANSPORTI d.o.o., OIB 89166596815</izvorni_sadrzaj>
    <derivirana_varijabla naziv="DomainObject.Predmet.ProtustrankaNazivFormatedOIB_1">ONUS TRANSPORTI d.o.o., OIB 89166596815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ONUS TRANSPORTI d.o.o. zastupanog po punomoćniku Vlado Kljak</item>
    </izvorni_sadrzaj>
    <derivirana_varijabla naziv="DomainObject.Predmet.ProtuStrankaListFormated_1">
      <item>ONUS TRANSPORTI d.o.o. zastupanog po punomoćniku Vlado Kljak</item>
    </derivirana_varijabla>
  </DomainObject.Predmet.ProtuStrankaListFormated>
  <DomainObject.Predmet.ProtuStrankaListFormatedOIB>
    <izvorni_sadrzaj>
      <item>ONUS TRANSPORTI d.o.o., OIB 89166596815 zastupanog po punomoćniku Vlado Kljak</item>
    </izvorni_sadrzaj>
    <derivirana_varijabla naziv="DomainObject.Predmet.ProtuStrankaListFormatedOIB_1">
      <item>ONUS TRANSPORTI d.o.o., OIB 89166596815 zastupanog po punomoćniku Vlado Kljak</item>
    </derivirana_varijabla>
  </DomainObject.Predmet.ProtuStrankaListFormatedOIB>
  <DomainObject.Predmet.ProtuStrankaListFormatedWithAdress>
    <izvorni_sadrzaj>
      <item>ONUS TRANSPORTI d.o.o., Josipa Zorića 26, 10370 Dugo Selo zastupanog po punomoćniku Vlado Kljak</item>
    </izvorni_sadrzaj>
    <derivirana_varijabla naziv="DomainObject.Predmet.ProtuStrankaListFormatedWithAdress_1">
      <item>ONUS TRANSPORTI d.o.o., Josipa Zorića 26, 10370 Dugo Selo zastupanog po punomoćniku Vlado Kljak</item>
    </derivirana_varijabla>
  </DomainObject.Predmet.ProtuStrankaListFormatedWithAdress>
  <DomainObject.Predmet.ProtuStrankaListFormatedWithAdressOIB>
    <izvorni_sadrzaj>
      <item>ONUS TRANSPORTI d.o.o., OIB 89166596815, Josipa Zorića 26, 10370 Dugo Selo zastupanog po punomoćniku Vlado Kljak</item>
    </izvorni_sadrzaj>
    <derivirana_varijabla naziv="DomainObject.Predmet.ProtuStrankaListFormatedWithAdressOIB_1">
      <item>ONUS TRANSPORTI d.o.o., OIB 89166596815, Josipa Zorića 26, 10370 Dugo Selo zastupanog po punomoćniku Vlado Kljak</item>
    </derivirana_varijabla>
  </DomainObject.Predmet.ProtuStrankaListFormatedWithAdressOIB>
  <DomainObject.Predmet.ProtuStrankaListNazivFormated>
    <izvorni_sadrzaj>
      <item>ONUS TRANSPORTI d.o.o.</item>
    </izvorni_sadrzaj>
    <derivirana_varijabla naziv="DomainObject.Predmet.ProtuStrankaListNazivFormated_1">
      <item>ONUS TRANSPORTI d.o.o.</item>
    </derivirana_varijabla>
  </DomainObject.Predmet.ProtuStrankaListNazivFormated>
  <DomainObject.Predmet.ProtuStrankaListNazivFormatedOIB>
    <izvorni_sadrzaj>
      <item>ONUS TRANSPORTI d.o.o., OIB 89166596815</item>
    </izvorni_sadrzaj>
    <derivirana_varijabla naziv="DomainObject.Predmet.ProtuStrankaListNazivFormatedOIB_1">
      <item>ONUS TRANSPORTI d.o.o., OIB 89166596815</item>
    </derivirana_varijabla>
  </DomainObject.Predmet.ProtuStrankaListNazivFormatedOIB>
  <DomainObject.Predmet.OstaliListFormated>
    <izvorni_sadrzaj>
      <item>Vlado Kljak punomoćnik sudionika u postupku ONUS TRANSPORTI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OstaliListFormated_1">
      <item>Vlado Kljak punomoćnik sudionika u postupku ONUS TRANSPORTI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Vlado Kljak, OIB 38049629667 punomoćnik sudionika u postupku ONUS TRANSPORTI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izvorni_sadrzaj>
    <derivirana_varijabla naziv="DomainObject.Predmet.OstaliListFormatedOIB_1">
      <item>Vlado Kljak, OIB 38049629667 punomoćnik sudionika u postupku ONUS TRANSPORTI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Vlado Kljak, Omladinska 26, 10310 Bešlinec punomoćnik sudionika u postupku ONUS TRANSPORTI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Vlado Kljak, Omladinska 26, 10310 Bešlinec punomoćnik sudionika u postupku ONUS TRANSPORTI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Vlado Kljak, OIB 38049629667, Omladinska 26, 10310 Bešlinec punomoćnik sudionika u postupku ONUS TRANSPORTI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Vlado Kljak, OIB 38049629667, Omladinska 26, 10310 Bešlinec punomoćnik sudionika u postupku ONUS TRANSPORTI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OstaliListNazivFormated_1"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Vlado Kljak, OIB 38049629667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izvorni_sadrzaj>
    <derivirana_varijabla naziv="DomainObject.Predmet.OstaliListNazivFormatedOIB_1">
      <item>Vlado Kljak, OIB 38049629667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ONUS TRANSPORTI d.o.o.</izvorni_sadrzaj>
    <derivirana_varijabla naziv="DomainObject.Predmet.ProtustrankaIDrugi_1">ONUS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ONUS TRANSPORTI d.o.o., OIB 89166596815, Josipa Zorića 26, 10370 Dugo Selo</izvorni_sadrzaj>
    <derivirana_varijabla naziv="DomainObject.Predmet.ProtustrankaIDrugiAdressOIB_1">ONUS TRANSPORTI d.o.o., OIB 89166596815, Josipa Zorića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ONUS TRANSPORTI d.o.o.</item>
      <item>FINA Regionalni centar Zagreb</item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SudioniciListNaziv_1">
      <item>ONUS TRANSPORTI d.o.o.</item>
      <item>FINA Regionalni centar Zagreb</item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ONUS TRANSPORTI d.o.o., OIB 89166596815, Josipa Zorića 26,10370 Dugo Selo</item>
      <item>FINA Regionalni centar Zagreb, OIB 85821130368, Trg svibanjskih žrtava 1995. 1,10000 Zagreb</item>
      <item>Vlado Kljak, OIB 38049629667, Omladinska 26,10310 Bešlinec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ONUS TRANSPORTI d.o.o., OIB 89166596815, Josipa Zorića 26,10370 Dugo Selo</item>
      <item>FINA Regionalni centar Zagreb, OIB 85821130368, Trg svibanjskih žrtava 1995. 1,10000 Zagreb</item>
      <item>Vlado Kljak, OIB 38049629667, Omladinska 26,10310 Bešlinec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89166596815</item>
      <item>, OIB 85821130368</item>
      <item>, OIB 38049629667</item>
      <item>, OIB 96292040276</item>
      <item>, OIB 85821130368</item>
      <item>, OIB 78427478595</item>
      <item>, OIB 97326283154</item>
      <item>, OIB 18683136487</item>
      <item>, OIB 26635293339</item>
    </izvorni_sadrzaj>
    <derivirana_varijabla naziv="DomainObject.Predmet.SudioniciListNazivOIB_1">
      <item>, OIB 89166596815</item>
      <item>, OIB 85821130368</item>
      <item>, OIB 38049629667</item>
      <item>, OIB 96292040276</item>
      <item>, OIB 85821130368</item>
      <item>, OIB 78427478595</item>
      <item>, OIB 97326283154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349</properties:Words>
  <properties:Characters>2085</properties:Characters>
  <properties:Lines>106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2017-05-16T11:34:00Z</dcterms:created>
  <dc:creator>Nikola Ribarić</dc:creator>
  <cp:lastModifiedBy>Jadranka Zelić</cp:lastModifiedBy>
  <cp:lastPrinted>2017-05-16T12:22:00Z</cp:lastPrinted>
  <dcterms:modified xmlns:xsi="http://www.w3.org/2001/XMLSchema-instance" xsi:type="dcterms:W3CDTF">2017-05-16T12:23:00Z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