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30a9" w14:paraId="1af30a9" w:rsidRDefault="00AE649C" w:rsidP="0055760E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55760E" w:rsidP="0055760E" w:rsidR="0055760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St-122/2015-3.</w:t>
      </w:r>
    </w:p>
    <w:p w:rsidRDefault="0055760E" w:rsidP="0055760E" w:rsidR="0055760E">
      <w:pPr>
        <w:jc w:val="both"/>
        <w:rPr>
          <w:rFonts w:cs="Arial" w:hAnsi="Arial" w:ascii="Arial"/>
        </w:rPr>
      </w:pPr>
    </w:p>
    <w:p w:rsidRDefault="0055760E" w:rsidP="0055760E" w:rsidR="0055760E">
      <w:pPr>
        <w:jc w:val="both"/>
        <w:rPr>
          <w:rFonts w:cs="Arial" w:hAnsi="Arial" w:ascii="Arial"/>
          <w:b/>
        </w:rPr>
      </w:pPr>
    </w:p>
    <w:p w:rsidRDefault="0055760E" w:rsidP="0055760E" w:rsidR="005576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5760E" w:rsidP="0055760E" w:rsidR="0055760E">
      <w:pPr>
        <w:jc w:val="center"/>
        <w:rPr>
          <w:rFonts w:cs="Arial" w:hAnsi="Arial" w:ascii="Arial"/>
          <w:b/>
        </w:rPr>
      </w:pPr>
    </w:p>
    <w:p w:rsidRDefault="0055760E" w:rsidP="0055760E" w:rsidR="0055760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5760E" w:rsidP="0055760E" w:rsidR="0055760E">
      <w:pPr>
        <w:jc w:val="both"/>
        <w:rPr>
          <w:rFonts w:cs="Arial" w:hAnsi="Arial" w:ascii="Arial"/>
        </w:rPr>
      </w:pP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POLJOPRIVREDNA ZADRUGA AGROTIM za poljoprivredu, trgovinu i proizvodnju iz Garešnice, Moslavačka 12, MBS 010071897, OIB 40607674553, dana 02. veljače 2016. godine  </w:t>
      </w:r>
    </w:p>
    <w:p w:rsidRDefault="0055760E" w:rsidP="0055760E" w:rsidR="0055760E">
      <w:pPr>
        <w:jc w:val="both"/>
        <w:rPr>
          <w:rFonts w:cs="Arial" w:hAnsi="Arial" w:ascii="Arial"/>
        </w:rPr>
      </w:pPr>
    </w:p>
    <w:p w:rsidRDefault="0055760E" w:rsidP="0055760E" w:rsidR="005576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5760E" w:rsidP="0055760E" w:rsidR="0055760E">
      <w:pPr>
        <w:jc w:val="center"/>
        <w:rPr>
          <w:rFonts w:cs="Arial" w:hAnsi="Arial" w:ascii="Arial"/>
        </w:rPr>
      </w:pP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POLJOPRIVREDNA ZADRUGA AGROTIM za poljoprivredu, trgovinu i proizvodnju iz Garešnice, Moslavačka 12, MBS 010071897, OIB 40607674553.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POLJOPRIVREDNA ZADRUGA AGROTIM za poljoprivredu, trgovinu i proizvodnju iz Garešnice, Moslavačka 12, MBS 010071897, OIB 40607674553.</w:t>
      </w:r>
    </w:p>
    <w:p w:rsidRDefault="0055760E" w:rsidP="0055760E" w:rsidR="005576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13,30 sati, kada je ovo rješenje objavljeno na e-oglasnoj ploči ovoga suda.</w:t>
      </w:r>
    </w:p>
    <w:p w:rsidRDefault="0055760E" w:rsidP="0055760E" w:rsidR="0055760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5760E" w:rsidP="0055760E" w:rsidR="005576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5760E" w:rsidP="0055760E" w:rsidR="0055760E">
      <w:pPr>
        <w:ind w:firstLine="851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5760E" w:rsidP="0055760E" w:rsidR="0055760E">
      <w:pPr>
        <w:jc w:val="center"/>
        <w:rPr>
          <w:rFonts w:cs="Arial" w:hAnsi="Arial" w:ascii="Arial"/>
          <w:b/>
        </w:rPr>
      </w:pP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St-122/2015-2.,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5760E" w:rsidP="0055760E" w:rsidR="005576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5760E" w:rsidP="0055760E" w:rsidR="005576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5760E" w:rsidP="0055760E" w:rsidR="005576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55760E" w:rsidP="0055760E" w:rsidR="0055760E">
      <w:pPr>
        <w:rPr>
          <w:rFonts w:cs="Arial" w:hAnsi="Arial" w:ascii="Arial"/>
          <w:b/>
        </w:rPr>
      </w:pPr>
    </w:p>
    <w:p w:rsidRDefault="0055760E" w:rsidP="0055760E" w:rsidR="0055760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5760E" w:rsidP="0055760E" w:rsidR="0055760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55760E" w:rsidP="0055760E" w:rsidR="0055760E">
      <w:pPr>
        <w:jc w:val="both"/>
        <w:rPr>
          <w:rFonts w:cs="Arial" w:hAnsi="Arial" w:ascii="Arial"/>
        </w:rPr>
      </w:pPr>
    </w:p>
    <w:p w:rsidRDefault="0055760E" w:rsidP="0055760E" w:rsidR="0055760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5760E" w:rsidP="0055760E" w:rsidR="005576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55760E" w:rsidP="0055760E" w:rsidR="0055760E">
      <w:pPr>
        <w:rPr>
          <w:rFonts w:cs="Arial" w:hAnsi="Arial" w:ascii="Arial"/>
        </w:rPr>
      </w:pPr>
    </w:p>
    <w:p w:rsidRDefault="0055760E" w:rsidP="0055760E" w:rsidR="0055760E">
      <w:pPr>
        <w:jc w:val="both"/>
        <w:rPr>
          <w:rFonts w:cs="Arial" w:hAnsi="Arial" w:ascii="Arial"/>
        </w:rPr>
      </w:pPr>
    </w:p>
    <w:p w:rsidRDefault="005576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60E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4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St-122/2015-3</izvorni_sadrzaj>
    <derivirana_varijabla naziv="DomainObject.Oznaka_1">St-122/2015-3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AGROTIM za poljoprivredu, trgovinu i proizvodnju Garešnica zastupanog po punomoćniku ROMANA HASANAC</izvorni_sadrzaj>
    <derivirana_varijabla naziv="DomainObject.Predmet.ProtustrankaFormated_1">  POLJOPRIVREDNA ZADRUGA AGROTIM za poljoprivredu, trgovinu i proizvodnju Garešnica zastupanog po punomoćniku ROMANA HASANAC</derivirana_varijabla>
  </DomainObject.Predmet.ProtustrankaFormated>
  <DomainObject.Predmet.ProtustrankaFormatedOIB>
    <izvorni_sadrzaj>  POLJOPRIVREDNA ZADRUGA AGROTIM za poljoprivredu, trgovinu i proizvodnju Garešnica, OIB 40607674553 zastupanog po punomoćniku ROMANA HASANAC</izvorni_sadrzaj>
    <derivirana_varijabla naziv="DomainObject.Predmet.ProtustrankaFormatedOIB_1">  POLJOPRIVREDNA ZADRUGA AGROTIM za poljoprivredu, trgovinu i proizvodnju Garešnica, OIB 40607674553 zastupanog po punomoćniku ROMANA HASANAC</derivirana_varijabla>
  </DomainObject.Predmet.ProtustrankaFormatedOIB>
  <DomainObject.Predmet.ProtustrankaFormatedWithAdress>
    <izvorni_sadrzaj> POLJOPRIVREDNA ZADRUGA AGROTIM za poljoprivredu, trgovinu i proizvodnju Garešnica, Moslavačka 12, 43280 Garešnica zastupanog po punomoćniku ROMANA HASANAC</izvorni_sadrzaj>
    <derivirana_varijabla naziv="DomainObject.Predmet.ProtustrankaFormatedWithAdress_1"> POLJOPRIVREDNA ZADRUGA AGROTIM za poljoprivredu, trgovinu i proizvodnju Garešnica, Moslavačka 12, 43280 Garešnica zastupanog po punomoćniku ROMANA HASANAC</derivirana_varijabla>
  </DomainObject.Predmet.ProtustrankaFormatedWithAdress>
  <DomainObject.Predmet.ProtustrankaFormatedWithAdressOIB>
    <izvorni_sadrzaj> POLJOPRIVREDNA ZADRUGA AGROTIM za poljoprivredu, trgovinu i proizvodnju Garešnica, OIB 40607674553, Moslavačka 12, 43280 Garešnica zastupanog po punomoćniku ROMANA HASANAC</izvorni_sadrzaj>
    <derivirana_varijabla naziv="DomainObject.Predmet.ProtustrankaFormatedWithAdressOIB_1"> POLJOPRIVREDNA ZADRUGA AGROTIM za poljoprivredu, trgovinu i proizvodnju Garešnica, OIB 40607674553, Moslavačka 12, 43280 Garešnica zastupanog po punomoćniku ROMANA HASANAC</derivirana_varijabla>
  </DomainObject.Predmet.ProtustrankaFormatedWithAdressOIB>
  <DomainObject.Predmet.ProtustrankaWithAdress>
    <izvorni_sadrzaj>POLJOPRIVREDNA ZADRUGA AGROTIM za poljoprivredu, trgovinu i proizvodnju Garešnica Moslavačka 12, 43280 Garešnica</izvorni_sadrzaj>
    <derivirana_varijabla naziv="DomainObject.Predmet.ProtustrankaWithAdress_1">POLJOPRIVREDNA ZADRUGA AGROTIM za poljoprivredu, trgovinu i proizvodnju Garešnica Moslavačka 12, 43280 Garešnica</derivirana_varijabla>
  </DomainObject.Predmet.ProtustrankaWithAdress>
  <DomainObject.Predmet.ProtustrankaWithAdressOIB>
    <izvorni_sadrzaj>POLJOPRIVREDNA ZADRUGA AGROTIM za poljoprivredu, trgovinu i proizvodnju Garešnica, OIB 40607674553, Moslavačka 12, 43280 Garešnica</izvorni_sadrzaj>
    <derivirana_varijabla naziv="DomainObject.Predmet.ProtustrankaWithAdressOIB_1">POLJOPRIVREDNA ZADRUGA AGROTIM za poljoprivredu, trgovinu i proizvodnju Garešnica, OIB 40607674553, Moslavačka 12, 43280 Garešnica</derivirana_varijabla>
  </DomainObject.Predmet.ProtustrankaWithAdressOIB>
  <DomainObject.Predmet.ProtustrankaNazivFormated>
    <izvorni_sadrzaj>POLJOPRIVREDNA ZADRUGA AGROTIM za poljoprivredu, trgovinu i proizvodnju Garešnica</izvorni_sadrzaj>
    <derivirana_varijabla naziv="DomainObject.Predmet.ProtustrankaNazivFormated_1">POLJOPRIVREDNA ZADRUGA AGROTIM za poljoprivredu, trgovinu i proizvodnju Garešnica</derivirana_varijabla>
  </DomainObject.Predmet.ProtustrankaNazivFormated>
  <DomainObject.Predmet.ProtustrankaNazivFormatedOIB>
    <izvorni_sadrzaj>POLJOPRIVREDNA ZADRUGA AGROTIM za poljoprivredu, trgovinu i proizvodnju Garešnica, OIB 40607674553</izvorni_sadrzaj>
    <derivirana_varijabla naziv="DomainObject.Predmet.ProtustrankaNazivFormatedOIB_1">POLJOPRIVREDNA ZADRUGA AGROTIM za poljoprivredu, trgovinu i proizvodnju Garešnica, OIB 40607674553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AGROTIM za poljoprivredu, trgovinu i proizvodnju Garešnica zastupanog po punomoćniku ROMANA HASANAC</item>
    </izvorni_sadrzaj>
    <derivirana_varijabla naziv="DomainObject.Predmet.ProtuStrankaListFormated_1">
      <item>POLJOPRIVREDNA ZADRUGA AGROTIM za poljoprivredu, trgovinu i proizvodnju Garešnica zastupanog po punomoćniku ROMANA HASANAC</item>
    </derivirana_varijabla>
  </DomainObject.Predmet.ProtuStrankaListFormated>
  <DomainObject.Predmet.ProtuStrankaListFormatedOIB>
    <izvorni_sadrzaj>
      <item>POLJOPRIVREDNA ZADRUGA AGROTIM za poljoprivredu, trgovinu i proizvodnju Garešnica, OIB 40607674553 zastupanog po punomoćniku ROMANA HASANAC</item>
    </izvorni_sadrzaj>
    <derivirana_varijabla naziv="DomainObject.Predmet.ProtuStrankaListFormatedOIB_1">
      <item>POLJOPRIVREDNA ZADRUGA AGROTIM za poljoprivredu, trgovinu i proizvodnju Garešnica, OIB 40607674553 zastupanog po punomoćniku ROMANA HASANAC</item>
    </derivirana_varijabla>
  </DomainObject.Predmet.ProtuStrankaListFormatedOIB>
  <DomainObject.Predmet.ProtuStrankaListFormatedWithAdress>
    <izvorni_sadrzaj>
      <item>POLJOPRIVREDNA ZADRUGA AGROTIM za poljoprivredu, trgovinu i proizvodnju Garešnica, Moslavačka 12, 43280 Garešnica zastupanog po punomoćniku ROMANA HASANAC</item>
    </izvorni_sadrzaj>
    <derivirana_varijabla naziv="DomainObject.Predmet.ProtuStrankaListFormatedWithAdress_1">
      <item>POLJOPRIVREDNA ZADRUGA AGROTIM za poljoprivredu, trgovinu i proizvodnju Garešnica, Moslavačka 12, 43280 Garešnica zastupanog po punomoćniku ROMANA HASANAC</item>
    </derivirana_varijabla>
  </DomainObject.Predmet.ProtuStrankaListFormatedWithAdress>
  <DomainObject.Predmet.ProtuStrankaListFormatedWithAdressOIB>
    <izvorni_sadrzaj>
      <item>POLJOPRIVREDNA ZADRUGA AGROTIM za poljoprivredu, trgovinu i proizvodnju Garešnica, OIB 40607674553, Moslavačka 12, 43280 Garešnica zastupanog po punomoćniku ROMANA HASANAC</item>
    </izvorni_sadrzaj>
    <derivirana_varijabla naziv="DomainObject.Predmet.ProtuStrankaListFormatedWithAdressOIB_1">
      <item>POLJOPRIVREDNA ZADRUGA AGROTIM za poljoprivredu, trgovinu i proizvodnju Garešnica, OIB 40607674553, Moslavačka 12, 43280 Garešnica zastupanog po punomoćniku ROMANA HASANAC</item>
    </derivirana_varijabla>
  </DomainObject.Predmet.ProtuStrankaListFormatedWithAdressOIB>
  <DomainObject.Predmet.ProtuStrankaListNazivFormated>
    <izvorni_sadrzaj>
      <item>POLJOPRIVREDNA ZADRUGA AGROTIM za poljoprivredu, trgovinu i proizvodnju Garešnica</item>
    </izvorni_sadrzaj>
    <derivirana_varijabla naziv="DomainObject.Predmet.ProtuStrankaListNazivFormated_1">
      <item>POLJOPRIVREDNA ZADRUGA AGROTIM za poljoprivredu, trgovinu i proizvodnju Garešnica</item>
    </derivirana_varijabla>
  </DomainObject.Predmet.ProtuStrankaListNazivFormated>
  <DomainObject.Predmet.ProtuStrankaListNazivFormatedOIB>
    <izvorni_sadrzaj>
      <item>POLJOPRIVREDNA ZADRUGA AGROTIM za poljoprivredu, trgovinu i proizvodnju Garešnica, OIB 40607674553</item>
    </izvorni_sadrzaj>
    <derivirana_varijabla naziv="DomainObject.Predmet.ProtuStrankaListNazivFormatedOIB_1">
      <item>POLJOPRIVREDNA ZADRUGA AGROTIM za poljoprivredu, trgovinu i proizvodnju Garešnica, OIB 40607674553</item>
    </derivirana_varijabla>
  </DomainObject.Predmet.ProtuStrankaListNazivFormatedOIB>
  <DomainObject.Predmet.OstaliListFormated>
    <izvorni_sadrzaj>
      <item>ROMANA HASANAC punomoćnik sudionika u postupku POLJOPRIVREDNA ZADRUGA AGROTIM za poljoprivredu, trgovinu i proizvodnju Garešnica</item>
    </izvorni_sadrzaj>
    <derivirana_varijabla naziv="DomainObject.Predmet.OstaliListFormated_1">
      <item>ROMANA HASANAC punomoćnik sudionika u postupku POLJOPRIVREDNA ZADRUGA AGROTIM za poljoprivredu, trgovinu i proizvodnju Garešnica</item>
    </derivirana_varijabla>
  </DomainObject.Predmet.OstaliListFormated>
  <DomainObject.Predmet.OstaliListFormatedOIB>
    <izvorni_sadrzaj>
      <item>ROMANA HASANAC punomoćnik sudionika u postupku POLJOPRIVREDNA ZADRUGA AGROTIM za poljoprivredu, trgovinu i proizvodnju Garešnica</item>
    </izvorni_sadrzaj>
    <derivirana_varijabla naziv="DomainObject.Predmet.OstaliListFormatedOIB_1">
      <item>ROMANA HASANAC punomoćnik sudionika u postupku POLJOPRIVREDNA ZADRUGA AGROTIM za poljoprivredu, trgovinu i proizvodnju Garešnica</item>
    </derivirana_varijabla>
  </DomainObject.Predmet.OstaliListFormatedOIB>
  <DomainObject.Predmet.OstaliListFormatedWithAdress>
    <izvorni_sadrzaj>
      <item>ROMANA HASANAC, Matije Gupca 17/a, 43280 Garešnica punomoćnik sudionika u postupku POLJOPRIVREDNA ZADRUGA AGROTIM za poljoprivredu, trgovinu i proizvodnju Garešnica</item>
    </izvorni_sadrzaj>
    <derivirana_varijabla naziv="DomainObject.Predmet.OstaliListFormatedWithAdress_1">
      <item>ROMANA HASANAC, Matije Gupca 17/a, 43280 Garešnica punomoćnik sudionika u postupku POLJOPRIVREDNA ZADRUGA AGROTIM za poljoprivredu, trgovinu i proizvodnju Garešnica</item>
    </derivirana_varijabla>
  </DomainObject.Predmet.OstaliListFormatedWithAdress>
  <DomainObject.Predmet.OstaliListFormatedWithAdressOIB>
    <izvorni_sadrzaj>
      <item>ROMANA HASANAC, Matije Gupca 17/a, 43280 Garešnica punomoćnik sudionika u postupku POLJOPRIVREDNA ZADRUGA AGROTIM za poljoprivredu, trgovinu i proizvodnju Garešnica</item>
    </izvorni_sadrzaj>
    <derivirana_varijabla naziv="DomainObject.Predmet.OstaliListFormatedWithAdressOIB_1">
      <item>ROMANA HASANAC, Matije Gupca 17/a, 43280 Garešnica punomoćnik sudionika u postupku POLJOPRIVREDNA ZADRUGA AGROTIM za poljoprivredu, trgovinu i proizvodnju Garešnica</item>
    </derivirana_varijabla>
  </DomainObject.Predmet.OstaliListFormatedWithAdressOIB>
  <DomainObject.Predmet.OstaliListNazivFormated>
    <izvorni_sadrzaj>
      <item>ROMANA HASANAC</item>
    </izvorni_sadrzaj>
    <derivirana_varijabla naziv="DomainObject.Predmet.OstaliListNazivFormated_1">
      <item>ROMANA HASANAC</item>
    </derivirana_varijabla>
  </DomainObject.Predmet.OstaliListNazivFormated>
  <DomainObject.Predmet.OstaliListNazivFormatedOIB>
    <izvorni_sadrzaj>
      <item>ROMANA HASANAC</item>
    </izvorni_sadrzaj>
    <derivirana_varijabla naziv="DomainObject.Predmet.OstaliListNazivFormatedOIB_1">
      <item>ROMANA HASANAC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St-122/2015-3</izvorni_sadrzaj>
    <derivirana_varijabla naziv="DomainObject.PoslovniBrojDokumenta_1">St-122/2015-3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AGROTIM za poljoprivredu, trgovinu i proizvodnju Garešnica</izvorni_sadrzaj>
    <derivirana_varijabla naziv="DomainObject.Predmet.ProtustrankaIDrugi_1">POLJOPRIVREDNA ZADRUGA AGROTIM za poljoprivredu, trgovinu i proizvodnju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AGROTIM za poljoprivredu, trgovinu i proizvodnju Garešnica, OIB 40607674553, Moslavačka 12, 43280 Garešnica</izvorni_sadrzaj>
    <derivirana_varijabla naziv="DomainObject.Predmet.ProtustrankaIDrugiAdressOIB_1">POLJOPRIVREDNA ZADRUGA AGROTIM za poljoprivredu, trgovinu i proizvodnju Garešnica, OIB 40607674553, Moslavačka 12,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AGROTIM za poljoprivredu, trgovinu i proizvodnju Garešnica</item>
      <item>ROMANA HASANAC</item>
    </izvorni_sadrzaj>
    <derivirana_varijabla naziv="DomainObject.Predmet.SudioniciListNaziv_1">
      <item>FINA, RC ZAGREB, Podružnica Bjelovar</item>
      <item>POLJOPRIVREDNA ZADRUGA AGROTIM za poljoprivredu, trgovinu i proizvodnju Garešnica</item>
      <item>ROMANA HASANAC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AGROTIM za poljoprivredu, trgovinu i proizvodnju Garešnica, OIB 40607674553, Moslavačka 12,43280 Garešnica</item>
      <item>ROMANA HASANAC, Matije Gupca 17/a,43280 Garešnica</item>
    </izvorni_sadrzaj>
    <derivirana_varijabla naziv="DomainObject.Predmet.SudioniciListAdressOIB_1">
      <item>FINA, RC ZAGREB, Podružnica Bjelovar, OIB 85821130368, F. Supila 4,43000 Bjelovar</item>
      <item>POLJOPRIVREDNA ZADRUGA AGROTIM za poljoprivredu, trgovinu i proizvodnju Garešnica, OIB 40607674553, Moslavačka 12,43280 Garešnica</item>
      <item>ROMANA HASANAC, Matije Gupca 17/a,43280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E8F95-7FFD-4341-AE09-4DB76B260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3867</properties:Characters>
  <properties:Lines>96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