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75ec" w14:paraId="c6a75ec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49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4D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4D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4D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4D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3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4D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4D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4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4D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BORSAMO j.d.o.o. VABRIGA, TAR</izvorni_sadrzaj>
    <derivirana_varijabla naziv="DomainObject.Predmet.ProtustrankaFormated_1">  BORSAMO j.d.o.o. VABRIGA, TAR</derivirana_varijabla>
  </DomainObject.Predmet.ProtustrankaFormated>
  <DomainObject.Predmet.ProtustrankaFormatedOIB>
    <izvorni_sadrzaj>  BORSAMO j.d.o.o. VABRIGA, TAR, OIB 93546075898</izvorni_sadrzaj>
    <derivirana_varijabla naziv="DomainObject.Predmet.ProtustrankaFormatedOIB_1">  BORSAMO j.d.o.o. VABRIGA, TAR, OIB 93546075898</derivirana_varijabla>
  </DomainObject.Predmet.ProtustrankaFormatedOIB>
  <DomainObject.Predmet.ProtustrankaFormatedWithAdress>
    <izvorni_sadrzaj> BORSAMO j.d.o.o. VABRIGA, TAR, Vabriga, Ribarska 21, 52465 Tar</izvorni_sadrzaj>
    <derivirana_varijabla naziv="DomainObject.Predmet.ProtustrankaFormatedWithAdress_1"> BORSAMO j.d.o.o. VABRIGA, TAR, Vabriga, Ribarska 21, 52465 Tar</derivirana_varijabla>
  </DomainObject.Predmet.ProtustrankaFormatedWithAdress>
  <DomainObject.Predmet.ProtustrankaFormatedWithAdressOIB>
    <izvorni_sadrzaj> BORSAMO j.d.o.o. VABRIGA, TAR, OIB 93546075898, Vabriga, Ribarska 21, 52465 Tar</izvorni_sadrzaj>
    <derivirana_varijabla naziv="DomainObject.Predmet.ProtustrankaFormatedWithAdressOIB_1"> BORSAMO j.d.o.o. VABRIGA, TAR, OIB 93546075898, Vabriga, Ribarska 21, 52465 Tar</derivirana_varijabla>
  </DomainObject.Predmet.ProtustrankaFormatedWithAdressOIB>
  <DomainObject.Predmet.ProtustrankaWithAdress>
    <izvorni_sadrzaj>BORSAMO j.d.o.o. VABRIGA, TAR Vabriga, Ribarska 21, 52465 Tar</izvorni_sadrzaj>
    <derivirana_varijabla naziv="DomainObject.Predmet.ProtustrankaWithAdress_1">BORSAMO j.d.o.o. VABRIGA, TAR Vabriga, Ribarska 21, 52465 Tar</derivirana_varijabla>
  </DomainObject.Predmet.ProtustrankaWithAdress>
  <DomainObject.Predmet.ProtustrankaWithAdressOIB>
    <izvorni_sadrzaj>BORSAMO j.d.o.o. VABRIGA, TAR, OIB 93546075898, Vabriga, Ribarska 21, 52465 Tar</izvorni_sadrzaj>
    <derivirana_varijabla naziv="DomainObject.Predmet.ProtustrankaWithAdressOIB_1">BORSAMO j.d.o.o. VABRIGA, TAR, OIB 93546075898, Vabriga, Ribarska 21, 52465 Tar</derivirana_varijabla>
  </DomainObject.Predmet.ProtustrankaWithAdressOIB>
  <DomainObject.Predmet.ProtustrankaNazivFormated>
    <izvorni_sadrzaj>BORSAMO j.d.o.o. VABRIGA, TAR</izvorni_sadrzaj>
    <derivirana_varijabla naziv="DomainObject.Predmet.ProtustrankaNazivFormated_1">BORSAMO j.d.o.o. VABRIGA, TAR</derivirana_varijabla>
  </DomainObject.Predmet.ProtustrankaNazivFormated>
  <DomainObject.Predmet.ProtustrankaNazivFormatedOIB>
    <izvorni_sadrzaj>BORSAMO j.d.o.o. VABRIGA, TAR, OIB 93546075898</izvorni_sadrzaj>
    <derivirana_varijabla naziv="DomainObject.Predmet.ProtustrankaNazivFormatedOIB_1">BORSAMO j.d.o.o. VABRIGA, TAR, OIB 93546075898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23032.98</izvorni_sadrzaj>
    <derivirana_varijabla naziv="DomainObject.Predmet.TrenutnaVrijednost_1">23032.98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BORSAMO j.d.o.o. VABRIGA, TAR</item>
    </izvorni_sadrzaj>
    <derivirana_varijabla naziv="DomainObject.Predmet.ProtuStrankaListFormated_1">
      <item>BORSAMO j.d.o.o. VABRIGA, TAR</item>
    </derivirana_varijabla>
  </DomainObject.Predmet.ProtuStrankaListFormated>
  <DomainObject.Predmet.ProtuStrankaListFormatedOIB>
    <izvorni_sadrzaj>
      <item>BORSAMO j.d.o.o. VABRIGA, TAR, OIB 93546075898</item>
    </izvorni_sadrzaj>
    <derivirana_varijabla naziv="DomainObject.Predmet.ProtuStrankaListFormatedOIB_1">
      <item>BORSAMO j.d.o.o. VABRIGA, TAR, OIB 93546075898</item>
    </derivirana_varijabla>
  </DomainObject.Predmet.ProtuStrankaListFormatedOIB>
  <DomainObject.Predmet.ProtuStrankaListFormatedWithAdress>
    <izvorni_sadrzaj>
      <item>BORSAMO j.d.o.o. VABRIGA, TAR, Vabriga, Ribarska 21, 52465 Tar</item>
    </izvorni_sadrzaj>
    <derivirana_varijabla naziv="DomainObject.Predmet.ProtuStrankaListFormatedWithAdress_1">
      <item>BORSAMO j.d.o.o. VABRIGA, TAR, Vabriga, Ribarska 21, 52465 Tar</item>
    </derivirana_varijabla>
  </DomainObject.Predmet.ProtuStrankaListFormatedWithAdress>
  <DomainObject.Predmet.ProtuStrankaListFormatedWithAdressOIB>
    <izvorni_sadrzaj>
      <item>BORSAMO j.d.o.o. VABRIGA, TAR, OIB 93546075898, Vabriga, Ribarska 21, 52465 Tar</item>
    </izvorni_sadrzaj>
    <derivirana_varijabla naziv="DomainObject.Predmet.ProtuStrankaListFormatedWithAdressOIB_1">
      <item>BORSAMO j.d.o.o. VABRIGA, TAR, OIB 93546075898, Vabriga, Ribarska 21, 52465 Tar</item>
    </derivirana_varijabla>
  </DomainObject.Predmet.ProtuStrankaListFormatedWithAdressOIB>
  <DomainObject.Predmet.ProtuStrankaListNazivFormated>
    <izvorni_sadrzaj>
      <item>BORSAMO j.d.o.o. VABRIGA, TAR</item>
    </izvorni_sadrzaj>
    <derivirana_varijabla naziv="DomainObject.Predmet.ProtuStrankaListNazivFormated_1">
      <item>BORSAMO j.d.o.o. VABRIGA, TAR</item>
    </derivirana_varijabla>
  </DomainObject.Predmet.ProtuStrankaListNazivFormated>
  <DomainObject.Predmet.ProtuStrankaListNazivFormatedOIB>
    <izvorni_sadrzaj>
      <item>BORSAMO j.d.o.o. VABRIGA, TAR, OIB 93546075898</item>
    </izvorni_sadrzaj>
    <derivirana_varijabla naziv="DomainObject.Predmet.ProtuStrankaListNazivFormatedOIB_1">
      <item>BORSAMO j.d.o.o. VABRIGA, TAR, OIB 93546075898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BORSAMO j.d.o.o. VABRIGA, TAR</izvorni_sadrzaj>
    <derivirana_varijabla naziv="DomainObject.Predmet.ProtustrankaIDrugi_1">BORSAMO j.d.o.o. VABRIGA,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BORSAMO j.d.o.o. VABRIGA, TAR, OIB 93546075898, Vabriga, Ribarska 21, 52465 Tar</izvorni_sadrzaj>
    <derivirana_varijabla naziv="DomainObject.Predmet.ProtustrankaIDrugiAdressOIB_1">BORSAMO j.d.o.o. VABRIGA, TAR, OIB 93546075898, Vabriga, Ribarska 21,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BORSAMO j.d.o.o. VABRIGA, TAR</item>
    </izvorni_sadrzaj>
    <derivirana_varijabla naziv="DomainObject.Predmet.SudioniciListNaziv_1">
      <item>FINANCIJSKA AGENCIJA, RC RIJEKA, PODRUŽNICA PULA, PULA</item>
      <item>BORSAMO j.d.o.o. VABRIGA,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BORSAMO j.d.o.o. VABRIGA, TAR, OIB 93546075898, Vabriga, Ribarska 21,52465 Tar</item>
    </izvorni_sadrzaj>
    <derivirana_varijabla naziv="DomainObject.Predmet.SudioniciListAdressOIB_1">
      <item>FINANCIJSKA AGENCIJA, RC RIJEKA, PODRUŽNICA PULA, PULA, OIB 85821130368, Giardini 5,52100 Pula</item>
      <item>BORSAMO j.d.o.o. VABRIGA, TAR, OIB 93546075898, Vabriga, Ribarska 21,52465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93546075898</item>
    </izvorni_sadrzaj>
    <derivirana_varijabla naziv="DomainObject.Predmet.SudioniciListNazivOIB_1">
      <item>, OIB 85821130368</item>
      <item>, OIB 93546075898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