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5fdb" w14:paraId="22e5fdb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B607EF">
        <w:t>763/16-3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1E7767">
        <w:t>UDRU</w:t>
      </w:r>
      <w:r w:rsidR="00B607EF">
        <w:t>G</w:t>
      </w:r>
      <w:r w:rsidR="001E7767">
        <w:t>A INFORMATIČARA</w:t>
      </w:r>
      <w:r w:rsidR="00A44FE9">
        <w:t xml:space="preserve"> -</w:t>
      </w:r>
      <w:r w:rsidR="001E7767">
        <w:t xml:space="preserve">  INFORMATIKA, Zagreb, voćarska 63b, OIB: 34248407870 </w:t>
      </w:r>
      <w:r w:rsidR="00A668B9">
        <w:t xml:space="preserve"> </w:t>
      </w:r>
      <w:r w:rsidR="00B232AC">
        <w:t xml:space="preserve">dana </w:t>
      </w:r>
      <w:r w:rsidR="00DC15B7">
        <w:t>29</w:t>
      </w:r>
      <w:r w:rsidR="0052661E">
        <w:t xml:space="preserve">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B607EF">
        <w:t>Julijan Pajk –</w:t>
      </w:r>
      <w:r w:rsidR="00C51EA5">
        <w:t xml:space="preserve"> </w:t>
      </w:r>
      <w:r w:rsidR="00B607EF">
        <w:t xml:space="preserve">predsjednik udruge - </w:t>
      </w:r>
      <w:r w:rsidR="00C51EA5">
        <w:t>osoba ovlaštena</w:t>
      </w:r>
      <w:r>
        <w:t xml:space="preserve"> za zastupanje dužnika</w:t>
      </w:r>
      <w:r w:rsidR="00863BF8" w:rsidRPr="00863BF8">
        <w:t xml:space="preserve"> </w:t>
      </w:r>
      <w:r w:rsidR="00B607EF">
        <w:t xml:space="preserve">UDRUGA INFORMATIČARA </w:t>
      </w:r>
      <w:r w:rsidR="00A44FE9">
        <w:t>-</w:t>
      </w:r>
      <w:r w:rsidR="00B607EF">
        <w:t xml:space="preserve"> INFORMATIKA, Zagreb, voćarska 63b, OIB: 34248407870 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B607EF">
        <w:t xml:space="preserve">UDRUGA INFORMATIČARA </w:t>
      </w:r>
      <w:r w:rsidR="00A44FE9">
        <w:t>-</w:t>
      </w:r>
      <w:r w:rsidR="00B607EF">
        <w:t xml:space="preserve"> INFORMATIKA, Zagreb, voćarska 63b, OIB: 34248407870 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B607EF">
        <w:t>1.816,32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C15B7">
        <w:t>29</w:t>
      </w:r>
      <w:r w:rsidR="0052661E">
        <w:t xml:space="preserve">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2A4B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2A4B0F">
        <w:t>,v.r.</w:t>
      </w:r>
    </w:p>
    <w:p w:rsidRDefault="002A4B0F" w:rsidR="002A4B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A4B0F" w:rsidP="002A4B0F" w:rsidR="002A4B0F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80C32"/>
    <w:rsid w:val="001811FC"/>
    <w:rsid w:val="001C6B43"/>
    <w:rsid w:val="001E7767"/>
    <w:rsid w:val="00283809"/>
    <w:rsid w:val="002A4B0F"/>
    <w:rsid w:val="002A6164"/>
    <w:rsid w:val="002D4752"/>
    <w:rsid w:val="002D7583"/>
    <w:rsid w:val="002F454B"/>
    <w:rsid w:val="0030413A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INFORMATIČARA - INFORMATIKA</izvorni_sadrzaj>
    <derivirana_varijabla naziv="DomainObject.Predmet.ProtustrankaFormated_1">  UDRUGA INFORMATIČARA - INFORMATIKA</derivirana_varijabla>
  </DomainObject.Predmet.ProtustrankaFormated>
  <DomainObject.Predmet.ProtustrankaFormatedOIB>
    <izvorni_sadrzaj>  UDRUGA INFORMATIČARA - INFORMATIKA, OIB 34248407870</izvorni_sadrzaj>
    <derivirana_varijabla naziv="DomainObject.Predmet.ProtustrankaFormatedOIB_1">  UDRUGA INFORMATIČARA - INFORMATIKA, OIB 34248407870</derivirana_varijabla>
  </DomainObject.Predmet.ProtustrankaFormatedOIB>
  <DomainObject.Predmet.ProtustrankaFormatedWithAdress>
    <izvorni_sadrzaj> UDRUGA INFORMATIČARA - INFORMATIKA, Voćarska 63 b, 10000 Zagreb</izvorni_sadrzaj>
    <derivirana_varijabla naziv="DomainObject.Predmet.ProtustrankaFormatedWithAdress_1"> UDRUGA INFORMATIČARA - INFORMATIKA, Voćarska 63 b, 10000 Zagreb</derivirana_varijabla>
  </DomainObject.Predmet.ProtustrankaFormatedWithAdress>
  <DomainObject.Predmet.ProtustrankaFormatedWithAdressOIB>
    <izvorni_sadrzaj> UDRUGA INFORMATIČARA - INFORMATIKA, OIB 34248407870, Voćarska 63 b, 10000 Zagreb</izvorni_sadrzaj>
    <derivirana_varijabla naziv="DomainObject.Predmet.ProtustrankaFormatedWithAdressOIB_1"> UDRUGA INFORMATIČARA - INFORMATIKA, OIB 34248407870, Voćarska 63 b, 10000 Zagreb</derivirana_varijabla>
  </DomainObject.Predmet.ProtustrankaFormatedWithAdressOIB>
  <DomainObject.Predmet.ProtustrankaWithAdress>
    <izvorni_sadrzaj>UDRUGA INFORMATIČARA - INFORMATIKA Voćarska 63 b, 10000 Zagreb</izvorni_sadrzaj>
    <derivirana_varijabla naziv="DomainObject.Predmet.ProtustrankaWithAdress_1">UDRUGA INFORMATIČARA - INFORMATIKA Voćarska 63 b, 10000 Zagreb</derivirana_varijabla>
  </DomainObject.Predmet.ProtustrankaWithAdress>
  <DomainObject.Predmet.ProtustrankaWithAdressOIB>
    <izvorni_sadrzaj>UDRUGA INFORMATIČARA - INFORMATIKA, OIB 34248407870, Voćarska 63 b, 10000 Zagreb</izvorni_sadrzaj>
    <derivirana_varijabla naziv="DomainObject.Predmet.ProtustrankaWithAdressOIB_1">UDRUGA INFORMATIČARA - INFORMATIKA, OIB 34248407870, Voćarska 63 b, 10000 Zagreb</derivirana_varijabla>
  </DomainObject.Predmet.ProtustrankaWithAdressOIB>
  <DomainObject.Predmet.ProtustrankaNazivFormated>
    <izvorni_sadrzaj>UDRUGA INFORMATIČARA - INFORMATIKA</izvorni_sadrzaj>
    <derivirana_varijabla naziv="DomainObject.Predmet.ProtustrankaNazivFormated_1">UDRUGA INFORMATIČARA - INFORMATIKA</derivirana_varijabla>
  </DomainObject.Predmet.ProtustrankaNazivFormated>
  <DomainObject.Predmet.ProtustrankaNazivFormatedOIB>
    <izvorni_sadrzaj>UDRUGA INFORMATIČARA - INFORMATIKA, OIB 34248407870</izvorni_sadrzaj>
    <derivirana_varijabla naziv="DomainObject.Predmet.ProtustrankaNazivFormatedOIB_1">UDRUGA INFORMATIČARA - INFORMATIKA, OIB 34248407870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INFORMATIČARA - INFORMATIKA</item>
    </izvorni_sadrzaj>
    <derivirana_varijabla naziv="DomainObject.Predmet.ProtuStrankaListFormated_1">
      <item>UDRUGA INFORMATIČARA - INFORMATIKA</item>
    </derivirana_varijabla>
  </DomainObject.Predmet.ProtuStrankaListFormated>
  <DomainObject.Predmet.ProtuStrankaListFormatedOIB>
    <izvorni_sadrzaj>
      <item>UDRUGA INFORMATIČARA - INFORMATIKA, OIB 34248407870</item>
    </izvorni_sadrzaj>
    <derivirana_varijabla naziv="DomainObject.Predmet.ProtuStrankaListFormatedOIB_1">
      <item>UDRUGA INFORMATIČARA - INFORMATIKA, OIB 34248407870</item>
    </derivirana_varijabla>
  </DomainObject.Predmet.ProtuStrankaListFormatedOIB>
  <DomainObject.Predmet.ProtuStrankaListFormatedWithAdress>
    <izvorni_sadrzaj>
      <item>UDRUGA INFORMATIČARA - INFORMATIKA, Voćarska 63 b, 10000 Zagreb</item>
    </izvorni_sadrzaj>
    <derivirana_varijabla naziv="DomainObject.Predmet.ProtuStrankaListFormatedWithAdress_1">
      <item>UDRUGA INFORMATIČARA - INFORMATIKA, Voćarska 63 b, 10000 Zagreb</item>
    </derivirana_varijabla>
  </DomainObject.Predmet.ProtuStrankaListFormatedWithAdress>
  <DomainObject.Predmet.ProtuStrankaListFormatedWithAdressOIB>
    <izvorni_sadrzaj>
      <item>UDRUGA INFORMATIČARA - INFORMATIKA, OIB 34248407870, Voćarska 63 b, 10000 Zagreb</item>
    </izvorni_sadrzaj>
    <derivirana_varijabla naziv="DomainObject.Predmet.ProtuStrankaListFormatedWithAdressOIB_1">
      <item>UDRUGA INFORMATIČARA - INFORMATIKA, OIB 34248407870, Voćarska 63 b, 10000 Zagreb</item>
    </derivirana_varijabla>
  </DomainObject.Predmet.ProtuStrankaListFormatedWithAdressOIB>
  <DomainObject.Predmet.ProtuStrankaListNazivFormated>
    <izvorni_sadrzaj>
      <item>UDRUGA INFORMATIČARA - INFORMATIKA</item>
    </izvorni_sadrzaj>
    <derivirana_varijabla naziv="DomainObject.Predmet.ProtuStrankaListNazivFormated_1">
      <item>UDRUGA INFORMATIČARA - INFORMATIKA</item>
    </derivirana_varijabla>
  </DomainObject.Predmet.ProtuStrankaListNazivFormated>
  <DomainObject.Predmet.ProtuStrankaListNazivFormatedOIB>
    <izvorni_sadrzaj>
      <item>UDRUGA INFORMATIČARA - INFORMATIKA, OIB 34248407870</item>
    </izvorni_sadrzaj>
    <derivirana_varijabla naziv="DomainObject.Predmet.ProtuStrankaListNazivFormatedOIB_1">
      <item>UDRUGA INFORMATIČARA - INFORMATIKA, OIB 34248407870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INFORMATIČARA - INFORMATIKA</izvorni_sadrzaj>
    <derivirana_varijabla naziv="DomainObject.Predmet.ProtustrankaIDrugi_1">UDRUGA INFORMATIČARA - INFORMATIKA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INFORMATIČARA - INFORMATIKA, OIB 34248407870, Voćarska 63 b, 10000 Zagreb</izvorni_sadrzaj>
    <derivirana_varijabla naziv="DomainObject.Predmet.ProtustrankaIDrugiAdressOIB_1">UDRUGA INFORMATIČARA - INFORMATIKA, OIB 34248407870, Voćarska 63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INFORMATIČARA - INFORMATIKA</item>
    </izvorni_sadrzaj>
    <derivirana_varijabla naziv="DomainObject.Predmet.SudioniciListNaziv_1">
      <item>FINA Regionalni centar Zagreb</item>
      <item>UDRUGA INFORMATIČARA - INFORMATIKA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INFORMATIČARA - INFORMATIKA, OIB 34248407870, Voćarska 63 b,10000 Zagreb</item>
    </izvorni_sadrzaj>
    <derivirana_varijabla naziv="DomainObject.Predmet.SudioniciListAdressOIB_1">
      <item>FINA Regionalni centar Zagreb, OIB 85821130368, Trg svibanjskih žrtava 1995. br. 1,10000 Zagreb</item>
      <item>UDRUGA INFORMATIČARA - INFORMATIKA, OIB 34248407870, Voćarska 63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34248407870</item>
    </izvorni_sadrzaj>
    <derivirana_varijabla naziv="DomainObject.Predmet.SudioniciListNazivOIB_1">
      <item>, OIB 85821130368</item>
      <item>, OIB 34248407870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1943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2016-01-29T10:16:00Z</dcterms:created>
  <dc:creator>Vinka Mihalinčić</dc:creator>
  <cp:lastModifiedBy>Vinka Mihalinčić</cp:lastModifiedBy>
  <cp:lastPrinted>2016-01-29T09:41:00Z</cp:lastPrinted>
  <dcterms:modified xmlns:xsi="http://www.w3.org/2001/XMLSchema-instance" xsi:type="dcterms:W3CDTF">2016-01-29T10:17:00Z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