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bfe771" w14:paraId="0bfe771" w:rsidRDefault="004D29F9" w:rsidP="00392A2D" w:rsidR="004D29F9" w:rsidRPr="003D687E">
      <w:pPr>
        <w15:collapsed w:val="false"/>
        <w:rPr>
          <w:b/>
        </w:rPr>
      </w:pPr>
      <w:bookmarkStart w:name="_GoBack" w:id="0"/>
      <w:bookmarkEnd w:id="0"/>
    </w:p>
    <w:p w:rsidRDefault="004D29F9" w:rsidP="00392A2D" w:rsidR="004D29F9" w:rsidRPr="003D687E">
      <w:pPr>
        <w:rPr>
          <w:b/>
        </w:rPr>
      </w:pPr>
    </w:p>
    <w:p w:rsidRDefault="004D29F9" w:rsidP="00392A2D" w:rsidR="004D29F9" w:rsidRPr="003D687E">
      <w:pPr>
        <w:rPr>
          <w:b/>
        </w:rPr>
      </w:pPr>
    </w:p>
    <w:p w:rsidRDefault="004D29F9" w:rsidP="00392A2D" w:rsidR="004D29F9" w:rsidRPr="003D687E">
      <w:pPr>
        <w:rPr>
          <w:b/>
        </w:rPr>
      </w:pPr>
    </w:p>
    <w:p w:rsidRDefault="004D29F9" w:rsidP="00392A2D" w:rsidR="004D29F9" w:rsidRPr="003D687E"/>
    <w:p w:rsidRDefault="00392A2D" w:rsidP="00392A2D" w:rsidR="00392A2D" w:rsidRPr="003D687E">
      <w:r w:rsidRPr="003D687E">
        <w:t xml:space="preserve">REPUBLIKA HRVATSKA                                                            </w:t>
      </w:r>
      <w:r w:rsidRPr="003D687E">
        <w:tab/>
      </w:r>
    </w:p>
    <w:p w:rsidRDefault="00392A2D" w:rsidP="00392A2D" w:rsidR="00392A2D" w:rsidRPr="003D687E">
      <w:r w:rsidRPr="003D687E">
        <w:t>TRGOVAČKI SUD U SPLITU</w:t>
      </w:r>
    </w:p>
    <w:p w:rsidRDefault="00392A2D" w:rsidP="00392A2D" w:rsidR="00392A2D" w:rsidRPr="003D687E">
      <w:r w:rsidRPr="003D687E">
        <w:t>Split, Sukoišanska br. 6</w:t>
      </w:r>
    </w:p>
    <w:p w:rsidRDefault="00392A2D" w:rsidP="00392A2D" w:rsidR="00392A2D" w:rsidRPr="003D687E"/>
    <w:p w:rsidRDefault="00392A2D" w:rsidP="00392A2D" w:rsidR="00392A2D" w:rsidRPr="003D687E"/>
    <w:p w:rsidRDefault="00392A2D" w:rsidP="00392A2D" w:rsidR="00392A2D" w:rsidRPr="003D687E">
      <w:pPr>
        <w:jc w:val="center"/>
      </w:pPr>
      <w:r w:rsidRPr="003D687E">
        <w:t>O G L A S</w:t>
      </w:r>
    </w:p>
    <w:p w:rsidRDefault="00392A2D" w:rsidP="00392A2D" w:rsidR="00392A2D" w:rsidRPr="003D687E">
      <w:pPr>
        <w:jc w:val="center"/>
      </w:pPr>
    </w:p>
    <w:p w:rsidRDefault="00392A2D" w:rsidP="00392A2D" w:rsidR="00392A2D" w:rsidRPr="003D687E">
      <w:pPr>
        <w:jc w:val="center"/>
        <w:rPr>
          <w:b/>
        </w:rPr>
      </w:pPr>
    </w:p>
    <w:p w:rsidRDefault="004D29F9" w:rsidP="004D29F9" w:rsidR="004D29F9" w:rsidRPr="003D687E">
      <w:pPr>
        <w:jc w:val="both"/>
        <w:rPr>
          <w:b/>
        </w:rPr>
      </w:pPr>
      <w:r w:rsidRPr="003D687E">
        <w:t>Trgovački sud u Splitu, po stečajnom sucu Katarini Mikulić kao sucu pojedincu,  u nastavku postupka nad stečajnom masom trgovačkog društva ANICO LINE, d.o.o. "u stečaju", OIB: 75909213918, kao stečajnim dužnikom</w:t>
      </w:r>
      <w:r w:rsidR="00392A2D" w:rsidRPr="003D687E">
        <w:t xml:space="preserve"> </w:t>
      </w:r>
      <w:r w:rsidR="00392A2D" w:rsidRPr="003D687E">
        <w:rPr>
          <w:b/>
        </w:rPr>
        <w:t xml:space="preserve">dana </w:t>
      </w:r>
      <w:r w:rsidR="00D457E0">
        <w:rPr>
          <w:b/>
        </w:rPr>
        <w:t>16. studenog</w:t>
      </w:r>
      <w:r w:rsidR="00392A2D" w:rsidRPr="003D687E">
        <w:rPr>
          <w:b/>
        </w:rPr>
        <w:t xml:space="preserve"> 2015. godine u </w:t>
      </w:r>
      <w:r w:rsidR="00DA59BC">
        <w:rPr>
          <w:b/>
        </w:rPr>
        <w:t>12.00</w:t>
      </w:r>
      <w:r w:rsidR="00392A2D" w:rsidRPr="003D687E">
        <w:rPr>
          <w:b/>
        </w:rPr>
        <w:t xml:space="preserve">  sati u zgradi Trgovačkog suda u Splitu, Sukoišanska 6, soba br. </w:t>
      </w:r>
      <w:r w:rsidRPr="003D687E">
        <w:rPr>
          <w:b/>
        </w:rPr>
        <w:t>203/II</w:t>
      </w:r>
      <w:r w:rsidR="00392A2D" w:rsidRPr="003D687E">
        <w:rPr>
          <w:b/>
        </w:rPr>
        <w:t xml:space="preserve">, održat će se </w:t>
      </w:r>
      <w:r w:rsidR="00715BB0">
        <w:rPr>
          <w:b/>
        </w:rPr>
        <w:t>drugo</w:t>
      </w:r>
      <w:r w:rsidR="00392A2D" w:rsidRPr="003D687E">
        <w:rPr>
          <w:b/>
        </w:rPr>
        <w:t xml:space="preserve"> </w:t>
      </w:r>
      <w:r w:rsidRPr="003D687E">
        <w:t xml:space="preserve"> ročište za prodaju u stečajnom postupku uz odgovarajuću primjenu odredaba Ovršnog zakona i Pomorskog zakonika slijedećih plovila koja čine stečajnu masu stečajnog dužnika:</w:t>
      </w:r>
    </w:p>
    <w:p w:rsidRDefault="004D29F9" w:rsidP="004D29F9" w:rsidR="004D29F9" w:rsidRPr="003D687E">
      <w:pPr>
        <w:pStyle w:val="Uvuenotijeloteksta"/>
      </w:pPr>
    </w:p>
    <w:p w:rsidRDefault="004D29F9" w:rsidP="003D687E" w:rsidR="004D29F9" w:rsidRPr="003D687E">
      <w:pPr>
        <w:pStyle w:val="Bezproreda"/>
        <w:ind w:left="720"/>
        <w:jc w:val="both"/>
        <w:rPr>
          <w:rFonts w:hAnsi="Times New Roman" w:ascii="Times New Roman"/>
          <w:sz w:val="24"/>
          <w:szCs w:val="24"/>
        </w:rPr>
      </w:pPr>
      <w:r w:rsidRPr="003D687E">
        <w:rPr>
          <w:rFonts w:hAnsi="Times New Roman" w:ascii="Times New Roman"/>
          <w:sz w:val="24"/>
          <w:szCs w:val="24"/>
        </w:rPr>
        <w:t>a) motorna jahta VAGABONDO, upisana u hrvatskom upisniku brodova Lučke kapetanije Split, u ulošku 5Y-77, namijenjena za gospodarske potrebe, duljina trupa 12,65 m, najveća širina 3,60 m, visina na boku 1,53 m, materijal gradnje stakloplastika, bruto tonaža 14,90, država i godina gradnje: Cytra-Indonesia 1990. godine, 2 volvo dizel motora 2x 268,40, datum upisa 25. travnja 2005. godine, u vlasništvu stečajnog dužnika ANICO LINE, d.o.o. "u stečaju", OIB: 75909213918, po procijenjenoj vrijednosti od 300.000,00 kuna. Procijenjena vrijednost je bez PDV.</w:t>
      </w:r>
    </w:p>
    <w:p w:rsidRDefault="004D29F9" w:rsidP="003D687E" w:rsidR="004D29F9" w:rsidRPr="003D687E">
      <w:pPr>
        <w:pStyle w:val="Bezproreda"/>
        <w:ind w:left="720"/>
        <w:jc w:val="both"/>
        <w:rPr>
          <w:rFonts w:hAnsi="Times New Roman" w:ascii="Times New Roman"/>
          <w:sz w:val="24"/>
          <w:szCs w:val="24"/>
        </w:rPr>
      </w:pPr>
      <w:r w:rsidRPr="003D687E">
        <w:rPr>
          <w:rFonts w:hAnsi="Times New Roman" w:ascii="Times New Roman"/>
          <w:sz w:val="24"/>
          <w:szCs w:val="24"/>
        </w:rPr>
        <w:t>Na naprijed navedenoj motornoj jahti upisano je razlučno pravo u korist vjerovnika Societe Generale-Splitska banka d.d., Split, te MARINA POLJOPRIVREDNA ZADRUGA, Marina koja ima pravo retencije izjednačeno sa razlučnim pravom.</w:t>
      </w:r>
    </w:p>
    <w:p w:rsidRDefault="004D29F9" w:rsidP="003D687E" w:rsidR="004D29F9" w:rsidRPr="003D687E">
      <w:pPr>
        <w:pStyle w:val="Bezproreda"/>
        <w:ind w:left="720"/>
        <w:jc w:val="both"/>
        <w:rPr>
          <w:rFonts w:hAnsi="Times New Roman" w:ascii="Times New Roman"/>
          <w:sz w:val="24"/>
          <w:szCs w:val="24"/>
        </w:rPr>
      </w:pPr>
      <w:r w:rsidRPr="003D687E">
        <w:rPr>
          <w:rFonts w:hAnsi="Times New Roman" w:ascii="Times New Roman"/>
          <w:sz w:val="24"/>
          <w:szCs w:val="24"/>
        </w:rPr>
        <w:t>b) motorna jahta SABINA upisana u hrvatskom upisniku brodova Lučke kapetanije Split, u ulošku 5Y-143, namijenjena za gospodarske potrebe, duljina trupa 12,50 m, najveća širina 4,25 m, visina na boku 2,15 m, materijal gradnje stakloplastika, bruto tonaža 17,99, država i godina gradnje: Cytra-Indonesia 1983. godine, dizel motor "General motors", (2 x 294,1), 588,2 kW, datum upisa 24. lipnja 2005. godine, u vlasništvu stečajnog dužnika ANICO LINE, d.o.o. "u stečaju", OIB: 75909213918, po procijenjenoj vrijednosti od 200.000,00 kuna. Procijenjena vrijednost je bez PDV.</w:t>
      </w:r>
    </w:p>
    <w:p w:rsidRDefault="004D29F9" w:rsidP="003D687E" w:rsidR="004D29F9" w:rsidRPr="003D687E">
      <w:pPr>
        <w:pStyle w:val="Bezproreda"/>
        <w:ind w:left="720"/>
        <w:jc w:val="both"/>
        <w:rPr>
          <w:rFonts w:hAnsi="Times New Roman" w:ascii="Times New Roman"/>
          <w:sz w:val="24"/>
          <w:szCs w:val="24"/>
        </w:rPr>
      </w:pPr>
      <w:r w:rsidRPr="003D687E">
        <w:rPr>
          <w:rFonts w:hAnsi="Times New Roman" w:ascii="Times New Roman"/>
          <w:sz w:val="24"/>
          <w:szCs w:val="24"/>
        </w:rPr>
        <w:t>Na naprijed navedenoj motornoj jahti MARINA POLJOPRIVREDNA ZADRUGA, Marina ima pravo retencije koje je izjednačeno sa razlučnim pravom.</w:t>
      </w:r>
    </w:p>
    <w:p w:rsidRDefault="004D29F9" w:rsidP="004D29F9" w:rsidR="004D29F9" w:rsidRPr="003D687E">
      <w:pPr>
        <w:pStyle w:val="Bezproreda"/>
        <w:ind w:left="720"/>
        <w:jc w:val="both"/>
        <w:rPr>
          <w:rFonts w:hAnsi="Times New Roman" w:ascii="Times New Roman"/>
          <w:sz w:val="24"/>
          <w:szCs w:val="24"/>
        </w:rPr>
      </w:pPr>
      <w:r w:rsidRPr="003D687E">
        <w:rPr>
          <w:rFonts w:hAnsi="Times New Roman" w:ascii="Times New Roman"/>
          <w:sz w:val="24"/>
          <w:szCs w:val="24"/>
        </w:rPr>
        <w:t xml:space="preserve">c) motorna </w:t>
      </w:r>
      <w:r w:rsidRPr="003D687E">
        <w:rPr>
          <w:rFonts w:eastAsia="Times New Roman" w:hAnsi="Times New Roman" w:ascii="Times New Roman"/>
          <w:sz w:val="24"/>
          <w:szCs w:val="24"/>
          <w:lang w:eastAsia="hr-HR"/>
        </w:rPr>
        <w:t xml:space="preserve">brodica 226 –PŠ NATASCHA </w:t>
      </w:r>
      <w:r w:rsidRPr="003D687E">
        <w:rPr>
          <w:rFonts w:hAnsi="Times New Roman" w:ascii="Times New Roman"/>
          <w:sz w:val="24"/>
          <w:szCs w:val="24"/>
        </w:rPr>
        <w:t>upisana u očevidniku brodica</w:t>
      </w:r>
      <w:r w:rsidRPr="003D687E">
        <w:rPr>
          <w:rFonts w:hAnsi="Times New Roman" w:ascii="Times New Roman"/>
          <w:b/>
          <w:sz w:val="24"/>
          <w:szCs w:val="24"/>
        </w:rPr>
        <w:t xml:space="preserve"> </w:t>
      </w:r>
      <w:r w:rsidRPr="003D687E">
        <w:rPr>
          <w:rFonts w:hAnsi="Times New Roman" w:ascii="Times New Roman"/>
          <w:sz w:val="24"/>
          <w:szCs w:val="24"/>
        </w:rPr>
        <w:t>za gospodarske potrebe Lučke kapetanije Šibenik, Lučka ispostava Primošten, redni broj uloška 226, namijenjena za gospodarske potrebe, duljina trupa 11,90 m, najveća širina 3,70 m, visina na boku 1,68 m, materijal gradnje stakloplastika, bruto tonaža 14,86, država i godina gradnje: Star Yacht 39, Taiwan 1988. godina, 2 x volvo penta 297,10, datum upisa 09. lipnja 2005. godine u vlasništvu stečajnog dužnika ANICO LINE, d.o.o. "u stečaju", OIB: 75909213918, po procijenjenoj vrijednosti od 210.000,00 kuna. Procijenjena vrijednost je bez PDV.</w:t>
      </w:r>
    </w:p>
    <w:p w:rsidRDefault="004D29F9" w:rsidP="003D687E" w:rsidR="004D29F9" w:rsidRPr="003D687E">
      <w:pPr>
        <w:pStyle w:val="Bezproreda"/>
        <w:ind w:left="708"/>
        <w:jc w:val="both"/>
        <w:rPr>
          <w:rFonts w:hAnsi="Times New Roman" w:ascii="Times New Roman"/>
          <w:sz w:val="24"/>
          <w:szCs w:val="24"/>
        </w:rPr>
      </w:pPr>
      <w:r w:rsidRPr="003D687E">
        <w:rPr>
          <w:rFonts w:hAnsi="Times New Roman" w:ascii="Times New Roman"/>
          <w:sz w:val="24"/>
          <w:szCs w:val="24"/>
        </w:rPr>
        <w:t>Na naprijed navedenoj motornoj brodici MARINA POLJOPRIVREDNA ZADRUGA, Marina ima pravo retencije koje je izjednačeno sa razlučnim pravom.</w:t>
      </w:r>
    </w:p>
    <w:p w:rsidRDefault="004D29F9" w:rsidP="004D29F9" w:rsidR="004D29F9" w:rsidRPr="003D687E">
      <w:pPr>
        <w:pStyle w:val="Bezproreda"/>
        <w:ind w:left="720"/>
        <w:jc w:val="both"/>
        <w:rPr>
          <w:rFonts w:hAnsi="Times New Roman" w:ascii="Times New Roman"/>
          <w:sz w:val="24"/>
          <w:szCs w:val="24"/>
        </w:rPr>
      </w:pPr>
    </w:p>
    <w:p w:rsidRDefault="004D29F9" w:rsidP="003D687E" w:rsidR="004D29F9" w:rsidRPr="003D687E">
      <w:pPr>
        <w:pStyle w:val="Bezproreda"/>
        <w:ind w:left="720"/>
        <w:jc w:val="both"/>
        <w:rPr>
          <w:rFonts w:hAnsi="Times New Roman" w:ascii="Times New Roman"/>
          <w:sz w:val="24"/>
          <w:szCs w:val="24"/>
        </w:rPr>
      </w:pPr>
      <w:r w:rsidRPr="003D687E">
        <w:rPr>
          <w:rFonts w:eastAsia="Times New Roman" w:hAnsi="Times New Roman" w:ascii="Times New Roman"/>
          <w:sz w:val="24"/>
          <w:szCs w:val="24"/>
          <w:lang w:eastAsia="hr-HR"/>
        </w:rPr>
        <w:lastRenderedPageBreak/>
        <w:t xml:space="preserve">d) </w:t>
      </w:r>
      <w:r w:rsidRPr="003D687E">
        <w:rPr>
          <w:rFonts w:hAnsi="Times New Roman" w:ascii="Times New Roman"/>
          <w:sz w:val="24"/>
          <w:szCs w:val="24"/>
        </w:rPr>
        <w:t>motorna brodica 227-PŠ JASMINA, upisana u očevidniku brodica</w:t>
      </w:r>
      <w:r w:rsidRPr="003D687E">
        <w:rPr>
          <w:rFonts w:hAnsi="Times New Roman" w:ascii="Times New Roman"/>
          <w:b/>
          <w:sz w:val="24"/>
          <w:szCs w:val="24"/>
        </w:rPr>
        <w:t xml:space="preserve"> </w:t>
      </w:r>
      <w:r w:rsidRPr="003D687E">
        <w:rPr>
          <w:rFonts w:hAnsi="Times New Roman" w:ascii="Times New Roman"/>
          <w:sz w:val="24"/>
          <w:szCs w:val="24"/>
        </w:rPr>
        <w:t>za gospodarske potrebe Lučke kapetanije Šibenik, Lučka ispostava Primošten, redni broj uloška 227, namijenjena za gospodarske potrebe, duljina trupa 9,44 m, najveća širina 3,35 m, visina na boku 2,21 m, materijal gradnje stakloplastika, bruto tonaža 10,18, država i godina gradnje: UK, 1988. godina, 2 x volvo penta 242,60 kW, datum upisa 09. lipnja 2005. godine u vlasništvu stečajnog dužnika ANICO LINE, d.o.o. "u stečaju", OIB: 75909213918, po procijenjenoj vrijednosti od 140.000,00 kuna. Procijenjena vrijednost je bez PDV.</w:t>
      </w:r>
    </w:p>
    <w:p w:rsidRDefault="004D29F9" w:rsidP="003D687E" w:rsidR="004D29F9" w:rsidRPr="003D687E">
      <w:pPr>
        <w:pStyle w:val="Bezproreda"/>
        <w:ind w:left="720"/>
        <w:jc w:val="both"/>
        <w:rPr>
          <w:rFonts w:hAnsi="Times New Roman" w:ascii="Times New Roman"/>
          <w:sz w:val="24"/>
          <w:szCs w:val="24"/>
        </w:rPr>
      </w:pPr>
      <w:r w:rsidRPr="003D687E">
        <w:rPr>
          <w:rFonts w:eastAsia="Times New Roman" w:hAnsi="Times New Roman" w:ascii="Times New Roman"/>
          <w:sz w:val="24"/>
          <w:szCs w:val="24"/>
          <w:lang w:eastAsia="hr-HR"/>
        </w:rPr>
        <w:t xml:space="preserve">e) motorna brodica 228-PŠ  IL COYOTO, </w:t>
      </w:r>
      <w:r w:rsidRPr="003D687E">
        <w:rPr>
          <w:rFonts w:hAnsi="Times New Roman" w:ascii="Times New Roman"/>
          <w:sz w:val="24"/>
          <w:szCs w:val="24"/>
        </w:rPr>
        <w:t>upisana u očevidniku brodica</w:t>
      </w:r>
      <w:r w:rsidRPr="003D687E">
        <w:rPr>
          <w:rFonts w:hAnsi="Times New Roman" w:ascii="Times New Roman"/>
          <w:b/>
          <w:sz w:val="24"/>
          <w:szCs w:val="24"/>
        </w:rPr>
        <w:t xml:space="preserve"> </w:t>
      </w:r>
      <w:r w:rsidRPr="003D687E">
        <w:rPr>
          <w:rFonts w:hAnsi="Times New Roman" w:ascii="Times New Roman"/>
          <w:sz w:val="24"/>
          <w:szCs w:val="24"/>
        </w:rPr>
        <w:t>za gospodarske potrebe Lučke kapetanije Šibenik, Lučka ispostava Primošten, redni broj uloška 228, namijenjena za gospodarske potrebe, duljina trupa 7,99 m, najveća širina 2,80 m, visina na boku 1,26 m, materijal gradnje stakloplastika, bruto tonaža 3,00, država i godina gradnje: Marex Boats-Norway, 1996. godina, Marex 270, 2 x volvo penta 183,80 kW, datum upisa 16. lipnja 2005. godine u vlasništvu stečajnog dužnika ANICO LINE, d.o.o. "u stečaju", OIB: 75909213918, po procijenjenoj vrijednosti od 48.000,00 kuna. Procijenjena vrijednost je bez PDV.</w:t>
      </w:r>
    </w:p>
    <w:p w:rsidRDefault="004D29F9" w:rsidP="003D687E" w:rsidR="004D29F9" w:rsidRPr="003D687E">
      <w:pPr>
        <w:pStyle w:val="Bezproreda"/>
        <w:ind w:left="720"/>
        <w:jc w:val="both"/>
        <w:rPr>
          <w:rFonts w:hAnsi="Times New Roman" w:ascii="Times New Roman"/>
          <w:sz w:val="24"/>
          <w:szCs w:val="24"/>
        </w:rPr>
      </w:pPr>
      <w:r w:rsidRPr="003D687E">
        <w:rPr>
          <w:rFonts w:eastAsia="Times New Roman" w:hAnsi="Times New Roman" w:ascii="Times New Roman"/>
          <w:sz w:val="24"/>
          <w:szCs w:val="24"/>
          <w:lang w:eastAsia="hr-HR"/>
        </w:rPr>
        <w:t xml:space="preserve">f) motorna brodica 229-PŠ NICOLE </w:t>
      </w:r>
      <w:r w:rsidRPr="003D687E">
        <w:rPr>
          <w:rFonts w:hAnsi="Times New Roman" w:ascii="Times New Roman"/>
          <w:sz w:val="24"/>
          <w:szCs w:val="24"/>
        </w:rPr>
        <w:t>upisana u očevidniku brodica</w:t>
      </w:r>
      <w:r w:rsidRPr="003D687E">
        <w:rPr>
          <w:rFonts w:hAnsi="Times New Roman" w:ascii="Times New Roman"/>
          <w:b/>
          <w:sz w:val="24"/>
          <w:szCs w:val="24"/>
        </w:rPr>
        <w:t xml:space="preserve"> </w:t>
      </w:r>
      <w:r w:rsidRPr="003D687E">
        <w:rPr>
          <w:rFonts w:hAnsi="Times New Roman" w:ascii="Times New Roman"/>
          <w:sz w:val="24"/>
          <w:szCs w:val="24"/>
        </w:rPr>
        <w:t>za gospodarske potrebe Lučke kapetanije Šibenik, Lučka ispostava Primošten, redni broj uloška 229, namijenjena za gospodarske potrebe, duljina trupa 5,94 m, najveća širina 2,34 m, visina na boku 1,15 m, materijal gradnje stakloplastika, bruto tonaža 1,78, država i godina gradnje: Campion Allante-Kanada 1996. godina, 2 x volvo penta 150,70 kW, datum upisa 16. lipnja 2005. godine u vlasništvu stečajnog dužnika ANICO LINE, d.o.o. "u stečaju", OIB: 75909213918, po procijenjenoj vrijednosti od 28.000,00 kuna. Procijenjena vrijednost je bez PDV.</w:t>
      </w:r>
    </w:p>
    <w:p w:rsidRDefault="004D29F9" w:rsidP="003D687E" w:rsidR="004D29F9" w:rsidRPr="003D687E">
      <w:pPr>
        <w:pStyle w:val="Bezproreda"/>
        <w:ind w:left="720"/>
        <w:jc w:val="both"/>
        <w:rPr>
          <w:rFonts w:hAnsi="Times New Roman" w:ascii="Times New Roman"/>
          <w:sz w:val="24"/>
          <w:szCs w:val="24"/>
        </w:rPr>
      </w:pPr>
      <w:r w:rsidRPr="003D687E">
        <w:rPr>
          <w:rFonts w:eastAsia="Times New Roman" w:hAnsi="Times New Roman" w:ascii="Times New Roman"/>
          <w:sz w:val="24"/>
          <w:szCs w:val="24"/>
          <w:lang w:eastAsia="hr-HR"/>
        </w:rPr>
        <w:t xml:space="preserve">g) motorna brodica 230 –PŠ SASCHA, </w:t>
      </w:r>
      <w:r w:rsidRPr="003D687E">
        <w:rPr>
          <w:rFonts w:hAnsi="Times New Roman" w:ascii="Times New Roman"/>
          <w:sz w:val="24"/>
          <w:szCs w:val="24"/>
        </w:rPr>
        <w:t>upisana u hrvatskom upisniku brodova Lučke kapetanije Šibenik, Lučka ispostava Primošten, redni broj uloška 230, namijenjena za gospodarske potrebe, duljina trupa 5,30 m, najveća širina 2,13 m, visina na boku 0,95 m, materijal gradnje stakloplastika, bruto tonaža</w:t>
      </w:r>
      <w:r w:rsidRPr="003D687E">
        <w:rPr>
          <w:rFonts w:hAnsi="Times New Roman" w:ascii="Times New Roman"/>
          <w:color w:val="FF0000"/>
          <w:sz w:val="24"/>
          <w:szCs w:val="24"/>
        </w:rPr>
        <w:t xml:space="preserve"> </w:t>
      </w:r>
      <w:r w:rsidRPr="003D687E">
        <w:rPr>
          <w:rFonts w:hAnsi="Times New Roman" w:ascii="Times New Roman"/>
          <w:sz w:val="24"/>
          <w:szCs w:val="24"/>
        </w:rPr>
        <w:t>1,23, država i godina gradnje: Bayliner USA 1991. godine, MERCRUISER 84,60 kW, datum upisa 16. lipnja 2005. godine u vlasništvu stečajnog dužnika ANICO LINE, d.o.o. "u stečaju", OIB: 75909213918, po procijenjenoj vrijednosti od 20.000,00 kuna. Procijenjena vrijednost je bez PDV.</w:t>
      </w:r>
      <w:r w:rsidR="00094715">
        <w:rPr>
          <w:rFonts w:hAnsi="Times New Roman" w:ascii="Times New Roman"/>
          <w:sz w:val="24"/>
          <w:szCs w:val="24"/>
        </w:rPr>
        <w:t xml:space="preserve"> </w:t>
      </w:r>
      <w:r w:rsidRPr="003D687E">
        <w:rPr>
          <w:rFonts w:hAnsi="Times New Roman" w:ascii="Times New Roman"/>
          <w:sz w:val="24"/>
          <w:szCs w:val="24"/>
        </w:rPr>
        <w:t>Pokretnine-plovila pobliže označena u točci I. zaključka pod a) do g) prodavat će se  u stečajnom postupku usmenom javnom dražbom.</w:t>
      </w:r>
      <w:r w:rsidR="003D687E" w:rsidRPr="003D687E">
        <w:rPr>
          <w:rFonts w:hAnsi="Times New Roman" w:ascii="Times New Roman"/>
          <w:sz w:val="24"/>
          <w:szCs w:val="24"/>
        </w:rPr>
        <w:t xml:space="preserve"> </w:t>
      </w:r>
      <w:r w:rsidRPr="003D687E">
        <w:rPr>
          <w:rFonts w:hAnsi="Times New Roman" w:ascii="Times New Roman"/>
          <w:sz w:val="24"/>
          <w:szCs w:val="24"/>
        </w:rPr>
        <w:t xml:space="preserve">Ročište za prodaju plovila održat će se pred stečajnim sucem u zgradi  Trgovačkog suda u Splitu, Sukoišanska br. 6, soba broj 203/II, dana </w:t>
      </w:r>
      <w:r w:rsidR="00DA59BC">
        <w:rPr>
          <w:rFonts w:hAnsi="Times New Roman" w:ascii="Times New Roman"/>
          <w:sz w:val="24"/>
          <w:szCs w:val="24"/>
        </w:rPr>
        <w:t>16. studenog</w:t>
      </w:r>
      <w:r w:rsidRPr="003D687E">
        <w:rPr>
          <w:rFonts w:hAnsi="Times New Roman" w:ascii="Times New Roman"/>
          <w:sz w:val="24"/>
          <w:szCs w:val="24"/>
        </w:rPr>
        <w:t xml:space="preserve"> 2015. godine u </w:t>
      </w:r>
      <w:r w:rsidR="00DA59BC">
        <w:rPr>
          <w:rFonts w:hAnsi="Times New Roman" w:ascii="Times New Roman"/>
          <w:sz w:val="24"/>
          <w:szCs w:val="24"/>
        </w:rPr>
        <w:t>12.00</w:t>
      </w:r>
      <w:r w:rsidRPr="003D687E">
        <w:rPr>
          <w:rFonts w:hAnsi="Times New Roman" w:ascii="Times New Roman"/>
          <w:sz w:val="24"/>
          <w:szCs w:val="24"/>
        </w:rPr>
        <w:t xml:space="preserve"> sati.</w:t>
      </w:r>
      <w:r w:rsidR="003D687E" w:rsidRPr="003D687E">
        <w:rPr>
          <w:rFonts w:hAnsi="Times New Roman" w:ascii="Times New Roman"/>
          <w:sz w:val="24"/>
          <w:szCs w:val="24"/>
        </w:rPr>
        <w:t xml:space="preserve"> </w:t>
      </w:r>
      <w:r w:rsidRPr="003D687E">
        <w:rPr>
          <w:rFonts w:hAnsi="Times New Roman" w:ascii="Times New Roman"/>
          <w:sz w:val="24"/>
          <w:szCs w:val="24"/>
        </w:rPr>
        <w:t>Ročište će se održati  i ako na njemu sudjeluje samo jedan ponuditelj.</w:t>
      </w:r>
      <w:r w:rsidR="003D687E" w:rsidRPr="003D687E">
        <w:rPr>
          <w:rFonts w:hAnsi="Times New Roman" w:ascii="Times New Roman"/>
          <w:sz w:val="24"/>
          <w:szCs w:val="24"/>
        </w:rPr>
        <w:t xml:space="preserve"> </w:t>
      </w:r>
      <w:r w:rsidRPr="003D687E">
        <w:rPr>
          <w:rFonts w:hAnsi="Times New Roman" w:ascii="Times New Roman"/>
          <w:sz w:val="24"/>
          <w:szCs w:val="24"/>
        </w:rPr>
        <w:t>Ovaj zaključak o prodaji  objavit će se na e-oglasnoj ploči Trgovačkog suda u Splitu, oglasnoj ploči Lučke kapetanije Split i Lučke kapetanije Šibenik, is</w:t>
      </w:r>
      <w:r w:rsidR="003D687E" w:rsidRPr="003D687E">
        <w:rPr>
          <w:rFonts w:hAnsi="Times New Roman" w:ascii="Times New Roman"/>
          <w:sz w:val="24"/>
          <w:szCs w:val="24"/>
        </w:rPr>
        <w:t xml:space="preserve">postava Primošten, putem oglasa. </w:t>
      </w:r>
      <w:r w:rsidRPr="003D687E">
        <w:rPr>
          <w:rFonts w:hAnsi="Times New Roman" w:ascii="Times New Roman"/>
          <w:sz w:val="24"/>
          <w:szCs w:val="24"/>
        </w:rPr>
        <w:t xml:space="preserve">Stečajni upravitelj će Hrvatskoj gospodarskoj komori Zagreb i Visokom trgovačkom sudu Republike Hrvatske u Zagrebu dostaviti podatke o pokretninama-plovilima koja su predmet prodaje.  Prodaju se pokretnine-plovila navedena u točci I. ovog zaključka kako je označeno u točci a) do g) zaključka. </w:t>
      </w:r>
      <w:r w:rsidR="003D687E" w:rsidRPr="003D687E">
        <w:rPr>
          <w:rFonts w:hAnsi="Times New Roman" w:ascii="Times New Roman"/>
          <w:sz w:val="24"/>
          <w:szCs w:val="24"/>
        </w:rPr>
        <w:t xml:space="preserve"> </w:t>
      </w:r>
      <w:r w:rsidRPr="003D687E">
        <w:rPr>
          <w:rFonts w:hAnsi="Times New Roman" w:ascii="Times New Roman"/>
          <w:sz w:val="24"/>
          <w:szCs w:val="24"/>
        </w:rPr>
        <w:t>Plovila koje su predmet prodaje slobodna su od osoba i stvari trećih osoba.</w:t>
      </w:r>
      <w:r w:rsidR="003D687E" w:rsidRPr="003D687E">
        <w:rPr>
          <w:rFonts w:hAnsi="Times New Roman" w:ascii="Times New Roman"/>
          <w:sz w:val="24"/>
          <w:szCs w:val="24"/>
        </w:rPr>
        <w:t xml:space="preserve"> </w:t>
      </w:r>
      <w:r w:rsidRPr="003D687E">
        <w:rPr>
          <w:rFonts w:hAnsi="Times New Roman" w:ascii="Times New Roman"/>
          <w:sz w:val="24"/>
          <w:szCs w:val="24"/>
        </w:rPr>
        <w:t>Vrijednost pojedinih  plovila utvrđena je u iznosima koji su navedeni u točci I zaključka, po stalnom sudskom vještaku i procjenitelju za pomorski promet dr.sc. Srećko Favro.</w:t>
      </w:r>
      <w:r w:rsidR="003D687E" w:rsidRPr="003D687E">
        <w:rPr>
          <w:rFonts w:hAnsi="Times New Roman" w:ascii="Times New Roman"/>
          <w:sz w:val="24"/>
          <w:szCs w:val="24"/>
        </w:rPr>
        <w:t xml:space="preserve"> </w:t>
      </w:r>
      <w:r w:rsidRPr="003D687E">
        <w:rPr>
          <w:rFonts w:hAnsi="Times New Roman" w:ascii="Times New Roman"/>
          <w:sz w:val="24"/>
          <w:szCs w:val="24"/>
        </w:rPr>
        <w:t xml:space="preserve">Plovila iz  točke I.  zaključka prodavat će se na  </w:t>
      </w:r>
      <w:r w:rsidR="00715BB0">
        <w:rPr>
          <w:rFonts w:hAnsi="Times New Roman" w:ascii="Times New Roman"/>
          <w:sz w:val="24"/>
          <w:szCs w:val="24"/>
        </w:rPr>
        <w:t>drugom</w:t>
      </w:r>
      <w:r w:rsidRPr="003D687E">
        <w:rPr>
          <w:rFonts w:hAnsi="Times New Roman" w:ascii="Times New Roman"/>
          <w:sz w:val="24"/>
          <w:szCs w:val="24"/>
        </w:rPr>
        <w:t xml:space="preserve"> ročištu za dražbu  po početnoj cijeni koja je jednaka utvrđenim vrijednostima pojedinih plovila  i ispod te cijene ne mogu se  prodati na </w:t>
      </w:r>
      <w:r w:rsidR="00715BB0">
        <w:rPr>
          <w:rFonts w:hAnsi="Times New Roman" w:ascii="Times New Roman"/>
          <w:sz w:val="24"/>
          <w:szCs w:val="24"/>
        </w:rPr>
        <w:t>drugom</w:t>
      </w:r>
      <w:r w:rsidRPr="003D687E">
        <w:rPr>
          <w:rFonts w:hAnsi="Times New Roman" w:ascii="Times New Roman"/>
          <w:sz w:val="24"/>
          <w:szCs w:val="24"/>
        </w:rPr>
        <w:t xml:space="preserve"> ročištu.</w:t>
      </w:r>
      <w:r w:rsidR="003D687E" w:rsidRPr="003D687E">
        <w:rPr>
          <w:rFonts w:hAnsi="Times New Roman" w:ascii="Times New Roman"/>
          <w:sz w:val="24"/>
          <w:szCs w:val="24"/>
        </w:rPr>
        <w:t xml:space="preserve"> </w:t>
      </w:r>
      <w:r w:rsidRPr="003D687E">
        <w:rPr>
          <w:rFonts w:hAnsi="Times New Roman" w:ascii="Times New Roman"/>
          <w:sz w:val="24"/>
          <w:szCs w:val="24"/>
        </w:rPr>
        <w:t xml:space="preserve">Ako se plovila ne prodaju niti na drugom ročištu za prodaju po utvrđenim vrijednostima, na narednim ročištima za prodaju mogu se prodati za nižu vrijednost koju zaključkom odredi stečajni sudac. Sve poreze i pristojbe u svezi s prodajom  plovila snosi kupac. </w:t>
      </w:r>
      <w:r w:rsidRPr="003D687E">
        <w:rPr>
          <w:rFonts w:hAnsi="Times New Roman" w:ascii="Times New Roman"/>
          <w:sz w:val="24"/>
          <w:szCs w:val="24"/>
        </w:rPr>
        <w:lastRenderedPageBreak/>
        <w:t xml:space="preserve">Kao kupci mogu sudjelovati  sve osobe koje prema važećim propisima  u Republici Hrvatskoj mogu stjecati vlasništvo na plovilima koja su predmet prodaje  i  koji su zaključno s  </w:t>
      </w:r>
      <w:r w:rsidR="00DA59BC">
        <w:rPr>
          <w:rFonts w:hAnsi="Times New Roman" w:ascii="Times New Roman"/>
          <w:sz w:val="24"/>
          <w:szCs w:val="24"/>
        </w:rPr>
        <w:t>11. studenog</w:t>
      </w:r>
      <w:r w:rsidRPr="003D687E">
        <w:rPr>
          <w:rFonts w:hAnsi="Times New Roman" w:ascii="Times New Roman"/>
          <w:sz w:val="24"/>
          <w:szCs w:val="24"/>
        </w:rPr>
        <w:t xml:space="preserve"> 2015. godine  uplatile osiguranje  u iznosu od 10% od utvrđene vrijednosti plovila koja su predmet prodaje na račun sudskog depozita Trgovačkog suda u Splitu  pri Hrvatskoj Poštanskoj Banci d.d. Zagreb broj: HR1123900011100769641, koji se vodi kod Hrvatske poštanske banke d.d., s naznakom  za spis 4-185-12, sa svrhom uplate: „osiguranje„ uz navođenje stvari koja se kupuje i dokaz o tome predočile stečajnom sucu prije početka dražbe,  ili stečajnom sucu prilože bankarsku garanciju  bonitetne banke  na prvi poziv za navedene  iznose  osiguranja.</w:t>
      </w:r>
      <w:r w:rsidR="003D687E" w:rsidRPr="003D687E">
        <w:rPr>
          <w:rFonts w:hAnsi="Times New Roman" w:ascii="Times New Roman"/>
          <w:sz w:val="24"/>
          <w:szCs w:val="24"/>
        </w:rPr>
        <w:t xml:space="preserve"> </w:t>
      </w:r>
      <w:r w:rsidRPr="003D687E">
        <w:rPr>
          <w:rFonts w:hAnsi="Times New Roman" w:ascii="Times New Roman"/>
          <w:sz w:val="24"/>
          <w:szCs w:val="24"/>
        </w:rPr>
        <w:t xml:space="preserve">Punomoćnici ponuditelja mogu sudjelovati na dražbi samo uz ovjerenu specijalnu </w:t>
      </w:r>
      <w:r w:rsidR="003D687E" w:rsidRPr="003D687E">
        <w:rPr>
          <w:rFonts w:hAnsi="Times New Roman" w:ascii="Times New Roman"/>
          <w:sz w:val="24"/>
          <w:szCs w:val="24"/>
        </w:rPr>
        <w:t xml:space="preserve">punomoć. </w:t>
      </w:r>
      <w:r w:rsidRPr="003D687E">
        <w:rPr>
          <w:rFonts w:hAnsi="Times New Roman" w:ascii="Times New Roman"/>
          <w:sz w:val="24"/>
          <w:szCs w:val="24"/>
        </w:rPr>
        <w:t>Sudionicima dražbe koji ne uspiju u nadmetanju osiguranje odnosno bankarska garancija vratit će se  u roku 8 dana nakon zaključenja javne dražbe.</w:t>
      </w:r>
      <w:r w:rsidR="003D687E" w:rsidRPr="003D687E">
        <w:rPr>
          <w:rFonts w:hAnsi="Times New Roman" w:ascii="Times New Roman"/>
          <w:sz w:val="24"/>
          <w:szCs w:val="24"/>
        </w:rPr>
        <w:t xml:space="preserve"> </w:t>
      </w:r>
      <w:r w:rsidRPr="003D687E">
        <w:rPr>
          <w:rFonts w:hAnsi="Times New Roman" w:ascii="Times New Roman"/>
          <w:sz w:val="24"/>
          <w:szCs w:val="24"/>
        </w:rPr>
        <w:t>Kupac je  dužan uplatiti postignutu kupovninu u roku od 30 dana računajući  od dana  pravomoćnosti  rješenja o dosudi na račun sudskog depozita Trgovačkog suda u Splitu pri Hrvatskoj Poštanskoj Banci d.d. Zagreb broj: HR1123900011100769641</w:t>
      </w:r>
      <w:r w:rsidR="00715BB0">
        <w:rPr>
          <w:rFonts w:hAnsi="Times New Roman" w:ascii="Times New Roman"/>
          <w:sz w:val="24"/>
          <w:szCs w:val="24"/>
        </w:rPr>
        <w:t xml:space="preserve"> </w:t>
      </w:r>
      <w:r w:rsidRPr="003D687E">
        <w:rPr>
          <w:rFonts w:hAnsi="Times New Roman" w:ascii="Times New Roman"/>
          <w:sz w:val="24"/>
          <w:szCs w:val="24"/>
        </w:rPr>
        <w:t>s naznakom  za spis 4-</w:t>
      </w:r>
      <w:r w:rsidR="00715BB0">
        <w:rPr>
          <w:rFonts w:hAnsi="Times New Roman" w:ascii="Times New Roman"/>
          <w:sz w:val="24"/>
          <w:szCs w:val="24"/>
        </w:rPr>
        <w:t>185</w:t>
      </w:r>
      <w:r w:rsidRPr="003D687E">
        <w:rPr>
          <w:rFonts w:hAnsi="Times New Roman" w:ascii="Times New Roman"/>
          <w:sz w:val="24"/>
          <w:szCs w:val="24"/>
        </w:rPr>
        <w:t>-</w:t>
      </w:r>
      <w:r w:rsidR="00715BB0">
        <w:rPr>
          <w:rFonts w:hAnsi="Times New Roman" w:ascii="Times New Roman"/>
          <w:sz w:val="24"/>
          <w:szCs w:val="24"/>
        </w:rPr>
        <w:t>12</w:t>
      </w:r>
      <w:r w:rsidRPr="003D687E">
        <w:rPr>
          <w:rFonts w:hAnsi="Times New Roman" w:ascii="Times New Roman"/>
          <w:sz w:val="24"/>
          <w:szCs w:val="24"/>
        </w:rPr>
        <w:t>.</w:t>
      </w:r>
      <w:r w:rsidR="003D687E" w:rsidRPr="003D687E">
        <w:rPr>
          <w:rFonts w:hAnsi="Times New Roman" w:ascii="Times New Roman"/>
          <w:sz w:val="24"/>
          <w:szCs w:val="24"/>
        </w:rPr>
        <w:t xml:space="preserve"> </w:t>
      </w:r>
      <w:r w:rsidRPr="003D687E">
        <w:rPr>
          <w:rFonts w:hAnsi="Times New Roman" w:ascii="Times New Roman"/>
          <w:sz w:val="24"/>
          <w:szCs w:val="24"/>
        </w:rPr>
        <w:t>Ako kupac u naprijed navedenom roku ne položi kupovninu, sud će posebnim rješenjem prodaju oglasiti nevažećom i odrediti  novu prodaju  uz uvjete određene za prodaju  koja je  oglašena nevažećom, a iz položenog osiguranja namirit će se troškovi nove prodaje i naknaditi razlika  između kupovnine postignute na prijašnjoj prodaji i novoj prodaji.</w:t>
      </w:r>
      <w:r w:rsidR="003D687E" w:rsidRPr="003D687E">
        <w:rPr>
          <w:rFonts w:hAnsi="Times New Roman" w:ascii="Times New Roman"/>
          <w:sz w:val="24"/>
          <w:szCs w:val="24"/>
        </w:rPr>
        <w:t xml:space="preserve"> </w:t>
      </w:r>
      <w:r w:rsidRPr="003D687E">
        <w:rPr>
          <w:rFonts w:hAnsi="Times New Roman" w:ascii="Times New Roman"/>
          <w:sz w:val="24"/>
          <w:szCs w:val="24"/>
        </w:rPr>
        <w:t>Obvezu plaćanja svih poreza, i drugih davanja, te trošak upisa vlasnika na brodu u Upisnik brodova, snosi kupac.</w:t>
      </w:r>
      <w:r w:rsidR="003D687E" w:rsidRPr="003D687E">
        <w:rPr>
          <w:rFonts w:hAnsi="Times New Roman" w:ascii="Times New Roman"/>
          <w:sz w:val="24"/>
          <w:szCs w:val="24"/>
        </w:rPr>
        <w:t xml:space="preserve"> </w:t>
      </w:r>
      <w:r w:rsidRPr="003D687E">
        <w:rPr>
          <w:rFonts w:hAnsi="Times New Roman" w:ascii="Times New Roman"/>
          <w:sz w:val="24"/>
          <w:szCs w:val="24"/>
        </w:rPr>
        <w:t>Plovila će se  rješenjem o dosudi dosuditi kupcu koji ponudi najpovoljniju cijenu. Plovila će se dosuditi i  kupcima koji su  ponudili nižu cijenu  prema veličini  ponuđene cijene, ako kupci koji su ponudili veću cijenu ne polože kupovninu u roku  iz točke 7. ovog zaključka.</w:t>
      </w:r>
      <w:r w:rsidR="003D687E" w:rsidRPr="003D687E">
        <w:rPr>
          <w:rFonts w:hAnsi="Times New Roman" w:ascii="Times New Roman"/>
          <w:sz w:val="24"/>
          <w:szCs w:val="24"/>
        </w:rPr>
        <w:t xml:space="preserve"> </w:t>
      </w:r>
      <w:r w:rsidRPr="003D687E">
        <w:rPr>
          <w:rFonts w:hAnsi="Times New Roman" w:ascii="Times New Roman"/>
          <w:sz w:val="24"/>
          <w:szCs w:val="24"/>
        </w:rPr>
        <w:t>Osoba koja ima zakonsko ili ugovorno pravo prvokupa  ima prednost pred najpovoljnijim ponuditeljem ako odmah po zaključenju dražbe izjavi da imovinu kupuje uz iste uvjete.</w:t>
      </w:r>
      <w:r w:rsidR="003D687E" w:rsidRPr="003D687E">
        <w:rPr>
          <w:rFonts w:hAnsi="Times New Roman" w:ascii="Times New Roman"/>
          <w:sz w:val="24"/>
          <w:szCs w:val="24"/>
        </w:rPr>
        <w:t xml:space="preserve"> </w:t>
      </w:r>
      <w:r w:rsidRPr="003D687E">
        <w:rPr>
          <w:rFonts w:hAnsi="Times New Roman" w:ascii="Times New Roman"/>
          <w:sz w:val="24"/>
          <w:szCs w:val="24"/>
        </w:rPr>
        <w:t>U rješenju o dosudi plovila sud će odrediti da se nakon pravomoćnosti  tog rješenja  i nakon što kupac položi kupovninu i uplati pripadajući PDV, to rješenje položi u  polog isprava Lučke kapetanije Split i Lučke kapetanije Šibenik, Lučka ispostava Primošten, te upiše pravo vlasništva na brodu u korist kupca. Nakon pravomoćnosti rješenja o dosudi plovila i nakon što kupac položi kupovninu i uplati pripadajući PDV, sud će donijeti zaključak o predaji plovila kupcu čime kupac stupa u posjed plovila. Prodaja se obavlja po načelu „viđeno – kupljeno“, što isključuje sve naknadne prigovore kupca. Pozivaju se založni vjerovnici čija prava nisu upisana u Upisnik brodova  da najkasnije na ročištu za prodaju, prijave svoje tražbine, te se ujedno upozoravaju da će se njihova prava u postupku uzeti u obzir samo ako proizlaze iz ovršnog spisa.</w:t>
      </w:r>
      <w:r w:rsidR="003D687E" w:rsidRPr="003D687E">
        <w:rPr>
          <w:rFonts w:hAnsi="Times New Roman" w:ascii="Times New Roman"/>
          <w:sz w:val="24"/>
          <w:szCs w:val="24"/>
        </w:rPr>
        <w:t xml:space="preserve"> </w:t>
      </w:r>
      <w:r w:rsidRPr="003D687E">
        <w:rPr>
          <w:rFonts w:hAnsi="Times New Roman" w:ascii="Times New Roman"/>
          <w:sz w:val="24"/>
          <w:szCs w:val="24"/>
        </w:rPr>
        <w:t>Poziva se svaka osoba koja na brodu ima kakvo pravo, zbog kojega prodaja ne bi bila dopuštena, prijaviti svoje pravo sudu najkasnije na ročištu za prodaju prije početka usmene javne dražbe, s upozorenjem da se to pravo u pogledu broda na kojem se provodi ovrha na štetu savjesnog kupca neće više moći ostvariti.</w:t>
      </w:r>
      <w:r w:rsidR="003D687E" w:rsidRPr="003D687E">
        <w:rPr>
          <w:rFonts w:hAnsi="Times New Roman" w:ascii="Times New Roman"/>
          <w:sz w:val="24"/>
          <w:szCs w:val="24"/>
        </w:rPr>
        <w:t xml:space="preserve"> </w:t>
      </w:r>
      <w:r w:rsidRPr="003D687E">
        <w:rPr>
          <w:rFonts w:hAnsi="Times New Roman" w:ascii="Times New Roman"/>
          <w:sz w:val="24"/>
          <w:szCs w:val="24"/>
        </w:rPr>
        <w:t>Osobi koja na brodu ima kakvo pravo ili teret dostavljat će se obavijesti o daljnjem tijeku postupka, samo ako boravi u Republici Hrvatskoj, ili ako u Republici Hrvatskoj ima svog punomoćnika, odnosno punomoćnika za primanje pismena.</w:t>
      </w:r>
      <w:r w:rsidR="003D687E" w:rsidRPr="003D687E">
        <w:rPr>
          <w:rFonts w:hAnsi="Times New Roman" w:ascii="Times New Roman"/>
          <w:sz w:val="24"/>
          <w:szCs w:val="24"/>
        </w:rPr>
        <w:t xml:space="preserve"> </w:t>
      </w:r>
      <w:r w:rsidRPr="003D687E">
        <w:rPr>
          <w:rFonts w:hAnsi="Times New Roman" w:ascii="Times New Roman"/>
          <w:sz w:val="24"/>
          <w:szCs w:val="24"/>
        </w:rPr>
        <w:t>Osobe zainteresirane za kupnju mogu razgledati plovila  koja su predmet  prodaje svakim radnim danom po prethodnom dogovoru sa stečajnim upraviteljem  na mob. br: 098/195-9740. Kod stečajnog upravitelja može se dobiti na uvid  sva raspoloživa dokumentacija koja se odnosi na plovila koja su predmet  prodaje.</w:t>
      </w:r>
    </w:p>
    <w:p w:rsidRDefault="004D29F9" w:rsidR="004D29F9" w:rsidRPr="003D687E">
      <w:pPr>
        <w:rPr>
          <w:b/>
        </w:rPr>
      </w:pPr>
    </w:p>
    <w:p w:rsidRDefault="003D687E" w:rsidP="003D687E" w:rsidR="00853B3E" w:rsidRPr="003D687E">
      <w:pPr>
        <w:ind w:firstLine="708" w:left="1416"/>
      </w:pPr>
      <w:r w:rsidRPr="003D687E">
        <w:t xml:space="preserve">                   (4. St-185/12 od </w:t>
      </w:r>
      <w:r w:rsidR="00715BB0">
        <w:t>16.09</w:t>
      </w:r>
      <w:r w:rsidRPr="003D687E">
        <w:t>.2015.)</w:t>
      </w:r>
    </w:p>
    <w:sectPr w:rsidSect="004D29F9" w:rsidR="00853B3E" w:rsidRPr="003D687E">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D29F9" w:rsidP="004D29F9" w:rsidR="004D29F9">
      <w:r>
        <w:separator/>
      </w:r>
    </w:p>
  </w:endnote>
  <w:endnote w:id="0" w:type="continuationSeparator">
    <w:p w:rsidRDefault="004D29F9" w:rsidP="004D29F9" w:rsidR="004D29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12443417"/>
      <w:docPartObj>
        <w:docPartGallery w:val="Page Numbers (Bottom of Page)"/>
        <w:docPartUnique/>
      </w:docPartObj>
    </w:sdtPr>
    <w:sdtEndPr/>
    <w:sdtContent>
      <w:p w:rsidRDefault="004D29F9" w:rsidR="004D29F9">
        <w:pPr>
          <w:pStyle w:val="Podnoje"/>
          <w:jc w:val="center"/>
        </w:pPr>
        <w:r>
          <w:fldChar w:fldCharType="begin"/>
        </w:r>
        <w:r>
          <w:instrText>PAGE   \* MERGEFORMAT</w:instrText>
        </w:r>
        <w:r>
          <w:fldChar w:fldCharType="separate"/>
        </w:r>
        <w:r w:rsidR="00E17E35">
          <w:rPr>
            <w:noProof/>
          </w:rPr>
          <w:t>3</w:t>
        </w:r>
        <w:r>
          <w:fldChar w:fldCharType="end"/>
        </w:r>
      </w:p>
    </w:sdtContent>
  </w:sdt>
  <w:p w:rsidRDefault="004D29F9" w:rsidR="004D29F9">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D29F9" w:rsidP="004D29F9" w:rsidR="004D29F9">
      <w:r>
        <w:separator/>
      </w:r>
    </w:p>
  </w:footnote>
  <w:footnote w:id="0" w:type="continuationSeparator">
    <w:p w:rsidRDefault="004D29F9" w:rsidP="004D29F9" w:rsidR="004D29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9F9" w:rsidP="004D29F9" w:rsidR="004D29F9">
    <w:pPr>
      <w:pStyle w:val="Zaglavlje"/>
      <w:jc w:val="right"/>
    </w:pPr>
    <w:r>
      <w:t>4. St-185/2012</w:t>
    </w:r>
  </w:p>
  <w:p w:rsidRDefault="004D29F9" w:rsidR="004D29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9F9" w:rsidP="004D29F9" w:rsidR="004D29F9">
    <w:pPr>
      <w:pStyle w:val="Zaglavlje"/>
      <w:jc w:val="right"/>
    </w:pPr>
    <w:r>
      <w:t>4. St-185/2012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C085DA0"/>
    <w:multiLevelType w:val="hybridMultilevel"/>
    <w:tmpl w:val="C6F07372"/>
    <w:lvl w:tplc="B9B86EA8" w:ilvl="0">
      <w:start w:val="1"/>
      <w:numFmt w:val="decimal"/>
      <w:lvlText w:val="%1."/>
      <w:lvlJc w:val="left"/>
      <w:pPr>
        <w:tabs>
          <w:tab w:pos="1080" w:val="num"/>
        </w:tabs>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
    <w:nsid w:val="61635A79"/>
    <w:multiLevelType w:val="hybridMultilevel"/>
    <w:tmpl w:val="E6BE8864"/>
    <w:lvl w:tplc="F0301A2C" w:ilvl="0">
      <w:start w:val="2"/>
      <w:numFmt w:val="upperRoman"/>
      <w:lvlText w:val="%1."/>
      <w:lvlJc w:val="left"/>
      <w:pPr>
        <w:ind w:hanging="720" w:left="126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2A2D"/>
    <w:rsid w:val="00094715"/>
    <w:rsid w:val="000B4D96"/>
    <w:rsid w:val="00392A2D"/>
    <w:rsid w:val="003C2F22"/>
    <w:rsid w:val="003D687E"/>
    <w:rsid w:val="00417EA6"/>
    <w:rsid w:val="004D29F9"/>
    <w:rsid w:val="0071519E"/>
    <w:rsid w:val="00715BB0"/>
    <w:rsid w:val="007D56BB"/>
    <w:rsid w:val="007F7A84"/>
    <w:rsid w:val="00814EDB"/>
    <w:rsid w:val="00815142"/>
    <w:rsid w:val="00853B3E"/>
    <w:rsid w:val="00981D37"/>
    <w:rsid w:val="00A51DE9"/>
    <w:rsid w:val="00D457E0"/>
    <w:rsid w:val="00DA59BC"/>
    <w:rsid w:val="00DD0D50"/>
    <w:rsid w:val="00E17E35"/>
    <w:rsid w:val="00EB6A5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92A2D"/>
    <w:rPr>
      <w:rFonts w:cs="Times New Roman" w:eastAsia="Calibri"/>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4D29F9"/>
    <w:pPr>
      <w:tabs>
        <w:tab w:pos="4536" w:val="center"/>
        <w:tab w:pos="9072" w:val="right"/>
      </w:tabs>
    </w:pPr>
  </w:style>
  <w:style w:customStyle="true" w:styleId="ZaglavljeChar" w:type="character">
    <w:name w:val="Zaglavlje Char"/>
    <w:basedOn w:val="Zadanifontodlomka"/>
    <w:link w:val="Zaglavlje"/>
    <w:uiPriority w:val="99"/>
    <w:rsid w:val="004D29F9"/>
    <w:rPr>
      <w:rFonts w:cs="Times New Roman" w:eastAsia="Calibri"/>
      <w:szCs w:val="24"/>
      <w:lang w:eastAsia="hr-HR"/>
    </w:rPr>
  </w:style>
  <w:style w:styleId="Podnoje" w:type="paragraph">
    <w:name w:val="footer"/>
    <w:basedOn w:val="Normal"/>
    <w:link w:val="PodnojeChar"/>
    <w:uiPriority w:val="99"/>
    <w:unhideWhenUsed/>
    <w:rsid w:val="004D29F9"/>
    <w:pPr>
      <w:tabs>
        <w:tab w:pos="4536" w:val="center"/>
        <w:tab w:pos="9072" w:val="right"/>
      </w:tabs>
    </w:pPr>
  </w:style>
  <w:style w:customStyle="true" w:styleId="PodnojeChar" w:type="character">
    <w:name w:val="Podnožje Char"/>
    <w:basedOn w:val="Zadanifontodlomka"/>
    <w:link w:val="Podnoje"/>
    <w:uiPriority w:val="99"/>
    <w:rsid w:val="004D29F9"/>
    <w:rPr>
      <w:rFonts w:cs="Times New Roman" w:eastAsia="Calibri"/>
      <w:szCs w:val="24"/>
      <w:lang w:eastAsia="hr-HR"/>
    </w:rPr>
  </w:style>
  <w:style w:styleId="Tekstbalonia" w:type="paragraph">
    <w:name w:val="Balloon Text"/>
    <w:basedOn w:val="Normal"/>
    <w:link w:val="TekstbaloniaChar"/>
    <w:uiPriority w:val="99"/>
    <w:semiHidden/>
    <w:unhideWhenUsed/>
    <w:rsid w:val="004D29F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D29F9"/>
    <w:rPr>
      <w:rFonts w:cs="Tahoma" w:eastAsia="Calibri" w:hAnsi="Tahoma" w:ascii="Tahoma"/>
      <w:sz w:val="16"/>
      <w:szCs w:val="16"/>
      <w:lang w:eastAsia="hr-HR"/>
    </w:rPr>
  </w:style>
  <w:style w:styleId="Uvuenotijeloteksta" w:type="paragraph">
    <w:name w:val="Body Text Indent"/>
    <w:basedOn w:val="Normal"/>
    <w:link w:val="UvuenotijelotekstaChar"/>
    <w:rsid w:val="004D29F9"/>
    <w:pPr>
      <w:ind w:left="540"/>
      <w:jc w:val="both"/>
    </w:pPr>
    <w:rPr>
      <w:rFonts w:eastAsia="Times New Roman"/>
    </w:rPr>
  </w:style>
  <w:style w:customStyle="true" w:styleId="UvuenotijelotekstaChar" w:type="character">
    <w:name w:val="Uvučeno tijelo teksta Char"/>
    <w:basedOn w:val="Zadanifontodlomka"/>
    <w:link w:val="Uvuenotijeloteksta"/>
    <w:rsid w:val="004D29F9"/>
    <w:rPr>
      <w:rFonts w:cs="Times New Roman" w:eastAsia="Times New Roman"/>
      <w:szCs w:val="24"/>
      <w:lang w:eastAsia="hr-HR"/>
    </w:rPr>
  </w:style>
  <w:style w:styleId="Bezproreda" w:type="paragraph">
    <w:name w:val="No Spacing"/>
    <w:uiPriority w:val="1"/>
    <w:qFormat/>
    <w:rsid w:val="004D29F9"/>
    <w:rPr>
      <w:rFonts w:cs="Times New Roman" w:eastAsia="Calibri" w:hAnsi="Calibri" w:ascii="Calibri"/>
      <w:sz w:val="22"/>
    </w:rPr>
  </w:style>
  <w:style w:styleId="Tijeloteksta-uvlaka2" w:type="paragraph">
    <w:name w:val="Body Text Indent 2"/>
    <w:basedOn w:val="Normal"/>
    <w:link w:val="Tijeloteksta-uvlaka2Char"/>
    <w:uiPriority w:val="99"/>
    <w:unhideWhenUsed/>
    <w:rsid w:val="004D29F9"/>
    <w:pPr>
      <w:spacing w:lineRule="auto" w:line="480" w:after="120"/>
      <w:ind w:left="283"/>
    </w:pPr>
  </w:style>
  <w:style w:customStyle="true" w:styleId="Tijeloteksta-uvlaka2Char" w:type="character">
    <w:name w:val="Tijelo teksta - uvlaka 2 Char"/>
    <w:basedOn w:val="Zadanifontodlomka"/>
    <w:link w:val="Tijeloteksta-uvlaka2"/>
    <w:uiPriority w:val="99"/>
    <w:rsid w:val="004D29F9"/>
    <w:rPr>
      <w:rFonts w:cs="Times New Roman" w:eastAsia="Calibri"/>
      <w:szCs w:val="24"/>
      <w:lang w:eastAsia="hr-HR"/>
    </w:rPr>
  </w:style>
  <w:style w:styleId="Odlomakpopisa" w:type="paragraph">
    <w:name w:val="List Paragraph"/>
    <w:basedOn w:val="Normal"/>
    <w:uiPriority w:val="34"/>
    <w:qFormat/>
    <w:rsid w:val="004D29F9"/>
    <w:pPr>
      <w:ind w:left="708"/>
    </w:pPr>
    <w:rPr>
      <w:rFonts w:eastAsia="Times New Roman"/>
    </w:rPr>
  </w:style>
  <w:style w:styleId="Tekstrezerviranogmjesta" w:type="character">
    <w:name w:val="Placeholder Text"/>
    <w:basedOn w:val="Zadanifontodlomka"/>
    <w:uiPriority w:val="99"/>
    <w:semiHidden/>
    <w:rsid w:val="00E17E35"/>
    <w:rPr>
      <w:color w:val="808080"/>
      <w:bdr w:space="0" w:sz="0" w:color="auto" w:val="none"/>
      <w:shd w:fill="auto" w:color="auto" w:val="clear"/>
    </w:rPr>
  </w:style>
  <w:style w:customStyle="true" w:styleId="eSPISCCParagraphDefaultFont" w:type="character">
    <w:name w:val="eSPIS_CC_Paragraph Default Font"/>
    <w:basedOn w:val="Zadanifontodlomka"/>
    <w:rsid w:val="00E17E35"/>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E17E35"/>
    <w:rPr>
      <w:b/>
      <w:bdr w:space="0" w:sz="0" w:color="auto" w:val="none"/>
      <w:shd w:fill="FFFFCC" w:color="auto" w:val="clear"/>
      <w:lang w:val="hr-HR"/>
    </w:rPr>
  </w:style>
  <w:style w:customStyle="true" w:styleId="PozadinaSvijetloCrvena" w:type="character">
    <w:name w:val="Pozadina_SvijetloCrvena"/>
    <w:basedOn w:val="eSPISCCParagraphDefaultFont"/>
    <w:rsid w:val="00E17E35"/>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E17E35"/>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92A2D"/>
    <w:rPr>
      <w:rFonts w:cs="Times New Roman" w:eastAsia="Calibri"/>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4D29F9"/>
    <w:pPr>
      <w:tabs>
        <w:tab w:pos="4536" w:val="center"/>
        <w:tab w:pos="9072" w:val="right"/>
      </w:tabs>
    </w:pPr>
  </w:style>
  <w:style w:customStyle="1" w:styleId="ZaglavljeChar" w:type="character">
    <w:name w:val="Zaglavlje Char"/>
    <w:basedOn w:val="Zadanifontodlomka"/>
    <w:link w:val="Zaglavlje"/>
    <w:uiPriority w:val="99"/>
    <w:rsid w:val="004D29F9"/>
    <w:rPr>
      <w:rFonts w:cs="Times New Roman" w:eastAsia="Calibri"/>
      <w:szCs w:val="24"/>
      <w:lang w:eastAsia="hr-HR"/>
    </w:rPr>
  </w:style>
  <w:style w:styleId="Podnoje" w:type="paragraph">
    <w:name w:val="footer"/>
    <w:basedOn w:val="Normal"/>
    <w:link w:val="PodnojeChar"/>
    <w:uiPriority w:val="99"/>
    <w:unhideWhenUsed/>
    <w:rsid w:val="004D29F9"/>
    <w:pPr>
      <w:tabs>
        <w:tab w:pos="4536" w:val="center"/>
        <w:tab w:pos="9072" w:val="right"/>
      </w:tabs>
    </w:pPr>
  </w:style>
  <w:style w:customStyle="1" w:styleId="PodnojeChar" w:type="character">
    <w:name w:val="Podnožje Char"/>
    <w:basedOn w:val="Zadanifontodlomka"/>
    <w:link w:val="Podnoje"/>
    <w:uiPriority w:val="99"/>
    <w:rsid w:val="004D29F9"/>
    <w:rPr>
      <w:rFonts w:cs="Times New Roman" w:eastAsia="Calibri"/>
      <w:szCs w:val="24"/>
      <w:lang w:eastAsia="hr-HR"/>
    </w:rPr>
  </w:style>
  <w:style w:styleId="Tekstbalonia" w:type="paragraph">
    <w:name w:val="Balloon Text"/>
    <w:basedOn w:val="Normal"/>
    <w:link w:val="TekstbaloniaChar"/>
    <w:uiPriority w:val="99"/>
    <w:semiHidden/>
    <w:unhideWhenUsed/>
    <w:rsid w:val="004D29F9"/>
    <w:rPr>
      <w:rFonts w:ascii="Tahoma" w:cs="Tahoma" w:hAnsi="Tahoma"/>
      <w:sz w:val="16"/>
      <w:szCs w:val="16"/>
    </w:rPr>
  </w:style>
  <w:style w:customStyle="1" w:styleId="TekstbaloniaChar" w:type="character">
    <w:name w:val="Tekst balončića Char"/>
    <w:basedOn w:val="Zadanifontodlomka"/>
    <w:link w:val="Tekstbalonia"/>
    <w:uiPriority w:val="99"/>
    <w:semiHidden/>
    <w:rsid w:val="004D29F9"/>
    <w:rPr>
      <w:rFonts w:ascii="Tahoma" w:cs="Tahoma" w:eastAsia="Calibri" w:hAnsi="Tahoma"/>
      <w:sz w:val="16"/>
      <w:szCs w:val="16"/>
      <w:lang w:eastAsia="hr-HR"/>
    </w:rPr>
  </w:style>
  <w:style w:styleId="Uvuenotijeloteksta" w:type="paragraph">
    <w:name w:val="Body Text Indent"/>
    <w:basedOn w:val="Normal"/>
    <w:link w:val="UvuenotijelotekstaChar"/>
    <w:rsid w:val="004D29F9"/>
    <w:pPr>
      <w:ind w:left="540"/>
      <w:jc w:val="both"/>
    </w:pPr>
    <w:rPr>
      <w:rFonts w:eastAsia="Times New Roman"/>
    </w:rPr>
  </w:style>
  <w:style w:customStyle="1" w:styleId="UvuenotijelotekstaChar" w:type="character">
    <w:name w:val="Uvučeno tijelo teksta Char"/>
    <w:basedOn w:val="Zadanifontodlomka"/>
    <w:link w:val="Uvuenotijeloteksta"/>
    <w:rsid w:val="004D29F9"/>
    <w:rPr>
      <w:rFonts w:cs="Times New Roman" w:eastAsia="Times New Roman"/>
      <w:szCs w:val="24"/>
      <w:lang w:eastAsia="hr-HR"/>
    </w:rPr>
  </w:style>
  <w:style w:styleId="Bezproreda" w:type="paragraph">
    <w:name w:val="No Spacing"/>
    <w:uiPriority w:val="1"/>
    <w:qFormat/>
    <w:rsid w:val="004D29F9"/>
    <w:rPr>
      <w:rFonts w:ascii="Calibri" w:cs="Times New Roman" w:eastAsia="Calibri" w:hAnsi="Calibri"/>
      <w:sz w:val="22"/>
    </w:rPr>
  </w:style>
  <w:style w:styleId="Tijeloteksta-uvlaka2" w:type="paragraph">
    <w:name w:val="Body Text Indent 2"/>
    <w:basedOn w:val="Normal"/>
    <w:link w:val="Tijeloteksta-uvlaka2Char"/>
    <w:uiPriority w:val="99"/>
    <w:unhideWhenUsed/>
    <w:rsid w:val="004D29F9"/>
    <w:pPr>
      <w:spacing w:after="120" w:line="480" w:lineRule="auto"/>
      <w:ind w:left="283"/>
    </w:pPr>
  </w:style>
  <w:style w:customStyle="1" w:styleId="Tijeloteksta-uvlaka2Char" w:type="character">
    <w:name w:val="Tijelo teksta - uvlaka 2 Char"/>
    <w:basedOn w:val="Zadanifontodlomka"/>
    <w:link w:val="Tijeloteksta-uvlaka2"/>
    <w:uiPriority w:val="99"/>
    <w:rsid w:val="004D29F9"/>
    <w:rPr>
      <w:rFonts w:cs="Times New Roman" w:eastAsia="Calibri"/>
      <w:szCs w:val="24"/>
      <w:lang w:eastAsia="hr-HR"/>
    </w:rPr>
  </w:style>
  <w:style w:styleId="Odlomakpopisa" w:type="paragraph">
    <w:name w:val="List Paragraph"/>
    <w:basedOn w:val="Normal"/>
    <w:uiPriority w:val="34"/>
    <w:qFormat/>
    <w:rsid w:val="004D29F9"/>
    <w:pPr>
      <w:ind w:left="708"/>
    </w:pPr>
    <w:rPr>
      <w:rFonts w:eastAsia="Times New Roman"/>
    </w:rPr>
  </w:style>
  <w:style w:styleId="Tekstrezerviranogmjesta" w:type="character">
    <w:name w:val="Placeholder Text"/>
    <w:basedOn w:val="Zadanifontodlomka"/>
    <w:uiPriority w:val="99"/>
    <w:semiHidden/>
    <w:rsid w:val="00E17E35"/>
    <w:rPr>
      <w:color w:val="808080"/>
      <w:bdr w:color="auto" w:space="0" w:sz="0" w:val="none"/>
      <w:shd w:color="auto" w:fill="auto" w:val="clear"/>
    </w:rPr>
  </w:style>
  <w:style w:customStyle="1" w:styleId="eSPISCCParagraphDefaultFont" w:type="character">
    <w:name w:val="eSPIS_CC_Paragraph Default Font"/>
    <w:basedOn w:val="Zadanifontodlomka"/>
    <w:rsid w:val="00E17E35"/>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E17E35"/>
    <w:rPr>
      <w:b/>
      <w:bdr w:color="auto" w:space="0" w:sz="0" w:val="none"/>
      <w:shd w:color="auto" w:fill="FFFFCC" w:val="clear"/>
      <w:lang w:val="hr-HR"/>
    </w:rPr>
  </w:style>
  <w:style w:customStyle="1" w:styleId="PozadinaSvijetloCrvena" w:type="character">
    <w:name w:val="Pozadina_SvijetloCrvena"/>
    <w:basedOn w:val="eSPISCCParagraphDefaultFont"/>
    <w:rsid w:val="00E17E35"/>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E17E35"/>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rujna 2015.</izvorni_sadrzaj>
    <derivirana_varijabla naziv="DomainObject.DatumDonosenjaOdluke_1">16.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185</izvorni_sadrzaj>
    <derivirana_varijabla naziv="DomainObject.Predmet.Broj_1">185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rujna 2012.</izvorni_sadrzaj>
    <derivirana_varijabla naziv="DomainObject.Predmet.DatumOsnivanja_1">25. rujna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St-185/2012</izvorni_sadrzaj>
    <derivirana_varijabla naziv="DomainObject.Predmet.OznakaBroj_1">St-185/2012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ANICO LINE d.o.o. za trgovinu, iznajmljivanje plovila i usluge "u stečaju"</izvorni_sadrzaj>
    <derivirana_varijabla naziv="DomainObject.Predmet.ProtustrankaFormated_1">  ANICO LINE d.o.o. za trgovinu, iznajmljivanje plovila i usluge "u stečaju"</derivirana_varijabla>
  </DomainObject.Predmet.ProtustrankaFormated>
  <DomainObject.Predmet.ProtustrankaFormatedOIB>
    <izvorni_sadrzaj>  ANICO LINE d.o.o. za trgovinu, iznajmljivanje plovila i usluge "u stečaju", OIB 75909213918</izvorni_sadrzaj>
    <derivirana_varijabla naziv="DomainObject.Predmet.ProtustrankaFormatedOIB_1">  ANICO LINE d.o.o. za trgovinu, iznajmljivanje plovila i usluge "u stečaju", OIB 75909213918</derivirana_varijabla>
  </DomainObject.Predmet.ProtustrankaFormatedOIB>
  <DomainObject.Predmet.ProtustrankaFormatedWithAdress>
    <izvorni_sadrzaj> ANICO LINE d.o.o. za trgovinu, iznajmljivanje plovila i usluge "u stečaju", Jamine 2, 21222 Marina</izvorni_sadrzaj>
    <derivirana_varijabla naziv="DomainObject.Predmet.ProtustrankaFormatedWithAdress_1"> ANICO LINE d.o.o. za trgovinu, iznajmljivanje plovila i usluge "u stečaju", Jamine 2, 21222 Marina</derivirana_varijabla>
  </DomainObject.Predmet.ProtustrankaFormatedWithAdress>
  <DomainObject.Predmet.ProtustrankaFormatedWithAdressOIB>
    <izvorni_sadrzaj> ANICO LINE d.o.o. za trgovinu, iznajmljivanje plovila i usluge "u stečaju", OIB 75909213918, Jamine 2, 21222 Marina</izvorni_sadrzaj>
    <derivirana_varijabla naziv="DomainObject.Predmet.ProtustrankaFormatedWithAdressOIB_1"> ANICO LINE d.o.o. za trgovinu, iznajmljivanje plovila i usluge "u stečaju", OIB 75909213918, Jamine 2, 21222 Marina</derivirana_varijabla>
  </DomainObject.Predmet.ProtustrankaFormatedWithAdressOIB>
  <DomainObject.Predmet.ProtustrankaWithAdress>
    <izvorni_sadrzaj>ANICO LINE d.o.o. za trgovinu, iznajmljivanje plovila i usluge "u stečaju" Jamine 2, 21222 Marina</izvorni_sadrzaj>
    <derivirana_varijabla naziv="DomainObject.Predmet.ProtustrankaWithAdress_1">ANICO LINE d.o.o. za trgovinu, iznajmljivanje plovila i usluge "u stečaju" Jamine 2, 21222 Marina</derivirana_varijabla>
  </DomainObject.Predmet.ProtustrankaWithAdress>
  <DomainObject.Predmet.ProtustrankaWithAdressOIB>
    <izvorni_sadrzaj>ANICO LINE d.o.o. za trgovinu, iznajmljivanje plovila i usluge "u stečaju", OIB 75909213918, Jamine 2, 21222 Marina</izvorni_sadrzaj>
    <derivirana_varijabla naziv="DomainObject.Predmet.ProtustrankaWithAdressOIB_1">ANICO LINE d.o.o. za trgovinu, iznajmljivanje plovila i usluge "u stečaju", OIB 75909213918, Jamine 2, 21222 Marina</derivirana_varijabla>
  </DomainObject.Predmet.ProtustrankaWithAdressOIB>
  <DomainObject.Predmet.ProtustrankaNazivFormated>
    <izvorni_sadrzaj>ANICO LINE d.o.o. za trgovinu, iznajmljivanje plovila i usluge "u stečaju"</izvorni_sadrzaj>
    <derivirana_varijabla naziv="DomainObject.Predmet.ProtustrankaNazivFormated_1">ANICO LINE d.o.o. za trgovinu, iznajmljivanje plovila i usluge "u stečaju"</derivirana_varijabla>
  </DomainObject.Predmet.ProtustrankaNazivFormated>
  <DomainObject.Predmet.ProtustrankaNazivFormatedOIB>
    <izvorni_sadrzaj>ANICO LINE d.o.o. za trgovinu, iznajmljivanje plovila i usluge "u stečaju", OIB 75909213918</izvorni_sadrzaj>
    <derivirana_varijabla naziv="DomainObject.Predmet.ProtustrankaNazivFormatedOIB_1">ANICO LINE d.o.o. za trgovinu, iznajmljivanje plovila i usluge "u stečaju", OIB 75909213918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MARINA poljoprivredna zadruga; Ministarstvo financija, Porezna uprava; MARINA,POLJOPRIVREDNA ZADRUGA; Josef Rosenberger zastupanog po punomoćniku Sanela Džuzdanović Ligutić; Ministarstvo financija RH zastupanog po punomoćniku Županijsko državno odvjetništvo Split; MARINA KREMIK d.o.o. za servisiranje plovila i usluge zastupanog po punomoćniku ZUO Ivica Restović, V. Garafulić Kukoč i B. Ivančić; SOCIETE GENERALE-SPLITSKA BANKA dioničko društvo</izvorni_sadrzaj>
    <derivirana_varijabla naziv="DomainObject.Predmet.StrankaFormated_1">  MARINA poljoprivredna zadruga; Ministarstvo financija, Porezna uprava; MARINA,POLJOPRIVREDNA ZADRUGA; Josef Rosenberger zastupanog po punomoćniku Sanela Džuzdanović Ligutić; Ministarstvo financija RH zastupanog po punomoćniku Županijsko državno odvjetništvo Split; MARINA KREMIK d.o.o. za servisiranje plovila i usluge zastupanog po punomoćniku ZUO Ivica Restović, V. Garafulić Kukoč i B. Ivančić; SOCIETE GENERALE-SPLITSKA BANKA dioničko društvo</derivirana_varijabla>
  </DomainObject.Predmet.StrankaFormated>
  <DomainObject.Predmet.StrankaFormatedOIB>
    <izvorni_sadrzaj>  MARINA poljoprivredna zadruga, OIB 59032583983; Ministarstvo financija, Porezna uprava, OIB 18683136487; MARINA,POLJOPRIVREDNA ZADRUGA, OIB 59032583983; Josef Rosenberger, OIB 74757317776 zastupanog po punomoćniku Sanela Džuzdanović Ligutić; Ministarstvo financija RH, OIB 18683136487 zastupanog po punomoćniku Županijsko državno odvjetništvo Split; MARINA KREMIK d.o.o. za servisiranje plovila i usluge, OIB 33994182010 zastupanog po punomoćniku ZUO Ivica Restović, V. Garafulić Kukoč i B. Ivančić; SOCIETE GENERALE-SPLITSKA BANKA dioničko društvo, OIB 69326397242</izvorni_sadrzaj>
    <derivirana_varijabla naziv="DomainObject.Predmet.StrankaFormatedOIB_1">  MARINA poljoprivredna zadruga, OIB 59032583983; Ministarstvo financija, Porezna uprava, OIB 18683136487; MARINA,POLJOPRIVREDNA ZADRUGA, OIB 59032583983; Josef Rosenberger, OIB 74757317776 zastupanog po punomoćniku Sanela Džuzdanović Ligutić; Ministarstvo financija RH, OIB 18683136487 zastupanog po punomoćniku Županijsko državno odvjetništvo Split; MARINA KREMIK d.o.o. za servisiranje plovila i usluge, OIB 33994182010 zastupanog po punomoćniku ZUO Ivica Restović, V. Garafulić Kukoč i B. Ivančić; SOCIETE GENERALE-SPLITSKA BANKA dioničko društvo, OIB 69326397242</derivirana_varijabla>
  </DomainObject.Predmet.StrankaFormatedOIB>
  <DomainObject.Predmet.StrankaFormatedWithAdress>
    <izvorni_sadrzaj> MARINA poljoprivredna zadruga, Obala kardinala Alojzija Stepinca 2, Marina; Ministarstvo financija, Porezna uprava, Mažuranićevo šetalište 24b, 21000 Split; MARINA,POLJOPRIVREDNA ZADRUGA, Alojzija Stepinca 2, 21222 Marina; Josef Rosenberger, Lanzenberg 75, Perg zastupanog po punomoćniku Sanela Džuzdanović Ligutić; Ministarstvo financija RH, Katančićeva 5, 10000 Zagreb zastupanog po punomoćniku Županijsko državno odvjetništvo Split; MARINA KREMIK d.o.o. za servisiranje plovila i usluge, Splitska 22-24, 22202 Primošten zastupanog po punomoćniku ZUO Ivica Restović, V. Garafulić Kukoč i B. Ivančić; SOCIETE GENERALE-SPLITSKA BANKA dioničko društvo, Ruđera Boškovića 16, 21000 Split</izvorni_sadrzaj>
    <derivirana_varijabla naziv="DomainObject.Predmet.StrankaFormatedWithAdress_1"> MARINA poljoprivredna zadruga, Obala kardinala Alojzija Stepinca 2, Marina; Ministarstvo financija, Porezna uprava, Mažuranićevo šetalište 24b, 21000 Split; MARINA,POLJOPRIVREDNA ZADRUGA, Alojzija Stepinca 2, 21222 Marina; Josef Rosenberger, Lanzenberg 75, Perg zastupanog po punomoćniku Sanela Džuzdanović Ligutić; Ministarstvo financija RH, Katančićeva 5, 10000 Zagreb zastupanog po punomoćniku Županijsko državno odvjetništvo Split; MARINA KREMIK d.o.o. za servisiranje plovila i usluge, Splitska 22-24, 22202 Primošten zastupanog po punomoćniku ZUO Ivica Restović, V. Garafulić Kukoč i B. Ivančić; SOCIETE GENERALE-SPLITSKA BANKA dioničko društvo, Ruđera Boškovića 16, 21000 Split</derivirana_varijabla>
  </DomainObject.Predmet.StrankaFormatedWithAdress>
  <DomainObject.Predmet.StrankaFormatedWithAdressOIB>
    <izvorni_sadrzaj> MARINA poljoprivredna zadruga, OIB 59032583983, Obala kardinala Alojzija Stepinca 2, Marina; Ministarstvo financija, Porezna uprava, OIB 18683136487, Mažuranićevo šetalište 24b, 21000 Split; MARINA,POLJOPRIVREDNA ZADRUGA, OIB 59032583983, Alojzija Stepinca 2, 21222 Marina; Josef Rosenberger, OIB 74757317776, Lanzenberg 75, Perg zastupanog po punomoćniku Sanela Džuzdanović Ligutić; Ministarstvo financija RH, OIB 18683136487, Katančićeva 5, 10000 Zagreb zastupanog po punomoćniku Županijsko državno odvjetništvo Split; MARINA KREMIK d.o.o. za servisiranje plovila i usluge, OIB 33994182010, Splitska 22-24, 22202 Primošten zastupanog po punomoćniku ZUO Ivica Restović, V. Garafulić Kukoč i B. Ivančić; SOCIETE GENERALE-SPLITSKA BANKA dioničko društvo, OIB 69326397242, Ruđera Boškovića 16, 21000 Split</izvorni_sadrzaj>
    <derivirana_varijabla naziv="DomainObject.Predmet.StrankaFormatedWithAdressOIB_1"> MARINA poljoprivredna zadruga, OIB 59032583983, Obala kardinala Alojzija Stepinca 2, Marina; Ministarstvo financija, Porezna uprava, OIB 18683136487, Mažuranićevo šetalište 24b, 21000 Split; MARINA,POLJOPRIVREDNA ZADRUGA, OIB 59032583983, Alojzija Stepinca 2, 21222 Marina; Josef Rosenberger, OIB 74757317776, Lanzenberg 75, Perg zastupanog po punomoćniku Sanela Džuzdanović Ligutić; Ministarstvo financija RH, OIB 18683136487, Katančićeva 5, 10000 Zagreb zastupanog po punomoćniku Županijsko državno odvjetništvo Split; MARINA KREMIK d.o.o. za servisiranje plovila i usluge, OIB 33994182010, Splitska 22-24, 22202 Primošten zastupanog po punomoćniku ZUO Ivica Restović, V. Garafulić Kukoč i B. Ivančić; SOCIETE GENERALE-SPLITSKA BANKA dioničko društvo, OIB 69326397242, Ruđera Boškovića 16, 21000 Split</derivirana_varijabla>
  </DomainObject.Predmet.StrankaFormatedWithAdressOIB>
  <DomainObject.Predmet.StrankaWithAdress>
    <izvorni_sadrzaj>MARINA poljoprivredna zadruga Obala kardinala Alojzija Stepinca 2,Marina,Ministarstvo financija, Porezna uprava Mažuranićevo šetalište 24b,21000 Split,MARINA,POLJOPRIVREDNA ZADRUGA Alojzija Stepinca 2,21222 Marina,Josef Rosenberger Lanzenberg 75,Perg,Ministarstvo financija RH Katančićeva 5,10000 Zagreb,MARINA KREMIK d.o.o. za servisiranje plovila i usluge Splitska 22-24,22202 Primošten,SOCIETE GENERALE-SPLITSKA BANKA dioničko društvo Ruđera Boškovića 16,21000 Split</izvorni_sadrzaj>
    <derivirana_varijabla naziv="DomainObject.Predmet.StrankaWithAdress_1">MARINA poljoprivredna zadruga Obala kardinala Alojzija Stepinca 2,Marina,Ministarstvo financija, Porezna uprava Mažuranićevo šetalište 24b,21000 Split,MARINA,POLJOPRIVREDNA ZADRUGA Alojzija Stepinca 2,21222 Marina,Josef Rosenberger Lanzenberg 75,Perg,Ministarstvo financija RH Katančićeva 5,10000 Zagreb,MARINA KREMIK d.o.o. za servisiranje plovila i usluge Splitska 22-24,22202 Primošten,SOCIETE GENERALE-SPLITSKA BANKA dioničko društvo Ruđera Boškovića 16,21000 Split</derivirana_varijabla>
  </DomainObject.Predmet.StrankaWithAdress>
  <DomainObject.Predmet.StrankaWithAdressOIB>
    <izvorni_sadrzaj>MARINA poljoprivredna zadruga, OIB 59032583983, Obala kardinala Alojzija Stepinca 2,Marina,Ministarstvo financija, Porezna uprava, OIB 18683136487, Mažuranićevo šetalište 24b,21000 Split,MARINA,POLJOPRIVREDNA ZADRUGA, OIB 59032583983, Alojzija Stepinca 2,21222 Marina,Josef Rosenberger, OIB 74757317776, Lanzenberg 75,Perg,Ministarstvo financija RH, OIB 18683136487, Katančićeva 5,10000 Zagreb,MARINA KREMIK d.o.o. za servisiranje plovila i usluge, OIB 33994182010, Splitska 22-24,22202 Primošten,SOCIETE GENERALE-SPLITSKA BANKA dioničko društvo, OIB 69326397242, Ruđera Boškovića 16,21000 Split</izvorni_sadrzaj>
    <derivirana_varijabla naziv="DomainObject.Predmet.StrankaWithAdressOIB_1">MARINA poljoprivredna zadruga, OIB 59032583983, Obala kardinala Alojzija Stepinca 2,Marina,Ministarstvo financija, Porezna uprava, OIB 18683136487, Mažuranićevo šetalište 24b,21000 Split,MARINA,POLJOPRIVREDNA ZADRUGA, OIB 59032583983, Alojzija Stepinca 2,21222 Marina,Josef Rosenberger, OIB 74757317776, Lanzenberg 75,Perg,Ministarstvo financija RH, OIB 18683136487, Katančićeva 5,10000 Zagreb,MARINA KREMIK d.o.o. za servisiranje plovila i usluge, OIB 33994182010, Splitska 22-24,22202 Primošten,SOCIETE GENERALE-SPLITSKA BANKA dioničko društvo, OIB 69326397242, Ruđera Boškovića 16,21000 Split</derivirana_varijabla>
  </DomainObject.Predmet.StrankaWithAdressOIB>
  <DomainObject.Predmet.StrankaNazivFormated>
    <izvorni_sadrzaj>MARINA poljoprivredna zadruga,Ministarstvo financija, Porezna uprava,MARINA,POLJOPRIVREDNA ZADRUGA,Josef Rosenberger,Ministarstvo financija RH,MARINA KREMIK d.o.o. za servisiranje plovila i usluge,SOCIETE GENERALE-SPLITSKA BANKA dioničko društvo</izvorni_sadrzaj>
    <derivirana_varijabla naziv="DomainObject.Predmet.StrankaNazivFormated_1">MARINA poljoprivredna zadruga,Ministarstvo financija, Porezna uprava,MARINA,POLJOPRIVREDNA ZADRUGA,Josef Rosenberger,Ministarstvo financija RH,MARINA KREMIK d.o.o. za servisiranje plovila i usluge,SOCIETE GENERALE-SPLITSKA BANKA dioničko društvo</derivirana_varijabla>
  </DomainObject.Predmet.StrankaNazivFormated>
  <DomainObject.Predmet.StrankaNazivFormatedOIB>
    <izvorni_sadrzaj>MARINA poljoprivredna zadruga, OIB 59032583983,Ministarstvo financija, Porezna uprava, OIB 18683136487,MARINA,POLJOPRIVREDNA ZADRUGA, OIB 59032583983,Josef Rosenberger, OIB 74757317776,Ministarstvo financija RH, OIB 18683136487,MARINA KREMIK d.o.o. za servisiranje plovila i usluge, OIB 33994182010,SOCIETE GENERALE-SPLITSKA BANKA dioničko društvo, OIB 69326397242</izvorni_sadrzaj>
    <derivirana_varijabla naziv="DomainObject.Predmet.StrankaNazivFormatedOIB_1">MARINA poljoprivredna zadruga, OIB 59032583983,Ministarstvo financija, Porezna uprava, OIB 18683136487,MARINA,POLJOPRIVREDNA ZADRUGA, OIB 59032583983,Josef Rosenberger, OIB 74757317776,Ministarstvo financija RH, OIB 18683136487,MARINA KREMIK d.o.o. za servisiranje plovila i usluge, OIB 33994182010,SOCIETE GENERALE-SPLITSKA BANKA dioničko društvo, OIB 69326397242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MARINA poljoprivredna zadruga</item>
      <item>Ministarstvo financija, Porezna uprava</item>
      <item>MARINA,POLJOPRIVREDNA ZADRUGA</item>
      <item>Josef Rosenberger zastupanog po punomoćniku Sanela Džuzdanović Ligutić</item>
      <item>Ministarstvo financija RH zastupanog po punomoćniku Županijsko državno odvjetništvo Split</item>
      <item>MARINA KREMIK d.o.o. za servisiranje plovila i usluge zastupanog po punomoćniku ZUO Ivica Restović, V. Garafulić Kukoč i B. Ivančić</item>
      <item>SOCIETE GENERALE-SPLITSKA BANKA dioničko društvo</item>
    </izvorni_sadrzaj>
    <derivirana_varijabla naziv="DomainObject.Predmet.StrankaListFormated_1">
      <item>MARINA poljoprivredna zadruga</item>
      <item>Ministarstvo financija, Porezna uprava</item>
      <item>MARINA,POLJOPRIVREDNA ZADRUGA</item>
      <item>Josef Rosenberger zastupanog po punomoćniku Sanela Džuzdanović Ligutić</item>
      <item>Ministarstvo financija RH zastupanog po punomoćniku Županijsko državno odvjetništvo Split</item>
      <item>MARINA KREMIK d.o.o. za servisiranje plovila i usluge zastupanog po punomoćniku ZUO Ivica Restović, V. Garafulić Kukoč i B. Ivančić</item>
      <item>SOCIETE GENERALE-SPLITSKA BANKA dioničko društvo</item>
    </derivirana_varijabla>
  </DomainObject.Predmet.StrankaListFormated>
  <DomainObject.Predmet.StrankaListFormatedOIB>
    <izvorni_sadrzaj>
      <item>MARINA poljoprivredna zadruga, OIB 59032583983</item>
      <item>Ministarstvo financija, Porezna uprava, OIB 18683136487</item>
      <item>MARINA,POLJOPRIVREDNA ZADRUGA, OIB 59032583983</item>
      <item>Josef Rosenberger, OIB 74757317776 zastupanog po punomoćniku Sanela Džuzdanović Ligutić</item>
      <item>Ministarstvo financija RH, OIB 18683136487 zastupanog po punomoćniku Županijsko državno odvjetništvo Split</item>
      <item>MARINA KREMIK d.o.o. za servisiranje plovila i usluge, OIB 33994182010 zastupanog po punomoćniku ZUO Ivica Restović, V. Garafulić Kukoč i B. Ivančić</item>
      <item>SOCIETE GENERALE-SPLITSKA BANKA dioničko društvo, OIB 69326397242</item>
    </izvorni_sadrzaj>
    <derivirana_varijabla naziv="DomainObject.Predmet.StrankaListFormatedOIB_1">
      <item>MARINA poljoprivredna zadruga, OIB 59032583983</item>
      <item>Ministarstvo financija, Porezna uprava, OIB 18683136487</item>
      <item>MARINA,POLJOPRIVREDNA ZADRUGA, OIB 59032583983</item>
      <item>Josef Rosenberger, OIB 74757317776 zastupanog po punomoćniku Sanela Džuzdanović Ligutić</item>
      <item>Ministarstvo financija RH, OIB 18683136487 zastupanog po punomoćniku Županijsko državno odvjetništvo Split</item>
      <item>MARINA KREMIK d.o.o. za servisiranje plovila i usluge, OIB 33994182010 zastupanog po punomoćniku ZUO Ivica Restović, V. Garafulić Kukoč i B. Ivančić</item>
      <item>SOCIETE GENERALE-SPLITSKA BANKA dioničko društvo, OIB 69326397242</item>
    </derivirana_varijabla>
  </DomainObject.Predmet.StrankaListFormatedOIB>
  <DomainObject.Predmet.StrankaListFormatedWithAdress>
    <izvorni_sadrzaj>
      <item>MARINA poljoprivredna zadruga, Obala kardinala Alojzija Stepinca 2, Marina</item>
      <item>Ministarstvo financija, Porezna uprava, Mažuranićevo šetalište 24b, 21000 Split</item>
      <item>MARINA,POLJOPRIVREDNA ZADRUGA, Alojzija Stepinca 2, 21222 Marina</item>
      <item>Josef Rosenberger, Lanzenberg 75, Perg zastupanog po punomoćniku Sanela Džuzdanović Ligutić</item>
      <item>Ministarstvo financija RH, Katančićeva 5, 10000 Zagreb zastupanog po punomoćniku Županijsko državno odvjetništvo Split</item>
      <item>MARINA KREMIK d.o.o. za servisiranje plovila i usluge, Splitska 22-24, 22202 Primošten zastupanog po punomoćniku ZUO Ivica Restović, V. Garafulić Kukoč i B. Ivančić</item>
      <item>SOCIETE GENERALE-SPLITSKA BANKA dioničko društvo, Ruđera Boškovića 16, 21000 Split</item>
    </izvorni_sadrzaj>
    <derivirana_varijabla naziv="DomainObject.Predmet.StrankaListFormatedWithAdress_1">
      <item>MARINA poljoprivredna zadruga, Obala kardinala Alojzija Stepinca 2, Marina</item>
      <item>Ministarstvo financija, Porezna uprava, Mažuranićevo šetalište 24b, 21000 Split</item>
      <item>MARINA,POLJOPRIVREDNA ZADRUGA, Alojzija Stepinca 2, 21222 Marina</item>
      <item>Josef Rosenberger, Lanzenberg 75, Perg zastupanog po punomoćniku Sanela Džuzdanović Ligutić</item>
      <item>Ministarstvo financija RH, Katančićeva 5, 10000 Zagreb zastupanog po punomoćniku Županijsko državno odvjetništvo Split</item>
      <item>MARINA KREMIK d.o.o. za servisiranje plovila i usluge, Splitska 22-24, 22202 Primošten zastupanog po punomoćniku ZUO Ivica Restović, V. Garafulić Kukoč i B. Ivančić</item>
      <item>SOCIETE GENERALE-SPLITSKA BANKA dioničko društvo, Ruđera Boškovića 16, 21000 Split</item>
    </derivirana_varijabla>
  </DomainObject.Predmet.StrankaListFormatedWithAdress>
  <DomainObject.Predmet.StrankaListFormatedWithAdressOIB>
    <izvorni_sadrzaj>
      <item>MARINA poljoprivredna zadruga, OIB 59032583983, Obala kardinala Alojzija Stepinca 2, Marina</item>
      <item>Ministarstvo financija, Porezna uprava, OIB 18683136487, Mažuranićevo šetalište 24b, 21000 Split</item>
      <item>MARINA,POLJOPRIVREDNA ZADRUGA, OIB 59032583983, Alojzija Stepinca 2, 21222 Marina</item>
      <item>Josef Rosenberger, OIB 74757317776, Lanzenberg 75, Perg zastupanog po punomoćniku Sanela Džuzdanović Ligutić</item>
      <item>Ministarstvo financija RH, OIB 18683136487, Katančićeva 5, 10000 Zagreb zastupanog po punomoćniku Županijsko državno odvjetništvo Split</item>
      <item>MARINA KREMIK d.o.o. za servisiranje plovila i usluge, OIB 33994182010, Splitska 22-24, 22202 Primošten zastupanog po punomoćniku ZUO Ivica Restović, V. Garafulić Kukoč i B. Ivančić</item>
      <item>SOCIETE GENERALE-SPLITSKA BANKA dioničko društvo, OIB 69326397242, Ruđera Boškovića 16, 21000 Split</item>
    </izvorni_sadrzaj>
    <derivirana_varijabla naziv="DomainObject.Predmet.StrankaListFormatedWithAdressOIB_1">
      <item>MARINA poljoprivredna zadruga, OIB 59032583983, Obala kardinala Alojzija Stepinca 2, Marina</item>
      <item>Ministarstvo financija, Porezna uprava, OIB 18683136487, Mažuranićevo šetalište 24b, 21000 Split</item>
      <item>MARINA,POLJOPRIVREDNA ZADRUGA, OIB 59032583983, Alojzija Stepinca 2, 21222 Marina</item>
      <item>Josef Rosenberger, OIB 74757317776, Lanzenberg 75, Perg zastupanog po punomoćniku Sanela Džuzdanović Ligutić</item>
      <item>Ministarstvo financija RH, OIB 18683136487, Katančićeva 5, 10000 Zagreb zastupanog po punomoćniku Županijsko državno odvjetništvo Split</item>
      <item>MARINA KREMIK d.o.o. za servisiranje plovila i usluge, OIB 33994182010, Splitska 22-24, 22202 Primošten zastupanog po punomoćniku ZUO Ivica Restović, V. Garafulić Kukoč i B. Ivančić</item>
      <item>SOCIETE GENERALE-SPLITSKA BANKA dioničko društvo, OIB 69326397242, Ruđera Boškovića 16, 21000 Split</item>
    </derivirana_varijabla>
  </DomainObject.Predmet.StrankaListFormatedWithAdressOIB>
  <DomainObject.Predmet.StrankaListNazivFormated>
    <izvorni_sadrzaj>
      <item>MARINA poljoprivredna zadruga</item>
      <item>Ministarstvo financija, Porezna uprava</item>
      <item>MARINA,POLJOPRIVREDNA ZADRUGA</item>
      <item>Josef Rosenberger</item>
      <item>Ministarstvo financija RH</item>
      <item>MARINA KREMIK d.o.o. za servisiranje plovila i usluge</item>
      <item>SOCIETE GENERALE-SPLITSKA BANKA dioničko društvo</item>
    </izvorni_sadrzaj>
    <derivirana_varijabla naziv="DomainObject.Predmet.StrankaListNazivFormated_1">
      <item>MARINA poljoprivredna zadruga</item>
      <item>Ministarstvo financija, Porezna uprava</item>
      <item>MARINA,POLJOPRIVREDNA ZADRUGA</item>
      <item>Josef Rosenberger</item>
      <item>Ministarstvo financija RH</item>
      <item>MARINA KREMIK d.o.o. za servisiranje plovila i usluge</item>
      <item>SOCIETE GENERALE-SPLITSKA BANKA dioničko društvo</item>
    </derivirana_varijabla>
  </DomainObject.Predmet.StrankaListNazivFormated>
  <DomainObject.Predmet.StrankaListNazivFormatedOIB>
    <izvorni_sadrzaj>
      <item>MARINA poljoprivredna zadruga, OIB 59032583983</item>
      <item>Ministarstvo financija, Porezna uprava, OIB 18683136487</item>
      <item>MARINA,POLJOPRIVREDNA ZADRUGA, OIB 59032583983</item>
      <item>Josef Rosenberger, OIB 74757317776</item>
      <item>Ministarstvo financija RH, OIB 18683136487</item>
      <item>MARINA KREMIK d.o.o. za servisiranje plovila i usluge, OIB 33994182010</item>
      <item>SOCIETE GENERALE-SPLITSKA BANKA dioničko društvo, OIB 69326397242</item>
    </izvorni_sadrzaj>
    <derivirana_varijabla naziv="DomainObject.Predmet.StrankaListNazivFormatedOIB_1">
      <item>MARINA poljoprivredna zadruga, OIB 59032583983</item>
      <item>Ministarstvo financija, Porezna uprava, OIB 18683136487</item>
      <item>MARINA,POLJOPRIVREDNA ZADRUGA, OIB 59032583983</item>
      <item>Josef Rosenberger, OIB 74757317776</item>
      <item>Ministarstvo financija RH, OIB 18683136487</item>
      <item>MARINA KREMIK d.o.o. za servisiranje plovila i usluge, OIB 33994182010</item>
      <item>SOCIETE GENERALE-SPLITSKA BANKA dioničko društvo, OIB 69326397242</item>
    </derivirana_varijabla>
  </DomainObject.Predmet.StrankaListNazivFormatedOIB>
  <DomainObject.Predmet.ProtuStrankaListFormated>
    <izvorni_sadrzaj>
      <item>ANICO LINE d.o.o. za trgovinu, iznajmljivanje plovila i usluge "u stečaju"</item>
    </izvorni_sadrzaj>
    <derivirana_varijabla naziv="DomainObject.Predmet.ProtuStrankaListFormated_1">
      <item>ANICO LINE d.o.o. za trgovinu, iznajmljivanje plovila i usluge "u stečaju"</item>
    </derivirana_varijabla>
  </DomainObject.Predmet.ProtuStrankaListFormated>
  <DomainObject.Predmet.ProtuStrankaListFormatedOIB>
    <izvorni_sadrzaj>
      <item>ANICO LINE d.o.o. za trgovinu, iznajmljivanje plovila i usluge "u stečaju", OIB 75909213918</item>
    </izvorni_sadrzaj>
    <derivirana_varijabla naziv="DomainObject.Predmet.ProtuStrankaListFormatedOIB_1">
      <item>ANICO LINE d.o.o. za trgovinu, iznajmljivanje plovila i usluge "u stečaju", OIB 75909213918</item>
    </derivirana_varijabla>
  </DomainObject.Predmet.ProtuStrankaListFormatedOIB>
  <DomainObject.Predmet.ProtuStrankaListFormatedWithAdress>
    <izvorni_sadrzaj>
      <item>ANICO LINE d.o.o. za trgovinu, iznajmljivanje plovila i usluge "u stečaju", Jamine 2, 21222 Marina</item>
    </izvorni_sadrzaj>
    <derivirana_varijabla naziv="DomainObject.Predmet.ProtuStrankaListFormatedWithAdress_1">
      <item>ANICO LINE d.o.o. za trgovinu, iznajmljivanje plovila i usluge "u stečaju", Jamine 2, 21222 Marina</item>
    </derivirana_varijabla>
  </DomainObject.Predmet.ProtuStrankaListFormatedWithAdress>
  <DomainObject.Predmet.ProtuStrankaListFormatedWithAdressOIB>
    <izvorni_sadrzaj>
      <item>ANICO LINE d.o.o. za trgovinu, iznajmljivanje plovila i usluge "u stečaju", OIB 75909213918, Jamine 2, 21222 Marina</item>
    </izvorni_sadrzaj>
    <derivirana_varijabla naziv="DomainObject.Predmet.ProtuStrankaListFormatedWithAdressOIB_1">
      <item>ANICO LINE d.o.o. za trgovinu, iznajmljivanje plovila i usluge "u stečaju", OIB 75909213918, Jamine 2, 21222 Marina</item>
    </derivirana_varijabla>
  </DomainObject.Predmet.ProtuStrankaListFormatedWithAdressOIB>
  <DomainObject.Predmet.ProtuStrankaListNazivFormated>
    <izvorni_sadrzaj>
      <item>ANICO LINE d.o.o. za trgovinu, iznajmljivanje plovila i usluge "u stečaju"</item>
    </izvorni_sadrzaj>
    <derivirana_varijabla naziv="DomainObject.Predmet.ProtuStrankaListNazivFormated_1">
      <item>ANICO LINE d.o.o. za trgovinu, iznajmljivanje plovila i usluge "u stečaju"</item>
    </derivirana_varijabla>
  </DomainObject.Predmet.ProtuStrankaListNazivFormated>
  <DomainObject.Predmet.ProtuStrankaListNazivFormatedOIB>
    <izvorni_sadrzaj>
      <item>ANICO LINE d.o.o. za trgovinu, iznajmljivanje plovila i usluge "u stečaju", OIB 75909213918</item>
    </izvorni_sadrzaj>
    <derivirana_varijabla naziv="DomainObject.Predmet.ProtuStrankaListNazivFormatedOIB_1">
      <item>ANICO LINE d.o.o. za trgovinu, iznajmljivanje plovila i usluge "u stečaju", OIB 75909213918</item>
    </derivirana_varijabla>
  </DomainObject.Predmet.ProtuStrankaListNazivFormatedOIB>
  <DomainObject.Predmet.OstaliListFormated>
    <izvorni_sadrzaj>
      <item>Ognjen Stevović</item>
      <item>Srđana Morpurgo</item>
      <item>Carinska uprava, Carinarnica Split</item>
      <item>Trgovački sud Split Ured predsjednika</item>
      <item>Sanela Džuzdanović Ligutić punomoćnik sudionika u postupku Josef Rosenberger</item>
      <item>Županijsko državno odvjetništvo Split punomoćnik sudionika u postupku Ministarstvo financija RH</item>
      <item>ZUO Ivica Restović, V. Garafulić Kukoč i B. Ivančić punomoćnik sudionika u postupku MARINA KREMIK d.o.o. za servisiranje plovila i usluge</item>
      <item>Srećko Favro</item>
    </izvorni_sadrzaj>
    <derivirana_varijabla naziv="DomainObject.Predmet.OstaliListFormated_1">
      <item>Ognjen Stevović</item>
      <item>Srđana Morpurgo</item>
      <item>Carinska uprava, Carinarnica Split</item>
      <item>Trgovački sud Split Ured predsjednika</item>
      <item>Sanela Džuzdanović Ligutić punomoćnik sudionika u postupku Josef Rosenberger</item>
      <item>Županijsko državno odvjetništvo Split punomoćnik sudionika u postupku Ministarstvo financija RH</item>
      <item>ZUO Ivica Restović, V. Garafulić Kukoč i B. Ivančić punomoćnik sudionika u postupku MARINA KREMIK d.o.o. za servisiranje plovila i usluge</item>
      <item>Srećko Favro</item>
    </derivirana_varijabla>
  </DomainObject.Predmet.OstaliListFormated>
  <DomainObject.Predmet.OstaliListFormatedOIB>
    <izvorni_sadrzaj>
      <item>Ognjen Stevović</item>
      <item>Srđana Morpurgo, OIB 53284085908</item>
      <item>Carinska uprava, Carinarnica Split, OIB 18683136487</item>
      <item>Trgovački sud Split Ured predsjednika</item>
      <item>Sanela Džuzdanović Ligutić punomoćnik sudionika u postupku Josef Rosenberger</item>
      <item>Županijsko državno odvjetništvo Split punomoćnik sudionika u postupku Ministarstvo financija RH</item>
      <item>ZUO Ivica Restović, V. Garafulić Kukoč i B. Ivančić, OIB 71734673040 punomoćnik sudionika u postupku MARINA KREMIK d.o.o. za servisiranje plovila i usluge</item>
      <item>Srećko Favro, OIB 62901835824</item>
    </izvorni_sadrzaj>
    <derivirana_varijabla naziv="DomainObject.Predmet.OstaliListFormatedOIB_1">
      <item>Ognjen Stevović</item>
      <item>Srđana Morpurgo, OIB 53284085908</item>
      <item>Carinska uprava, Carinarnica Split, OIB 18683136487</item>
      <item>Trgovački sud Split Ured predsjednika</item>
      <item>Sanela Džuzdanović Ligutić punomoćnik sudionika u postupku Josef Rosenberger</item>
      <item>Županijsko državno odvjetništvo Split punomoćnik sudionika u postupku Ministarstvo financija RH</item>
      <item>ZUO Ivica Restović, V. Garafulić Kukoč i B. Ivančić, OIB 71734673040 punomoćnik sudionika u postupku MARINA KREMIK d.o.o. za servisiranje plovila i usluge</item>
      <item>Srećko Favro, OIB 62901835824</item>
    </derivirana_varijabla>
  </DomainObject.Predmet.OstaliListFormatedOIB>
  <DomainObject.Predmet.OstaliListFormatedWithAdress>
    <izvorni_sadrzaj>
      <item>Ognjen Stevović, Domovinskog rata 29B, 21 000 Split</item>
      <item>Srđana Morpurgo, Trg Milovila Pavlinovića 2, 21000 Split</item>
      <item>Carinska uprava, Carinarnica Split, 21000 Split</item>
      <item>Trgovački sud Split Ured predsjednika, Sukoišanska 6, 21000 Split</item>
      <item>Sanela Džuzdanović Ligutić, Gundulićeva 26, 21000 Split punomoćnik sudionika u postupku Josef Rosenberger</item>
      <item>Županijsko državno odvjetništvo Split, Gundulićeva 29a, 21000 Split punomoćnik sudionika u postupku Ministarstvo financija RH</item>
      <item>ZUO Ivica Restović, V. Garafulić Kukoč i B. Ivančić, Gorička 12, 21000 Split punomoćnik sudionika u postupku MARINA KREMIK d.o.o. za servisiranje plovila i usluge</item>
      <item>Srećko Favro, Ignjata Joba 28, 21000 Split</item>
    </izvorni_sadrzaj>
    <derivirana_varijabla naziv="DomainObject.Predmet.OstaliListFormatedWithAdress_1">
      <item>Ognjen Stevović, Domovinskog rata 29B, 21 000 Split</item>
      <item>Srđana Morpurgo, Trg Milovila Pavlinovića 2, 21000 Split</item>
      <item>Carinska uprava, Carinarnica Split, 21000 Split</item>
      <item>Trgovački sud Split Ured predsjednika, Sukoišanska 6, 21000 Split</item>
      <item>Sanela Džuzdanović Ligutić, Gundulićeva 26, 21000 Split punomoćnik sudionika u postupku Josef Rosenberger</item>
      <item>Županijsko državno odvjetništvo Split, Gundulićeva 29a, 21000 Split punomoćnik sudionika u postupku Ministarstvo financija RH</item>
      <item>ZUO Ivica Restović, V. Garafulić Kukoč i B. Ivančić, Gorička 12, 21000 Split punomoćnik sudionika u postupku MARINA KREMIK d.o.o. za servisiranje plovila i usluge</item>
      <item>Srećko Favro, Ignjata Joba 28, 21000 Split</item>
    </derivirana_varijabla>
  </DomainObject.Predmet.OstaliListFormatedWithAdress>
  <DomainObject.Predmet.OstaliListFormatedWithAdressOIB>
    <izvorni_sadrzaj>
      <item>Ognjen Stevović, Domovinskog rata 29B, 21 000 Split</item>
      <item>Srđana Morpurgo, OIB 53284085908, Trg Milovila Pavlinovića 2, 21000 Split</item>
      <item>Carinska uprava, Carinarnica Split, OIB 18683136487, 21000 Split</item>
      <item>Trgovački sud Split Ured predsjednika, Sukoišanska 6, 21000 Split</item>
      <item>Sanela Džuzdanović Ligutić, Gundulićeva 26, 21000 Split punomoćnik sudionika u postupku Josef Rosenberger</item>
      <item>Županijsko državno odvjetništvo Split, Gundulićeva 29a, 21000 Split punomoćnik sudionika u postupku Ministarstvo financija RH</item>
      <item>ZUO Ivica Restović, V. Garafulić Kukoč i B. Ivančić, OIB 71734673040, Gorička 12, 21000 Split punomoćnik sudionika u postupku MARINA KREMIK d.o.o. za servisiranje plovila i usluge</item>
      <item>Srećko Favro, OIB 62901835824, Ignjata Joba 28, 21000 Split</item>
    </izvorni_sadrzaj>
    <derivirana_varijabla naziv="DomainObject.Predmet.OstaliListFormatedWithAdressOIB_1">
      <item>Ognjen Stevović, Domovinskog rata 29B, 21 000 Split</item>
      <item>Srđana Morpurgo, OIB 53284085908, Trg Milovila Pavlinovića 2, 21000 Split</item>
      <item>Carinska uprava, Carinarnica Split, OIB 18683136487, 21000 Split</item>
      <item>Trgovački sud Split Ured predsjednika, Sukoišanska 6, 21000 Split</item>
      <item>Sanela Džuzdanović Ligutić, Gundulićeva 26, 21000 Split punomoćnik sudionika u postupku Josef Rosenberger</item>
      <item>Županijsko državno odvjetništvo Split, Gundulićeva 29a, 21000 Split punomoćnik sudionika u postupku Ministarstvo financija RH</item>
      <item>ZUO Ivica Restović, V. Garafulić Kukoč i B. Ivančić, OIB 71734673040, Gorička 12, 21000 Split punomoćnik sudionika u postupku MARINA KREMIK d.o.o. za servisiranje plovila i usluge</item>
      <item>Srećko Favro, OIB 62901835824, Ignjata Joba 28, 21000 Split</item>
    </derivirana_varijabla>
  </DomainObject.Predmet.OstaliListFormatedWithAdressOIB>
  <DomainObject.Predmet.OstaliListNazivFormated>
    <izvorni_sadrzaj>
      <item>Ognjen Stevović</item>
      <item>Srđana Morpurgo</item>
      <item>Carinska uprava, Carinarnica Split</item>
      <item>Trgovački sud Split Ured predsjednika</item>
      <item>Sanela Džuzdanović Ligutić</item>
      <item>Županijsko državno odvjetništvo Split</item>
      <item>ZUO Ivica Restović, V. Garafulić Kukoč i B. Ivančić</item>
      <item>Srećko Favro</item>
    </izvorni_sadrzaj>
    <derivirana_varijabla naziv="DomainObject.Predmet.OstaliListNazivFormated_1">
      <item>Ognjen Stevović</item>
      <item>Srđana Morpurgo</item>
      <item>Carinska uprava, Carinarnica Split</item>
      <item>Trgovački sud Split Ured predsjednika</item>
      <item>Sanela Džuzdanović Ligutić</item>
      <item>Županijsko državno odvjetništvo Split</item>
      <item>ZUO Ivica Restović, V. Garafulić Kukoč i B. Ivančić</item>
      <item>Srećko Favro</item>
    </derivirana_varijabla>
  </DomainObject.Predmet.OstaliListNazivFormated>
  <DomainObject.Predmet.OstaliListNazivFormatedOIB>
    <izvorni_sadrzaj>
      <item>Ognjen Stevović</item>
      <item>Srđana Morpurgo, OIB 53284085908</item>
      <item>Carinska uprava, Carinarnica Split, OIB 18683136487</item>
      <item>Trgovački sud Split Ured predsjednika</item>
      <item>Sanela Džuzdanović Ligutić</item>
      <item>Županijsko državno odvjetništvo Split</item>
      <item>ZUO Ivica Restović, V. Garafulić Kukoč i B. Ivančić, OIB 71734673040</item>
      <item>Srećko Favro, OIB 62901835824</item>
    </izvorni_sadrzaj>
    <derivirana_varijabla naziv="DomainObject.Predmet.OstaliListNazivFormatedOIB_1">
      <item>Ognjen Stevović</item>
      <item>Srđana Morpurgo, OIB 53284085908</item>
      <item>Carinska uprava, Carinarnica Split, OIB 18683136487</item>
      <item>Trgovački sud Split Ured predsjednika</item>
      <item>Sanela Džuzdanović Ligutić</item>
      <item>Županijsko državno odvjetništvo Split</item>
      <item>ZUO Ivica Restović, V. Garafulić Kukoč i B. Ivančić, OIB 71734673040</item>
      <item>Srećko Favro, OIB 62901835824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rujna 2015.</izvorni_sadrzaj>
    <derivirana_varijabla naziv="DomainObject.Datum_1">16. rujna 2015.</derivirana_varijabla>
  </DomainObject.Datum>
  <DomainObject.PoslovniBrojDokumenta>
    <izvorni_sadrzaj/>
    <derivirana_varijabla naziv="DomainObject.PoslovniBrojDokumenta_1"/>
  </DomainObject.PoslovniBrojDokumenta>
  <DomainObject.Predmet.StrankaIDrugi>
    <izvorni_sadrzaj>MARINA poljoprivredna zadruga i dr.</izvorni_sadrzaj>
    <derivirana_varijabla naziv="DomainObject.Predmet.StrankaIDrugi_1">MARINA poljoprivredna zadruga i dr.</derivirana_varijabla>
  </DomainObject.Predmet.StrankaIDrugi>
  <DomainObject.Predmet.ProtustrankaIDrugi>
    <izvorni_sadrzaj>ANICO LINE d.o.o. za trgovinu, iznajmljivanje plovila i usluge "u stečaju"</izvorni_sadrzaj>
    <derivirana_varijabla naziv="DomainObject.Predmet.ProtustrankaIDrugi_1">ANICO LINE d.o.o. za trgovinu, iznajmljivanje plovila i usluge "u stečaju"</derivirana_varijabla>
  </DomainObject.Predmet.ProtustrankaIDrugi>
  <DomainObject.Predmet.StrankaIDrugiAdressOIB>
    <izvorni_sadrzaj>MARINA poljoprivredna zadruga, OIB 59032583983, Obala kardinala Alojzija Stepinca 2, Marina i dr.</izvorni_sadrzaj>
    <derivirana_varijabla naziv="DomainObject.Predmet.StrankaIDrugiAdressOIB_1">MARINA poljoprivredna zadruga, OIB 59032583983, Obala kardinala Alojzija Stepinca 2, Marina i dr.</derivirana_varijabla>
  </DomainObject.Predmet.StrankaIDrugiAdressOIB>
  <DomainObject.Predmet.ProtustrankaIDrugiAdressOIB>
    <izvorni_sadrzaj>ANICO LINE d.o.o. za trgovinu, iznajmljivanje plovila i usluge "u stečaju", OIB 75909213918, Jamine 2, 21222 Marina</izvorni_sadrzaj>
    <derivirana_varijabla naziv="DomainObject.Predmet.ProtustrankaIDrugiAdressOIB_1">ANICO LINE d.o.o. za trgovinu, iznajmljivanje plovila i usluge "u stečaju", OIB 75909213918, Jamine 2, 21222 Marina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ANICO LINE d.o.o. za trgovinu, iznajmljivanje plovila i usluge "u stečaju"</item>
      <item>MARINA poljoprivredna zadruga</item>
      <item>Ministarstvo financija, Porezna uprava</item>
      <item>Ognjen Stevović</item>
      <item>Srđana Morpurgo</item>
      <item>Carinska uprava, Carinarnica Split</item>
      <item>Trgovački sud Split Ured predsjednika</item>
      <item>MARINA,POLJOPRIVREDNA ZADRUGA</item>
      <item>Josef Rosenberger</item>
      <item>Sanela Džuzdanović Ligutić</item>
      <item>Ministarstvo financija RH</item>
      <item>Županijsko državno odvjetništvo Split</item>
      <item>MARINA KREMIK d.o.o. za servisiranje plovila i usluge</item>
      <item>ZUO Ivica Restović, V. Garafulić Kukoč i B. Ivančić</item>
      <item>Srećko Favro</item>
      <item>SOCIETE GENERALE-SPLITSKA BANKA dioničko društvo</item>
    </izvorni_sadrzaj>
    <derivirana_varijabla naziv="DomainObject.Predmet.SudioniciListNaziv_1">
      <item>ANICO LINE d.o.o. za trgovinu, iznajmljivanje plovila i usluge "u stečaju"</item>
      <item>MARINA poljoprivredna zadruga</item>
      <item>Ministarstvo financija, Porezna uprava</item>
      <item>Ognjen Stevović</item>
      <item>Srđana Morpurgo</item>
      <item>Carinska uprava, Carinarnica Split</item>
      <item>Trgovački sud Split Ured predsjednika</item>
      <item>MARINA,POLJOPRIVREDNA ZADRUGA</item>
      <item>Josef Rosenberger</item>
      <item>Sanela Džuzdanović Ligutić</item>
      <item>Ministarstvo financija RH</item>
      <item>Županijsko državno odvjetništvo Split</item>
      <item>MARINA KREMIK d.o.o. za servisiranje plovila i usluge</item>
      <item>ZUO Ivica Restović, V. Garafulić Kukoč i B. Ivančić</item>
      <item>Srećko Favro</item>
      <item>SOCIETE GENERALE-SPLITSKA BANKA dioničko društvo</item>
    </derivirana_varijabla>
  </DomainObject.Predmet.SudioniciListNaziv>
  <DomainObject.Predmet.SudioniciListAdressOIB>
    <izvorni_sadrzaj>
      <item>ANICO LINE d.o.o. za trgovinu, iznajmljivanje plovila i usluge "u stečaju", OIB 75909213918, Jamine 2,21222 Marina</item>
      <item>MARINA poljoprivredna zadruga, OIB 59032583983, Obala kardinala Alojzija Stepinca 2,Marina</item>
      <item>Ministarstvo financija, Porezna uprava, OIB 18683136487, Mažuranićevo šetalište 24b,21000 Split</item>
      <item>Ognjen Stevović, Domovinskog rata 29B,21 000 Split</item>
      <item>Srđana Morpurgo, OIB 53284085908, Trg Milovila Pavlinovića 2,21000 Split</item>
      <item>Carinska uprava, Carinarnica Split, OIB 18683136487, 21000 Split</item>
      <item>Trgovački sud Split Ured predsjednika, Sukoišanska 6,21000 Split</item>
      <item>MARINA,POLJOPRIVREDNA ZADRUGA, OIB 59032583983, Alojzija Stepinca 2,21222 Marina</item>
      <item>Josef Rosenberger, OIB 74757317776, Lanzenberg 75,Perg</item>
      <item>Sanela Džuzdanović Ligutić, Gundulićeva 26,21000 Split</item>
      <item>Ministarstvo financija RH, OIB 18683136487, Katančićeva 5,10000 Zagreb</item>
      <item>Županijsko državno odvjetništvo Split, Gundulićeva 29a,21000 Split</item>
      <item>MARINA KREMIK d.o.o. za servisiranje plovila i usluge, OIB 33994182010, Splitska 22-24,22202 Primošten</item>
      <item>ZUO Ivica Restović, V. Garafulić Kukoč i B. Ivančić, OIB 71734673040, Gorička 12,21000 Split</item>
      <item>Srećko Favro, OIB 62901835824, Ignjata Joba 28,21000 Split</item>
      <item>SOCIETE GENERALE-SPLITSKA BANKA dioničko društvo, OIB 69326397242, Ruđera Boškovića 16,21000 Split</item>
    </izvorni_sadrzaj>
    <derivirana_varijabla naziv="DomainObject.Predmet.SudioniciListAdressOIB_1">
      <item>ANICO LINE d.o.o. za trgovinu, iznajmljivanje plovila i usluge "u stečaju", OIB 75909213918, Jamine 2,21222 Marina</item>
      <item>MARINA poljoprivredna zadruga, OIB 59032583983, Obala kardinala Alojzija Stepinca 2,Marina</item>
      <item>Ministarstvo financija, Porezna uprava, OIB 18683136487, Mažuranićevo šetalište 24b,21000 Split</item>
      <item>Ognjen Stevović, Domovinskog rata 29B,21 000 Split</item>
      <item>Srđana Morpurgo, OIB 53284085908, Trg Milovila Pavlinovića 2,21000 Split</item>
      <item>Carinska uprava, Carinarnica Split, OIB 18683136487, 21000 Split</item>
      <item>Trgovački sud Split Ured predsjednika, Sukoišanska 6,21000 Split</item>
      <item>MARINA,POLJOPRIVREDNA ZADRUGA, OIB 59032583983, Alojzija Stepinca 2,21222 Marina</item>
      <item>Josef Rosenberger, OIB 74757317776, Lanzenberg 75,Perg</item>
      <item>Sanela Džuzdanović Ligutić, Gundulićeva 26,21000 Split</item>
      <item>Ministarstvo financija RH, OIB 18683136487, Katančićeva 5,10000 Zagreb</item>
      <item>Županijsko državno odvjetništvo Split, Gundulićeva 29a,21000 Split</item>
      <item>MARINA KREMIK d.o.o. za servisiranje plovila i usluge, OIB 33994182010, Splitska 22-24,22202 Primošten</item>
      <item>ZUO Ivica Restović, V. Garafulić Kukoč i B. Ivančić, OIB 71734673040, Gorička 12,21000 Split</item>
      <item>Srećko Favro, OIB 62901835824, Ignjata Joba 28,21000 Split</item>
      <item>SOCIETE GENERALE-SPLITSKA BANKA dioničko društvo, OIB 69326397242, Ruđera Boškovića 16,21000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75909213918</item>
      <item>, OIB 59032583983</item>
      <item>, OIB 18683136487</item>
      <item>, OIB null</item>
      <item>, OIB 53284085908</item>
      <item>, OIB 18683136487</item>
      <item>, OIB null</item>
      <item>, OIB 59032583983</item>
      <item>, OIB 74757317776</item>
      <item>, OIB null</item>
      <item>, OIB 18683136487</item>
      <item>, OIB null</item>
      <item>, OIB 33994182010</item>
      <item>, OIB 71734673040</item>
      <item>, OIB 62901835824</item>
      <item>, OIB 69326397242</item>
    </izvorni_sadrzaj>
    <derivirana_varijabla naziv="DomainObject.Predmet.SudioniciListNazivOIB_1">
      <item>, OIB 75909213918</item>
      <item>, OIB 59032583983</item>
      <item>, OIB 18683136487</item>
      <item>, OIB null</item>
      <item>, OIB 53284085908</item>
      <item>, OIB 18683136487</item>
      <item>, OIB null</item>
      <item>, OIB 59032583983</item>
      <item>, OIB 74757317776</item>
      <item>, OIB null</item>
      <item>, OIB 18683136487</item>
      <item>, OIB null</item>
      <item>, OIB 33994182010</item>
      <item>, OIB 71734673040</item>
      <item>, OIB 62901835824</item>
      <item>, OIB 69326397242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90E1407-0727-42E3-8DFD-655D3325A96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1585</properties:Words>
  <properties:Characters>9051</properties:Characters>
  <properties:Lines>150</properties:Lines>
  <properties:Paragraphs>16</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10760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2015-08-12T10:38:00Z</dcterms:created>
  <dc:creator>Katarina Mikulić</dc:creator>
  <cp:lastModifiedBy>Katarina Mikulić</cp:lastModifiedBy>
  <cp:lastPrinted>2015-09-16T10:25:00Z</cp:lastPrinted>
  <dcterms:modified xmlns:xsi="http://www.w3.org/2001/XMLSchema-instance" xsi:type="dcterms:W3CDTF">2015-09-16T10:57:00Z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