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bde8" w14:paraId="367bde8" w:rsidRDefault="006A7C58" w:rsidP="00862198" w:rsidR="00C64EB0">
      <w:pPr>
        <w:jc w:val="right"/>
        <w15:collapsed w:val="false"/>
      </w:pPr>
      <w:bookmarkStart w:name="_GoBack" w:id="0"/>
      <w:bookmarkEnd w:id="0"/>
      <w:r>
        <w:t>Poslovni broj:</w:t>
      </w:r>
      <w:r w:rsidR="00862198">
        <w:t xml:space="preserve"> 1 St-</w:t>
      </w:r>
      <w:r w:rsidR="005B319D">
        <w:t>842/16</w:t>
      </w:r>
      <w:r w:rsidR="005A5EB5">
        <w:t>-</w:t>
      </w:r>
      <w:r w:rsidR="005B319D">
        <w:t>21</w:t>
      </w:r>
    </w:p>
    <w:p w:rsidRDefault="00862198" w:rsidP="00862198" w:rsidR="00862198">
      <w:pPr>
        <w:jc w:val="right"/>
      </w:pPr>
    </w:p>
    <w:p w:rsidRDefault="00862198" w:rsidP="00862198" w:rsidR="00862198">
      <w:pPr>
        <w:jc w:val="right"/>
      </w:pPr>
    </w:p>
    <w:p w:rsidRDefault="00862198" w:rsidP="00862198" w:rsidR="00862198" w:rsidRPr="007B1E6A">
      <w:pPr>
        <w:jc w:val="right"/>
      </w:pPr>
    </w:p>
    <w:p w:rsidRDefault="00862198" w:rsidP="00862198" w:rsidR="008621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862198" w:rsidP="00862198" w:rsidR="00862198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862198" w:rsidP="00862198" w:rsidR="008621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215A8F">
        <w:t xml:space="preserve"> </w:t>
      </w:r>
      <w:r w:rsidR="005B319D">
        <w:t>MOROŽIN d.o.o., Biograd na Moru, Zadarska 30, OIB: 58758875763</w:t>
      </w:r>
      <w:r w:rsidR="009A60C6" w:rsidRPr="007F1802">
        <w:t>,</w:t>
      </w:r>
      <w:r w:rsidR="009A60C6">
        <w:t xml:space="preserve"> </w:t>
      </w:r>
      <w:r w:rsidRPr="001C5505">
        <w:t>dana</w:t>
      </w:r>
      <w:r w:rsidR="00480582">
        <w:t xml:space="preserve"> 24</w:t>
      </w:r>
      <w:r w:rsidR="00862198">
        <w:t>.</w:t>
      </w:r>
      <w:r w:rsidRPr="001C5505">
        <w:t xml:space="preserve"> </w:t>
      </w:r>
      <w:r w:rsidR="00F31DE7">
        <w:t>rujna</w:t>
      </w:r>
      <w:r w:rsidR="00862198">
        <w:t xml:space="preserve"> 2018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6A7C58">
        <w:t>e</w:t>
      </w:r>
      <w:r w:rsidR="00B3003A">
        <w:t xml:space="preserve"> </w:t>
      </w:r>
      <w:r w:rsidRPr="003573CC">
        <w:t>stečajn</w:t>
      </w:r>
      <w:r w:rsidR="00FB748F">
        <w:t>og</w:t>
      </w:r>
      <w:r w:rsidRPr="003573CC">
        <w:t xml:space="preserve"> upravitelj</w:t>
      </w:r>
      <w:r w:rsidR="00FB748F">
        <w:t>a</w:t>
      </w:r>
      <w:r w:rsidR="000527C6">
        <w:t xml:space="preserve"> </w:t>
      </w:r>
      <w:r w:rsidR="00FB748F">
        <w:t xml:space="preserve">Ante </w:t>
      </w:r>
      <w:proofErr w:type="spellStart"/>
      <w:r w:rsidR="00FB748F">
        <w:t>Vukašine</w:t>
      </w:r>
      <w:proofErr w:type="spellEnd"/>
      <w:r w:rsidR="007B1E6A">
        <w:t xml:space="preserve"> </w:t>
      </w:r>
      <w:r w:rsidRPr="003573CC">
        <w:t xml:space="preserve">u </w:t>
      </w:r>
      <w:r w:rsidR="00480582">
        <w:t>iznosu od 3.0</w:t>
      </w:r>
      <w:r w:rsidR="00481705">
        <w:t>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EA687B" w:rsidR="00EA687B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087500">
        <w:t>Nagrada će se isplatiti sa računa stečajnog dužnika.</w:t>
      </w:r>
      <w:r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5B319D">
        <w:t>29</w:t>
      </w:r>
      <w:r w:rsidR="000527C6">
        <w:t xml:space="preserve">. </w:t>
      </w:r>
      <w:r w:rsidR="005B319D">
        <w:t>lipnja 2016</w:t>
      </w:r>
      <w:r w:rsidR="00B4287C">
        <w:t>.</w:t>
      </w:r>
      <w:r w:rsidR="009433E3">
        <w:t xml:space="preserve"> </w:t>
      </w:r>
      <w:r w:rsidRPr="0064286F">
        <w:t>imenovan je privremen</w:t>
      </w:r>
      <w:r w:rsidR="00FB748F">
        <w:t>i</w:t>
      </w:r>
      <w:r w:rsidRPr="0064286F">
        <w:t xml:space="preserve"> stečajn</w:t>
      </w:r>
      <w:r w:rsidR="00FB748F">
        <w:t>i</w:t>
      </w:r>
      <w:r>
        <w:t xml:space="preserve"> upravitelj </w:t>
      </w:r>
      <w:r w:rsidRPr="0064286F">
        <w:t>koj</w:t>
      </w:r>
      <w:r w:rsidR="00FB748F">
        <w:t>i</w:t>
      </w:r>
      <w:r w:rsidRPr="0064286F">
        <w:t xml:space="preserve"> je </w:t>
      </w:r>
      <w:r w:rsidR="005B319D">
        <w:t>3</w:t>
      </w:r>
      <w:r w:rsidR="000527C6">
        <w:t xml:space="preserve">. </w:t>
      </w:r>
      <w:r w:rsidR="005B319D">
        <w:t>siječnja</w:t>
      </w:r>
      <w:r w:rsidR="009433E3">
        <w:t xml:space="preserve"> 2</w:t>
      </w:r>
      <w:r w:rsidR="005B319D">
        <w:t>017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25553F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087500">
      <w:pPr>
        <w:ind w:firstLine="705"/>
        <w:jc w:val="both"/>
      </w:pPr>
      <w:r>
        <w:t xml:space="preserve">Visina nagrade određena je s obzirom na činjenicu da stečajni dužnik </w:t>
      </w:r>
      <w:r w:rsidR="00087500">
        <w:t>ima imovine</w:t>
      </w:r>
      <w:r>
        <w:t xml:space="preserve"> koju je valjalo popisati</w:t>
      </w:r>
      <w:r w:rsidR="00087500">
        <w:t>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480582">
        <w:t>24</w:t>
      </w:r>
      <w:r w:rsidR="00087500">
        <w:t>.</w:t>
      </w:r>
      <w:r w:rsidR="00862198">
        <w:t xml:space="preserve"> </w:t>
      </w:r>
      <w:r w:rsidR="00F31DE7">
        <w:t>rujna</w:t>
      </w:r>
      <w:r w:rsidR="00862198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B870AF" w:rsidP="00B870AF" w:rsidR="00B41F9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8F62EA">
        <w:t>S</w:t>
      </w:r>
      <w:r w:rsidR="00B41F9A" w:rsidRPr="002C500F">
        <w:t>udac</w:t>
      </w:r>
    </w:p>
    <w:p w:rsidRDefault="00B870AF" w:rsidP="00B870AF" w:rsidR="00B50947">
      <w:r>
        <w:t xml:space="preserve">Ante </w:t>
      </w:r>
      <w:proofErr w:type="spellStart"/>
      <w:r>
        <w:t>Rubelj</w:t>
      </w:r>
      <w:proofErr w:type="spellEnd"/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8F62EA">
        <w:t>Ardena Bajlo</w:t>
      </w:r>
      <w:r>
        <w:t>, v.r.</w:t>
      </w:r>
    </w:p>
    <w:p w:rsidRDefault="00B50947" w:rsidP="00C64EB0" w:rsidR="00B50947"/>
    <w:p w:rsidRDefault="00862198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="00521C6C">
        <w:t xml:space="preserve">            </w:t>
      </w:r>
    </w:p>
    <w:p w:rsidRDefault="00B74A47" w:rsidP="00B50947" w:rsidR="00B50947">
      <w:r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B1592E" w:rsidP="00B50947" w:rsidR="00B1592E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521C6C" w:rsidR="00B3003A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87500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5553F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0582"/>
    <w:rsid w:val="00481705"/>
    <w:rsid w:val="00486D35"/>
    <w:rsid w:val="004D558A"/>
    <w:rsid w:val="00521C6C"/>
    <w:rsid w:val="005457AD"/>
    <w:rsid w:val="005A029D"/>
    <w:rsid w:val="005A216F"/>
    <w:rsid w:val="005A5EB5"/>
    <w:rsid w:val="005B319D"/>
    <w:rsid w:val="005C5B26"/>
    <w:rsid w:val="005E425A"/>
    <w:rsid w:val="00613476"/>
    <w:rsid w:val="00615D63"/>
    <w:rsid w:val="00630EA3"/>
    <w:rsid w:val="00633783"/>
    <w:rsid w:val="00634CED"/>
    <w:rsid w:val="00640DD5"/>
    <w:rsid w:val="006A7C58"/>
    <w:rsid w:val="006B6E1C"/>
    <w:rsid w:val="006D30A4"/>
    <w:rsid w:val="00710A26"/>
    <w:rsid w:val="00731A40"/>
    <w:rsid w:val="00741720"/>
    <w:rsid w:val="007421EA"/>
    <w:rsid w:val="00794C76"/>
    <w:rsid w:val="007B1E6A"/>
    <w:rsid w:val="007B57FF"/>
    <w:rsid w:val="007C6BF1"/>
    <w:rsid w:val="007D13BC"/>
    <w:rsid w:val="007D22D4"/>
    <w:rsid w:val="007E15DF"/>
    <w:rsid w:val="00817F69"/>
    <w:rsid w:val="00833D9A"/>
    <w:rsid w:val="00862198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0FEF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1592E"/>
    <w:rsid w:val="00B3003A"/>
    <w:rsid w:val="00B3119E"/>
    <w:rsid w:val="00B41F9A"/>
    <w:rsid w:val="00B4287C"/>
    <w:rsid w:val="00B50947"/>
    <w:rsid w:val="00B74A47"/>
    <w:rsid w:val="00B86F75"/>
    <w:rsid w:val="00B870AF"/>
    <w:rsid w:val="00BB192C"/>
    <w:rsid w:val="00BD0B3E"/>
    <w:rsid w:val="00BE1D8F"/>
    <w:rsid w:val="00BF7993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A687B"/>
    <w:rsid w:val="00EC70BB"/>
    <w:rsid w:val="00F31DE7"/>
    <w:rsid w:val="00F4089B"/>
    <w:rsid w:val="00F434E0"/>
    <w:rsid w:val="00F663BB"/>
    <w:rsid w:val="00F8463C"/>
    <w:rsid w:val="00F86DD3"/>
    <w:rsid w:val="00F87909"/>
    <w:rsid w:val="00F91B0E"/>
    <w:rsid w:val="00F91EAA"/>
    <w:rsid w:val="00FB748F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86219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0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0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0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0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0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86219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86219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0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0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0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0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0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220</properties:Words>
  <properties:Characters>1027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2018-09-24T08:13:00Z</dcterms:created>
  <dc:creator>abajlo</dc:creator>
  <cp:lastModifiedBy>Ardena Bajlo</cp:lastModifiedBy>
  <cp:lastPrinted>2015-10-13T10:36:00Z</cp:lastPrinted>
  <dcterms:modified xmlns:xsi="http://www.w3.org/2001/XMLSchema-instance" xsi:type="dcterms:W3CDTF">2018-09-24T08:16:00Z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(1ST-842-16- Ante Vukašina - privremeni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