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9b76" w14:paraId="7d99b7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B054A">
        <w:rPr>
          <w:b/>
        </w:rPr>
        <w:t>GRUPA NOVA BETON d.o.o. za trgovinu i proizvodnju Samobor, Vrbovec samoborski 3, MBS: 080716097, OIB: 47860351689</w:t>
      </w:r>
      <w:r w:rsidR="006139EC">
        <w:t xml:space="preserve">, </w:t>
      </w:r>
      <w:r w:rsidR="003B4C28">
        <w:t xml:space="preserve">dana </w:t>
      </w:r>
      <w:r w:rsidR="009B054A">
        <w:t>8</w:t>
      </w:r>
      <w:r w:rsidR="00561661">
        <w:t>. veljače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B054A">
        <w:rPr>
          <w:b/>
        </w:rPr>
        <w:t>GRUPA NOVA BETON d.o.o. za trgovinu i proizvodnju Samobor, Vrbovec samoborski 3, MBS: 080716097, OIB: 47860351689</w:t>
      </w:r>
      <w:r w:rsidR="009B054A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B054A">
        <w:rPr>
          <w:b/>
        </w:rPr>
        <w:t>1605</w:t>
      </w:r>
      <w:r w:rsidR="0056166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B1C3B">
        <w:rPr>
          <w:b/>
        </w:rPr>
        <w:t>15.760,00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2B1C3B" w:rsidP="002B1C3B" w:rsidR="002B1C3B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6079"/>
        <w:gridCol w:w="2587"/>
      </w:tblGrid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center"/>
            </w:pPr>
            <w:r>
              <w:t>R.b.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center"/>
            </w:pPr>
            <w:r>
              <w:t>Iznos u kunama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poštarine za pribavu podataka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9,50</w:t>
            </w:r>
          </w:p>
        </w:tc>
      </w:tr>
      <w:tr w:rsidTr="002B1C3B" w:rsidR="002B1C3B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pStyle w:val="Bezproreda"/>
            </w:pPr>
            <w:r>
              <w:t xml:space="preserve">Plaćena naknada FINA-i za Potvrdu o blokadi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pStyle w:val="Bezproreda"/>
              <w:jc w:val="right"/>
            </w:pPr>
            <w:r>
              <w:t>25,50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20,00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Upravna pristojba za uvjerenje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20,00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3.500,00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150,00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Naknada banke za vođenje računa – mjesečno cca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480,00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knjigovodstvenih usluga – mjesečno 350,00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4.200,00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objave oglasa za prodaju opreme 2x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3.000,00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95,00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Paušalna sudska pristojba u stečajnom postupku, Tbr.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2.000,00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lastRenderedPageBreak/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Nagrada stečajnom upravitelju – 16% od očekivanog unovčenja stečajne mase od 10.000,00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1.600,00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200,00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460,00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  <w:rPr>
                <w:b/>
              </w:rPr>
            </w:pPr>
            <w:r>
              <w:rPr>
                <w:b/>
              </w:rPr>
              <w:t>15.760,00</w:t>
            </w:r>
          </w:p>
        </w:tc>
      </w:tr>
    </w:tbl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9B054A">
        <w:t>B2 Kapital d.o.o. Zagreb,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B054A">
        <w:t>4. rujna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9B054A">
        <w:rPr>
          <w:b/>
        </w:rPr>
        <w:t>GRUPA NOVA BETON d.o.o. za trgovinu i proizvodnju Samobor, Vrbovec samoborski 3, MBS: 080716097, OIB: 47860351689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9B054A">
        <w:t>1605/17-9</w:t>
      </w:r>
      <w:r w:rsidR="00561661">
        <w:t xml:space="preserve"> od </w:t>
      </w:r>
      <w:r w:rsidR="009B054A">
        <w:t>8</w:t>
      </w:r>
      <w:r w:rsidR="002B1C3B">
        <w:t>. prosinca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2B1C3B">
        <w:t>7. veljače 2018</w:t>
      </w:r>
      <w:r w:rsidR="00561661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B1C3B">
        <w:rPr>
          <w:b/>
        </w:rPr>
        <w:t>15.760,00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>Osijeku</w:t>
      </w:r>
      <w:r w:rsidR="009B054A">
        <w:t>8</w:t>
      </w:r>
      <w:r w:rsidR="00681535">
        <w:t xml:space="preserve">. </w:t>
      </w:r>
      <w:r w:rsidR="00561661">
        <w:t>veljače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B1C3B">
        <w:t>7</w:t>
      </w:r>
      <w:r w:rsidR="00561661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220" w:rsidR="00780220">
      <w:r>
        <w:separator/>
      </w:r>
    </w:p>
  </w:endnote>
  <w:endnote w:id="0" w:type="continuationSeparator">
    <w:p w:rsidRDefault="00780220" w:rsidR="00780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220" w:rsidR="00780220">
      <w:r>
        <w:separator/>
      </w:r>
    </w:p>
  </w:footnote>
  <w:footnote w:id="0" w:type="continuationSeparator">
    <w:p w:rsidRDefault="00780220" w:rsidR="00780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4C94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9B054A">
      <w:t>1605</w:t>
    </w:r>
    <w:r w:rsidR="002B1C3B">
      <w:t>/17-</w:t>
    </w:r>
    <w:r w:rsidR="009B054A">
      <w:t>16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0220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E4C94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C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4C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4C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C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C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C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4C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4C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C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C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St-1605/2017</izvorni_sadrzaj>
    <derivirana_varijabla naziv="DomainObject.Predmet.OznakaBroj_1">St-1605/2017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NOVA BETON d.o.o. za trgovinu i proizvodnju</izvorni_sadrzaj>
    <derivirana_varijabla naziv="DomainObject.Predmet.ProtustrankaFormated_1">  GRUPA NOVA BETON d.o.o. za trgovinu i proizvodnju</derivirana_varijabla>
  </DomainObject.Predmet.ProtustrankaFormated>
  <DomainObject.Predmet.ProtustrankaFormatedOIB>
    <izvorni_sadrzaj>  GRUPA NOVA BETON d.o.o. za trgovinu i proizvodnju, OIB 47860351689</izvorni_sadrzaj>
    <derivirana_varijabla naziv="DomainObject.Predmet.ProtustrankaFormatedOIB_1">  GRUPA NOVA BETON d.o.o. za trgovinu i proizvodnju, OIB 47860351689</derivirana_varijabla>
  </DomainObject.Predmet.ProtustrankaFormatedOIB>
  <DomainObject.Predmet.ProtustrankaFormatedWithAdress>
    <izvorni_sadrzaj> GRUPA NOVA BETON d.o.o. za trgovinu i proizvodnju, Vrbovec samoborski 3, 10430 Samobor</izvorni_sadrzaj>
    <derivirana_varijabla naziv="DomainObject.Predmet.ProtustrankaFormatedWithAdress_1"> GRUPA NOVA BETON d.o.o. za trgovinu i proizvodnju, Vrbovec samoborski 3, 10430 Samobor</derivirana_varijabla>
  </DomainObject.Predmet.ProtustrankaFormatedWithAdress>
  <DomainObject.Predmet.ProtustrankaFormatedWithAdressOIB>
    <izvorni_sadrzaj> GRUPA NOVA BETON d.o.o. za trgovinu i proizvodnju, OIB 47860351689, Vrbovec samoborski 3, 10430 Samobor</izvorni_sadrzaj>
    <derivirana_varijabla naziv="DomainObject.Predmet.ProtustrankaFormatedWithAdressOIB_1"> GRUPA NOVA BETON d.o.o. za trgovinu i proizvodnju, OIB 47860351689, Vrbovec samoborski 3, 10430 Samobor</derivirana_varijabla>
  </DomainObject.Predmet.ProtustrankaFormatedWithAdressOIB>
  <DomainObject.Predmet.ProtustrankaWithAdress>
    <izvorni_sadrzaj>GRUPA NOVA BETON d.o.o. za trgovinu i proizvodnju Vrbovec samoborski 3, 10430 Samobor</izvorni_sadrzaj>
    <derivirana_varijabla naziv="DomainObject.Predmet.ProtustrankaWithAdress_1">GRUPA NOVA BETON d.o.o. za trgovinu i proizvodnju Vrbovec samoborski 3, 10430 Samobor</derivirana_varijabla>
  </DomainObject.Predmet.ProtustrankaWithAdress>
  <DomainObject.Predmet.ProtustrankaWithAdressOIB>
    <izvorni_sadrzaj>GRUPA NOVA BETON d.o.o. za trgovinu i proizvodnju, OIB 47860351689, Vrbovec samoborski 3, 10430 Samobor</izvorni_sadrzaj>
    <derivirana_varijabla naziv="DomainObject.Predmet.ProtustrankaWithAdressOIB_1">GRUPA NOVA BETON d.o.o. za trgovinu i proizvodnju, OIB 47860351689, Vrbovec samoborski 3, 10430 Samobor</derivirana_varijabla>
  </DomainObject.Predmet.ProtustrankaWithAdressOIB>
  <DomainObject.Predmet.ProtustrankaNazivFormated>
    <izvorni_sadrzaj>GRUPA NOVA BETON d.o.o. za trgovinu i proizvodnju</izvorni_sadrzaj>
    <derivirana_varijabla naziv="DomainObject.Predmet.ProtustrankaNazivFormated_1">GRUPA NOVA BETON d.o.o. za trgovinu i proizvodnju</derivirana_varijabla>
  </DomainObject.Predmet.ProtustrankaNazivFormated>
  <DomainObject.Predmet.ProtustrankaNazivFormatedOIB>
    <izvorni_sadrzaj>GRUPA NOVA BETON d.o.o. za trgovinu i proizvodnju, OIB 47860351689</izvorni_sadrzaj>
    <derivirana_varijabla naziv="DomainObject.Predmet.ProtustrankaNazivFormatedOIB_1">GRUPA NOVA BETON d.o.o. za trgovinu i proizvodnju,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GRUPA NOVA BETON d.o.o. za trgovinu i proizvodnju</item>
    </izvorni_sadrzaj>
    <derivirana_varijabla naziv="DomainObject.Predmet.ProtuStrankaListFormated_1">
      <item>GRUPA NOVA BETON d.o.o. za trgovinu i proizvodnju</item>
    </derivirana_varijabla>
  </DomainObject.Predmet.ProtuStrankaListFormated>
  <DomainObject.Predmet.ProtuStrankaListFormatedOIB>
    <izvorni_sadrzaj>
      <item>GRUPA NOVA BETON d.o.o. za trgovinu i proizvodnju, OIB 47860351689</item>
    </izvorni_sadrzaj>
    <derivirana_varijabla naziv="DomainObject.Predmet.ProtuStrankaListFormatedOIB_1">
      <item>GRUPA NOVA BETON d.o.o. za trgovinu i proizvodnju, OIB 47860351689</item>
    </derivirana_varijabla>
  </DomainObject.Predmet.ProtuStrankaListFormatedOIB>
  <DomainObject.Predmet.ProtuStrankaListFormatedWithAdress>
    <izvorni_sadrzaj>
      <item>GRUPA NOVA BETON d.o.o. za trgovinu i proizvodnju, Vrbovec samoborski 3, 10430 Samobor</item>
    </izvorni_sadrzaj>
    <derivirana_varijabla naziv="DomainObject.Predmet.ProtuStrankaListFormatedWithAdress_1">
      <item>GRUPA NOVA BETON d.o.o. za trgovinu i proizvodnju, Vrbovec samoborski 3, 10430 Samobor</item>
    </derivirana_varijabla>
  </DomainObject.Predmet.ProtuStrankaListFormatedWithAdress>
  <DomainObject.Predmet.ProtuStrankaListFormatedWithAdressOIB>
    <izvorni_sadrzaj>
      <item>GRUPA NOVA BETON d.o.o. za trgovinu i proizvodnju, OIB 47860351689, Vrbovec samoborski 3, 10430 Samobor</item>
    </izvorni_sadrzaj>
    <derivirana_varijabla naziv="DomainObject.Predmet.ProtuStrankaListFormatedWithAdressOIB_1">
      <item>GRUPA NOVA BETON d.o.o. za trgovinu i proizvodnju, OIB 47860351689, Vrbovec samoborski 3, 10430 Samobor</item>
    </derivirana_varijabla>
  </DomainObject.Predmet.ProtuStrankaListFormatedWithAdressOIB>
  <DomainObject.Predmet.ProtuStrankaListNazivFormated>
    <izvorni_sadrzaj>
      <item>GRUPA NOVA BETON d.o.o. za trgovinu i proizvodnju</item>
    </izvorni_sadrzaj>
    <derivirana_varijabla naziv="DomainObject.Predmet.ProtuStrankaListNazivFormated_1">
      <item>GRUPA NOVA BETON d.o.o. za trgovinu i proizvodnju</item>
    </derivirana_varijabla>
  </DomainObject.Predmet.ProtuStrankaListNazivFormated>
  <DomainObject.Predmet.ProtuStrankaListNazivFormatedOIB>
    <izvorni_sadrzaj>
      <item>GRUPA NOVA BETON d.o.o. za trgovinu i proizvodnju, OIB 47860351689</item>
    </izvorni_sadrzaj>
    <derivirana_varijabla naziv="DomainObject.Predmet.ProtuStrankaListNazivFormatedOIB_1">
      <item>GRUPA NOVA BETON d.o.o. za trgovinu i proizvodnju, OIB 47860351689</item>
    </derivirana_varijabla>
  </DomainObject.Predmet.ProtuStrankaListNazivFormatedOIB>
  <DomainObject.Predmet.OstaliListFormated>
    <izvorni_sadrzaj>
      <item>Odvjetničko društvo Marčan i partneri društvo s ograničenom odgovornošću</item>
    </izvorni_sadrzaj>
    <derivirana_varijabla naziv="DomainObject.Predmet.OstaliListFormated_1">
      <item>Odvjetničko društvo Marčan i partneri društvo s ograničenom odgovornošću</item>
    </derivirana_varijabla>
  </DomainObject.Predmet.OstaliListFormated>
  <DomainObject.Predmet.OstaliListFormatedOIB>
    <izvorni_sadrzaj>
      <item>Odvjetničko društvo Marčan i partneri društvo s ograničenom odgovornošću, OIB 80879978999</item>
    </izvorni_sadrzaj>
    <derivirana_varijabla naziv="DomainObject.Predmet.OstaliListFormatedOIB_1"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Odvjetničko društvo Marčan i partneri društvo s ograničenom odgovornošću, Prolaz Marije Krucifikse Kozulić 2, 51000 Rijeka</item>
    </izvorni_sadrzaj>
    <derivirana_varijabla naziv="DomainObject.Predmet.OstaliListFormatedWithAdress_1"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Odvjetničko društvo Marčan i partneri društvo s ograničenom odgovornošću</item>
    </izvorni_sadrzaj>
    <derivirana_varijabla naziv="DomainObject.Predmet.OstaliListNazivFormated_1">
      <item>Odvjetničko društvo Marčan i partneri društvo s ograničenom odgovornošću</item>
    </derivirana_varijabla>
  </DomainObject.Predmet.OstaliListNazivFormated>
  <DomainObject.Predmet.OstaliListNazivFormatedOIB>
    <izvorni_sadrzaj>
      <item>Odvjetničko društvo Marčan i partneri društvo s ograničenom odgovornošću, OIB 80879978999</item>
    </izvorni_sadrzaj>
    <derivirana_varijabla naziv="DomainObject.Predmet.OstaliListNazivFormatedOIB_1"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GRUPA NOVA BETON d.o.o. za trgovinu i proizvodnju</izvorni_sadrzaj>
    <derivirana_varijabla naziv="DomainObject.Predmet.ProtustrankaIDrugi_1">GRUPA NOVA BETON d.o.o. za trgovinu i proizvodnju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GRUPA NOVA BETON d.o.o. za trgovinu i proizvodnju, OIB 47860351689, Vrbovec samoborski 3, 10430 Samobor</izvorni_sadrzaj>
    <derivirana_varijabla naziv="DomainObject.Predmet.ProtustrankaIDrugiAdressOIB_1">GRUPA NOVA BETON d.o.o. za trgovinu i proizvodnju,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NOVA BETON d.o.o. za trgovinu i proizvodnju</item>
      <item>Odvjetničko društvo Marčan i partneri društvo s ograničenom odgovornošću</item>
      <item>B2  KAPITAL d.o.o. za poslovne usluge</item>
    </izvorni_sadrzaj>
    <derivirana_varijabla naziv="DomainObject.Predmet.SudioniciListNaziv_1">
      <item>GRUPA NOVA BETON d.o.o. za trgovinu i proizvodnju</item>
      <item>Odvjetničko društvo Marčan i partneri društvo s ograničenom odgovornošću</item>
      <item>B2  KAPITAL d.o.o. za poslovne usluge</item>
    </derivirana_varijabla>
  </DomainObject.Predmet.SudioniciListNaziv>
  <DomainObject.Predmet.SudioniciListAdressOIB>
    <izvorni_sadrzaj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izvorni_sadrzaj>
    <derivirana_varijabla naziv="DomainObject.Predmet.SudioniciListAdressOIB_1"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47860351689</item>
      <item>, OIB 80879978999</item>
      <item>, OIB 57509775367</item>
    </izvorni_sadrzaj>
    <derivirana_varijabla naziv="DomainObject.Predmet.SudioniciListNazivOIB_1">
      <item>, OIB 47860351689</item>
      <item>, OIB 80879978999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67A8C-4E3D-4F54-86D7-F567A7D4F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616</properties:Words>
  <properties:Characters>3278</properties:Characters>
  <properties:Lines>153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2018-02-08T11:06:00Z</dcterms:created>
  <dc:creator>hermanj</dc:creator>
  <cp:lastModifiedBy>Danijela Sekulić</cp:lastModifiedBy>
  <cp:lastPrinted>2018-02-08T11:06:00Z</cp:lastPrinted>
  <dcterms:modified xmlns:xsi="http://www.w3.org/2001/XMLSchema-instance" xsi:type="dcterms:W3CDTF">2018-02-08T11:07:00Z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